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E137F3" w14:textId="77777777" w:rsidR="00542C7C" w:rsidRDefault="00542C7C">
      <w:pPr>
        <w:pStyle w:val="Heading1"/>
        <w:spacing w:before="240"/>
        <w:ind w:left="0" w:firstLine="0"/>
        <w:jc w:val="center"/>
        <w:rPr>
          <w:lang w:val="en-US"/>
        </w:rPr>
      </w:pPr>
      <w:proofErr w:type="gramStart"/>
      <w:r>
        <w:rPr>
          <w:lang w:val="en-US"/>
        </w:rPr>
        <w:t>UPDATES  to</w:t>
      </w:r>
      <w:proofErr w:type="gramEnd"/>
      <w:r>
        <w:rPr>
          <w:lang w:val="en-US"/>
        </w:rPr>
        <w:t xml:space="preserve"> </w:t>
      </w:r>
      <w:r w:rsidR="00F86376">
        <w:rPr>
          <w:lang w:val="en-US"/>
        </w:rPr>
        <w:t xml:space="preserve"> </w:t>
      </w:r>
      <w:r>
        <w:rPr>
          <w:lang w:val="en-US"/>
        </w:rPr>
        <w:t>the</w:t>
      </w:r>
    </w:p>
    <w:p w14:paraId="5BE137F4" w14:textId="77777777" w:rsidR="00542C7C" w:rsidRDefault="00542C7C">
      <w:pPr>
        <w:pStyle w:val="Heading2"/>
        <w:ind w:left="0" w:firstLine="0"/>
        <w:jc w:val="center"/>
        <w:rPr>
          <w:lang w:val="en-US"/>
        </w:rPr>
      </w:pPr>
      <w:r>
        <w:rPr>
          <w:lang w:val="en-US"/>
        </w:rPr>
        <w:t>Rules of Procedure</w:t>
      </w:r>
    </w:p>
    <w:p w14:paraId="5BE137F5" w14:textId="481F6A06" w:rsidR="00542C7C" w:rsidRDefault="00542C7C" w:rsidP="00F634C8">
      <w:pPr>
        <w:jc w:val="center"/>
        <w:rPr>
          <w:lang w:val="en-US"/>
        </w:rPr>
      </w:pPr>
      <w:r>
        <w:rPr>
          <w:lang w:val="en-US"/>
        </w:rPr>
        <w:t xml:space="preserve">(Edition of </w:t>
      </w:r>
      <w:r w:rsidR="009B0A8C">
        <w:rPr>
          <w:lang w:val="en-US"/>
        </w:rPr>
        <w:t>20</w:t>
      </w:r>
      <w:r w:rsidR="00165F9E">
        <w:rPr>
          <w:lang w:val="en-US"/>
        </w:rPr>
        <w:t>2</w:t>
      </w:r>
      <w:r w:rsidR="00056AD9">
        <w:rPr>
          <w:lang w:val="en-US"/>
        </w:rPr>
        <w:t>1</w:t>
      </w:r>
      <w:r>
        <w:rPr>
          <w:lang w:val="en-US"/>
        </w:rPr>
        <w:t>)</w:t>
      </w:r>
    </w:p>
    <w:p w14:paraId="5BE137F6" w14:textId="443307D6" w:rsidR="00542C7C" w:rsidRDefault="00B14677" w:rsidP="00DA6367">
      <w:pPr>
        <w:pStyle w:val="Heading2"/>
        <w:spacing w:before="240"/>
        <w:ind w:left="0" w:firstLine="0"/>
        <w:jc w:val="center"/>
        <w:rPr>
          <w:lang w:val="en-US"/>
        </w:rPr>
      </w:pPr>
      <w:r>
        <w:rPr>
          <w:lang w:val="en-US"/>
        </w:rPr>
        <w:t>A</w:t>
      </w:r>
      <w:r w:rsidR="00542C7C">
        <w:rPr>
          <w:lang w:val="en-US"/>
        </w:rPr>
        <w:t>pproved by the Radio Regulations Board</w:t>
      </w:r>
      <w:r w:rsidR="009B0A8C">
        <w:rPr>
          <w:lang w:val="en-US"/>
        </w:rPr>
        <w:t>*</w:t>
      </w:r>
    </w:p>
    <w:p w14:paraId="74C076E1" w14:textId="77777777" w:rsidR="00DA6367" w:rsidRPr="00DA6367" w:rsidRDefault="00DA6367" w:rsidP="00DA6367">
      <w:pPr>
        <w:spacing w:before="0"/>
        <w:rPr>
          <w:lang w:val="en-US"/>
        </w:rPr>
      </w:pPr>
    </w:p>
    <w:tbl>
      <w:tblPr>
        <w:tblStyle w:val="TableGrid"/>
        <w:tblW w:w="9373" w:type="dxa"/>
        <w:jc w:val="center"/>
        <w:tblLayout w:type="fixed"/>
        <w:tblLook w:val="04A0" w:firstRow="1" w:lastRow="0" w:firstColumn="1" w:lastColumn="0" w:noHBand="0" w:noVBand="1"/>
      </w:tblPr>
      <w:tblGrid>
        <w:gridCol w:w="1472"/>
        <w:gridCol w:w="1222"/>
        <w:gridCol w:w="987"/>
        <w:gridCol w:w="1417"/>
        <w:gridCol w:w="1418"/>
        <w:gridCol w:w="1192"/>
        <w:gridCol w:w="1665"/>
      </w:tblGrid>
      <w:tr w:rsidR="009B0A8C" w:rsidRPr="003475A2" w14:paraId="5BE137FF" w14:textId="77777777" w:rsidTr="7041A0F6">
        <w:trPr>
          <w:tblHeader/>
          <w:jc w:val="center"/>
        </w:trPr>
        <w:tc>
          <w:tcPr>
            <w:tcW w:w="1472" w:type="dxa"/>
          </w:tcPr>
          <w:p w14:paraId="5BE137F8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Revision</w:t>
            </w:r>
            <w:r>
              <w:rPr>
                <w:b/>
                <w:bCs/>
                <w:sz w:val="20"/>
                <w:lang w:val="en-US"/>
              </w:rPr>
              <w:br/>
            </w:r>
            <w:r w:rsidRPr="003475A2">
              <w:rPr>
                <w:b/>
                <w:bCs/>
                <w:sz w:val="20"/>
                <w:lang w:val="en-US"/>
              </w:rPr>
              <w:t>(Circular No.)</w:t>
            </w:r>
          </w:p>
        </w:tc>
        <w:tc>
          <w:tcPr>
            <w:tcW w:w="1222" w:type="dxa"/>
          </w:tcPr>
          <w:p w14:paraId="5BE137F9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Date</w:t>
            </w:r>
          </w:p>
        </w:tc>
        <w:tc>
          <w:tcPr>
            <w:tcW w:w="987" w:type="dxa"/>
          </w:tcPr>
          <w:p w14:paraId="5BE137FA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Part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BE137FB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AR</w:t>
            </w:r>
            <w:r>
              <w:rPr>
                <w:b/>
                <w:bCs/>
                <w:sz w:val="20"/>
                <w:lang w:val="en-US"/>
              </w:rPr>
              <w:t>/AP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BE137FC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RR No. or other reference</w:t>
            </w: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5BE137FD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Pages to be removed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5BE137FE" w14:textId="77777777" w:rsidR="009B0A8C" w:rsidRPr="003475A2" w:rsidRDefault="009B0A8C" w:rsidP="00527D8E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 w:rsidRPr="003475A2">
              <w:rPr>
                <w:b/>
                <w:bCs/>
                <w:sz w:val="20"/>
                <w:lang w:val="en-US"/>
              </w:rPr>
              <w:t>Pages to be inserted</w:t>
            </w:r>
          </w:p>
        </w:tc>
      </w:tr>
      <w:tr w:rsidR="009B0A8C" w:rsidRPr="003475A2" w14:paraId="5BE13807" w14:textId="77777777" w:rsidTr="7041A0F6">
        <w:trPr>
          <w:jc w:val="center"/>
        </w:trPr>
        <w:tc>
          <w:tcPr>
            <w:tcW w:w="1472" w:type="dxa"/>
            <w:tcBorders>
              <w:bottom w:val="nil"/>
            </w:tcBorders>
          </w:tcPr>
          <w:p w14:paraId="5BE13800" w14:textId="30E044AA" w:rsidR="009B0A8C" w:rsidRPr="003475A2" w:rsidRDefault="009B0A8C" w:rsidP="00CC5AB1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  <w:r w:rsidRPr="00F879D2">
              <w:rPr>
                <w:sz w:val="20"/>
                <w:lang w:val="en-US"/>
              </w:rPr>
              <w:t>1</w:t>
            </w:r>
            <w:r>
              <w:rPr>
                <w:sz w:val="20"/>
                <w:lang w:val="en-US"/>
              </w:rPr>
              <w:br/>
            </w:r>
            <w:r w:rsidRPr="00F879D2">
              <w:rPr>
                <w:sz w:val="20"/>
                <w:lang w:val="en-US"/>
              </w:rPr>
              <w:t>See CR/</w:t>
            </w:r>
            <w:r w:rsidR="008F6895">
              <w:rPr>
                <w:sz w:val="20"/>
                <w:lang w:val="en-US"/>
              </w:rPr>
              <w:t>479</w:t>
            </w:r>
          </w:p>
        </w:tc>
        <w:tc>
          <w:tcPr>
            <w:tcW w:w="1222" w:type="dxa"/>
            <w:tcBorders>
              <w:bottom w:val="nil"/>
            </w:tcBorders>
          </w:tcPr>
          <w:p w14:paraId="5BE13801" w14:textId="5CEB29FE" w:rsidR="009B0A8C" w:rsidRPr="003475A2" w:rsidRDefault="00A628F3" w:rsidP="00CC5AB1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sz w:val="20"/>
                <w:lang w:val="en-US"/>
              </w:rPr>
              <w:t xml:space="preserve">15 </w:t>
            </w:r>
            <w:r w:rsidR="00E668C4">
              <w:rPr>
                <w:sz w:val="20"/>
                <w:lang w:val="en-US"/>
              </w:rPr>
              <w:t>October</w:t>
            </w:r>
            <w:r w:rsidR="009B0A8C">
              <w:rPr>
                <w:sz w:val="20"/>
                <w:lang w:val="en-US"/>
              </w:rPr>
              <w:t xml:space="preserve"> 20</w:t>
            </w:r>
            <w:r w:rsidR="00E668C4">
              <w:rPr>
                <w:sz w:val="20"/>
                <w:lang w:val="en-US"/>
              </w:rPr>
              <w:t>2</w:t>
            </w:r>
            <w:r w:rsidR="009B0A8C">
              <w:rPr>
                <w:sz w:val="20"/>
                <w:lang w:val="en-US"/>
              </w:rPr>
              <w:t>1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0E684D2E" w14:textId="77777777" w:rsidR="009B0A8C" w:rsidRPr="003C19E1" w:rsidRDefault="009B0A8C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A1</w:t>
            </w:r>
          </w:p>
          <w:p w14:paraId="1154B36A" w14:textId="77777777" w:rsidR="00A262EE" w:rsidRPr="003C19E1" w:rsidRDefault="00A262EE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A1</w:t>
            </w:r>
          </w:p>
          <w:p w14:paraId="7973B196" w14:textId="77777777" w:rsidR="00A262EE" w:rsidRPr="003C19E1" w:rsidRDefault="00A262EE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A1</w:t>
            </w:r>
          </w:p>
          <w:p w14:paraId="6670BDA7" w14:textId="77777777" w:rsidR="00A262EE" w:rsidRPr="003C19E1" w:rsidRDefault="00A262EE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A1</w:t>
            </w:r>
          </w:p>
          <w:p w14:paraId="0E289ABE" w14:textId="77777777" w:rsidR="00A262EE" w:rsidRPr="003C19E1" w:rsidRDefault="00A262EE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A1</w:t>
            </w:r>
          </w:p>
          <w:p w14:paraId="46C53427" w14:textId="77777777" w:rsidR="00A262EE" w:rsidRPr="003C19E1" w:rsidRDefault="00A262EE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A1</w:t>
            </w:r>
          </w:p>
          <w:p w14:paraId="166EA0CD" w14:textId="77777777" w:rsidR="00A262EE" w:rsidRPr="003C19E1" w:rsidRDefault="00A262EE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A1</w:t>
            </w:r>
          </w:p>
          <w:p w14:paraId="2D1B89C7" w14:textId="77777777" w:rsidR="00A262EE" w:rsidRPr="003C19E1" w:rsidRDefault="00A262EE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A1</w:t>
            </w:r>
          </w:p>
          <w:p w14:paraId="3B993FE2" w14:textId="77777777" w:rsidR="00492594" w:rsidRPr="003C19E1" w:rsidRDefault="009D07A0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A1</w:t>
            </w:r>
            <w:r w:rsidR="00A262EE" w:rsidRPr="003C19E1">
              <w:rPr>
                <w:sz w:val="20"/>
                <w:lang w:val="pt-PT"/>
              </w:rPr>
              <w:t>1</w:t>
            </w:r>
          </w:p>
          <w:p w14:paraId="5BE13802" w14:textId="6537E294" w:rsidR="009D094D" w:rsidRPr="003C19E1" w:rsidRDefault="003A19AE" w:rsidP="00CC5AB1">
            <w:pPr>
              <w:spacing w:before="120" w:after="120"/>
              <w:jc w:val="center"/>
              <w:rPr>
                <w:b/>
                <w:bCs/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C1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01FDB2E" w14:textId="5660E098" w:rsidR="009B0A8C" w:rsidRPr="003C19E1" w:rsidRDefault="009B0A8C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AR</w:t>
            </w:r>
            <w:r w:rsidR="00E52D0D" w:rsidRPr="003C19E1">
              <w:rPr>
                <w:sz w:val="20"/>
                <w:lang w:val="pt-PT"/>
              </w:rPr>
              <w:t>0</w:t>
            </w:r>
            <w:r w:rsidR="00311FCA" w:rsidRPr="003C19E1">
              <w:rPr>
                <w:sz w:val="20"/>
                <w:lang w:val="pt-PT"/>
              </w:rPr>
              <w:t>5</w:t>
            </w:r>
          </w:p>
          <w:p w14:paraId="1B0B5ECB" w14:textId="5D951284" w:rsidR="009D07A0" w:rsidRPr="003C19E1" w:rsidRDefault="009D07A0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AR</w:t>
            </w:r>
            <w:r w:rsidR="00E52D0D" w:rsidRPr="003C19E1">
              <w:rPr>
                <w:sz w:val="20"/>
                <w:lang w:val="pt-PT"/>
              </w:rPr>
              <w:t>0</w:t>
            </w:r>
            <w:r w:rsidRPr="003C19E1">
              <w:rPr>
                <w:sz w:val="20"/>
                <w:lang w:val="pt-PT"/>
              </w:rPr>
              <w:t>5</w:t>
            </w:r>
          </w:p>
          <w:p w14:paraId="18EA647E" w14:textId="5A65D9D9" w:rsidR="00A505AB" w:rsidRPr="003C19E1" w:rsidRDefault="009532FD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Receivability</w:t>
            </w:r>
          </w:p>
          <w:p w14:paraId="5E5EC45A" w14:textId="6D47F0D7" w:rsidR="00A505AB" w:rsidRPr="003C19E1" w:rsidRDefault="002F23AD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AR09</w:t>
            </w:r>
          </w:p>
          <w:p w14:paraId="1E6CFC13" w14:textId="6908B3A1" w:rsidR="004402CD" w:rsidRPr="003C19E1" w:rsidRDefault="004402CD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AR11</w:t>
            </w:r>
          </w:p>
          <w:p w14:paraId="0DE01736" w14:textId="4DE7F2F8" w:rsidR="000928FF" w:rsidRPr="003C19E1" w:rsidRDefault="00E52D0D" w:rsidP="00CC5AB1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3C19E1">
              <w:rPr>
                <w:sz w:val="20"/>
                <w:lang w:val="pt-PT"/>
              </w:rPr>
              <w:t>AP04</w:t>
            </w:r>
          </w:p>
          <w:p w14:paraId="7A225AC5" w14:textId="36AC9BFE" w:rsidR="00A505AB" w:rsidRDefault="00430FAB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RES</w:t>
            </w:r>
            <w:r w:rsidR="00C87E54">
              <w:rPr>
                <w:sz w:val="20"/>
                <w:lang w:val="en-US"/>
              </w:rPr>
              <w:t>32</w:t>
            </w:r>
            <w:r w:rsidR="00124D0A" w:rsidRPr="00124D0A">
              <w:rPr>
                <w:sz w:val="20"/>
                <w:vertAlign w:val="superscript"/>
                <w:lang w:val="en-US"/>
              </w:rPr>
              <w:t>1</w:t>
            </w:r>
          </w:p>
          <w:p w14:paraId="233A1F5B" w14:textId="77777777" w:rsidR="00BB1286" w:rsidRDefault="00BB1286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RES49</w:t>
            </w:r>
          </w:p>
          <w:p w14:paraId="03AD5CF5" w14:textId="77777777" w:rsidR="00A262EE" w:rsidRDefault="00A262EE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  <w:p w14:paraId="5BE13803" w14:textId="2BFC2893" w:rsidR="003A19AE" w:rsidRPr="00430FAB" w:rsidRDefault="003A19AE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5EA5593" w14:textId="77777777" w:rsidR="009B0A8C" w:rsidRDefault="00311FCA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5.418C</w:t>
            </w:r>
          </w:p>
          <w:p w14:paraId="4CA99E2C" w14:textId="78F6408C" w:rsidR="009D07A0" w:rsidRDefault="009D07A0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5.485</w:t>
            </w:r>
          </w:p>
          <w:p w14:paraId="1A172FFA" w14:textId="749F8C08" w:rsidR="00A505AB" w:rsidRDefault="00A505AB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  <w:p w14:paraId="27CBF8DB" w14:textId="6741032C" w:rsidR="00A505AB" w:rsidRDefault="00627FF8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9.11A</w:t>
            </w:r>
          </w:p>
          <w:p w14:paraId="4A9CB5C6" w14:textId="77777777" w:rsidR="004402CD" w:rsidRDefault="004402CD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11.31</w:t>
            </w:r>
          </w:p>
          <w:p w14:paraId="303E5381" w14:textId="77777777" w:rsidR="00A505AB" w:rsidRDefault="00A505AB" w:rsidP="00CC5AB1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</w:p>
          <w:p w14:paraId="70691CDC" w14:textId="77777777" w:rsidR="00C87E54" w:rsidRDefault="00C87E54" w:rsidP="00CC5AB1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</w:p>
          <w:p w14:paraId="55D51E7C" w14:textId="77777777" w:rsidR="00BB1286" w:rsidRDefault="00BB1286" w:rsidP="00CC5AB1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</w:p>
          <w:p w14:paraId="3DF533CD" w14:textId="77777777" w:rsidR="003A19AE" w:rsidRDefault="003A19AE" w:rsidP="00CC5AB1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</w:p>
          <w:p w14:paraId="5BE13804" w14:textId="6BFF588E" w:rsidR="003A19AE" w:rsidRPr="003475A2" w:rsidRDefault="003A19AE" w:rsidP="00CC5AB1">
            <w:pPr>
              <w:spacing w:before="120" w:after="120"/>
              <w:jc w:val="center"/>
              <w:rPr>
                <w:b/>
                <w:bCs/>
                <w:sz w:val="20"/>
                <w:lang w:val="en-US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</w:tcPr>
          <w:p w14:paraId="2AA6B8D5" w14:textId="77777777" w:rsidR="009B0A8C" w:rsidRDefault="00E212EC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</w:p>
          <w:p w14:paraId="4E0294BA" w14:textId="77777777" w:rsidR="009D07A0" w:rsidRDefault="009D07A0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</w:p>
          <w:p w14:paraId="3DA4DD70" w14:textId="38DCF977" w:rsidR="00FA1EA2" w:rsidRDefault="00FA1EA2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  <w:r w:rsidR="00FE0672">
              <w:rPr>
                <w:sz w:val="20"/>
                <w:lang w:val="en-US"/>
              </w:rPr>
              <w:t>-</w:t>
            </w:r>
            <w:r>
              <w:rPr>
                <w:sz w:val="20"/>
                <w:lang w:val="en-US"/>
              </w:rPr>
              <w:t>7</w:t>
            </w:r>
          </w:p>
          <w:p w14:paraId="371D8D7F" w14:textId="558C8FBA" w:rsidR="00627FF8" w:rsidRDefault="002D511D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2D511D">
              <w:rPr>
                <w:sz w:val="20"/>
                <w:lang w:val="en-US"/>
              </w:rPr>
              <w:t>11</w:t>
            </w:r>
          </w:p>
          <w:p w14:paraId="3DFE01D0" w14:textId="77777777" w:rsidR="00FA6757" w:rsidRDefault="00FA6757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</w:t>
            </w:r>
          </w:p>
          <w:p w14:paraId="0E754578" w14:textId="6B5932F6" w:rsidR="00D31BEF" w:rsidRDefault="00D31BEF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107F66">
              <w:rPr>
                <w:sz w:val="20"/>
                <w:lang w:val="en-US"/>
              </w:rPr>
              <w:t>-2</w:t>
            </w:r>
          </w:p>
          <w:p w14:paraId="0CA27E91" w14:textId="0E59A5F9" w:rsidR="00C87E54" w:rsidRDefault="00F1760B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</w:p>
          <w:p w14:paraId="0EF64CBA" w14:textId="77777777" w:rsidR="00BB1286" w:rsidRDefault="002E39C5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  <w:p w14:paraId="293275D7" w14:textId="2040FA08" w:rsidR="006B62BB" w:rsidRDefault="00F1760B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</w:p>
          <w:p w14:paraId="5BE13805" w14:textId="0FDF9400" w:rsidR="003A19AE" w:rsidRPr="002D511D" w:rsidRDefault="003A19AE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</w:p>
        </w:tc>
        <w:tc>
          <w:tcPr>
            <w:tcW w:w="1665" w:type="dxa"/>
            <w:tcBorders>
              <w:bottom w:val="single" w:sz="4" w:space="0" w:color="auto"/>
            </w:tcBorders>
          </w:tcPr>
          <w:p w14:paraId="205D49AE" w14:textId="77777777" w:rsidR="009B0A8C" w:rsidRDefault="00E212EC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  <w:r w:rsidR="009B0A8C" w:rsidRPr="00F879D2">
              <w:rPr>
                <w:sz w:val="20"/>
                <w:lang w:val="en-US"/>
              </w:rPr>
              <w:t xml:space="preserve"> (rev.1)</w:t>
            </w:r>
          </w:p>
          <w:p w14:paraId="03DF00E3" w14:textId="77777777" w:rsidR="009D07A0" w:rsidRDefault="009D07A0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20</w:t>
            </w:r>
            <w:r w:rsidRPr="00F879D2">
              <w:rPr>
                <w:sz w:val="20"/>
                <w:lang w:val="en-US"/>
              </w:rPr>
              <w:t xml:space="preserve"> (rev.1)</w:t>
            </w:r>
          </w:p>
          <w:p w14:paraId="47C32232" w14:textId="29DFAF69" w:rsidR="00456317" w:rsidRDefault="00456317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  <w:r w:rsidRPr="00F879D2">
              <w:rPr>
                <w:sz w:val="20"/>
                <w:lang w:val="en-US"/>
              </w:rPr>
              <w:t>(rev.1)</w:t>
            </w:r>
            <w:r>
              <w:rPr>
                <w:sz w:val="20"/>
                <w:lang w:val="en-US"/>
              </w:rPr>
              <w:t>-7</w:t>
            </w:r>
            <w:r w:rsidRPr="00F879D2">
              <w:rPr>
                <w:sz w:val="20"/>
                <w:lang w:val="en-US"/>
              </w:rPr>
              <w:t>(rev.1)</w:t>
            </w:r>
          </w:p>
          <w:p w14:paraId="6FBCE598" w14:textId="5CCF68D5" w:rsidR="002D511D" w:rsidRDefault="002D511D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11(rev.1)</w:t>
            </w:r>
          </w:p>
          <w:p w14:paraId="50B2C32F" w14:textId="6C4EA79A" w:rsidR="00FA6757" w:rsidRDefault="00FA6757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8(rev.1)</w:t>
            </w:r>
          </w:p>
          <w:p w14:paraId="1E1DE1D6" w14:textId="4763CA48" w:rsidR="002D511D" w:rsidRDefault="00C447A4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1(rev.1)-2(rev.1)</w:t>
            </w:r>
          </w:p>
          <w:p w14:paraId="6B4A3D5B" w14:textId="77777777" w:rsidR="00D31BEF" w:rsidRDefault="00C87E54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1(rev.1)</w:t>
            </w:r>
          </w:p>
          <w:p w14:paraId="7790D4C7" w14:textId="10B86DD1" w:rsidR="006B62BB" w:rsidRDefault="00F1760B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</w:p>
          <w:p w14:paraId="3EE4CE5D" w14:textId="6388440A" w:rsidR="006B62BB" w:rsidRDefault="006B62BB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1(rev.1)</w:t>
            </w:r>
            <w:r w:rsidR="00552538">
              <w:rPr>
                <w:sz w:val="20"/>
                <w:lang w:val="en-US"/>
              </w:rPr>
              <w:t>-2(rev.1)</w:t>
            </w:r>
          </w:p>
          <w:p w14:paraId="5BE13806" w14:textId="326B899A" w:rsidR="006B62BB" w:rsidRPr="00D31BEF" w:rsidRDefault="003A19AE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2(rev.1)</w:t>
            </w:r>
          </w:p>
        </w:tc>
      </w:tr>
      <w:tr w:rsidR="00BD5495" w:rsidRPr="003475A2" w14:paraId="79989832" w14:textId="77777777" w:rsidTr="7041A0F6">
        <w:trPr>
          <w:jc w:val="center"/>
        </w:trPr>
        <w:tc>
          <w:tcPr>
            <w:tcW w:w="1472" w:type="dxa"/>
            <w:tcBorders>
              <w:top w:val="nil"/>
              <w:bottom w:val="single" w:sz="4" w:space="0" w:color="auto"/>
            </w:tcBorders>
          </w:tcPr>
          <w:p w14:paraId="34A40A06" w14:textId="77777777" w:rsidR="00BD5495" w:rsidRPr="00F879D2" w:rsidRDefault="00BD5495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</w:tcPr>
          <w:p w14:paraId="14215908" w14:textId="77777777" w:rsidR="00BD5495" w:rsidRDefault="00BD5495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5E613B01" w14:textId="09F1E0C5" w:rsidR="00BD5495" w:rsidRPr="00F879D2" w:rsidRDefault="00BD5495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of content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32190EB" w14:textId="77777777" w:rsidR="00BD5495" w:rsidRPr="00F879D2" w:rsidRDefault="00BD5495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9C1755E" w14:textId="77777777" w:rsidR="00BD5495" w:rsidRDefault="00BD5495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1DC06381" w14:textId="40F7D5C7" w:rsidR="00BD5495" w:rsidRDefault="00D634F3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FE0672">
              <w:rPr>
                <w:sz w:val="20"/>
                <w:lang w:val="en-US"/>
              </w:rPr>
              <w:t>-</w:t>
            </w:r>
            <w:r w:rsidR="00676D01">
              <w:rPr>
                <w:sz w:val="20"/>
                <w:lang w:val="en-US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</w:tcPr>
          <w:p w14:paraId="78B602DC" w14:textId="11EF90C1" w:rsidR="00BD5495" w:rsidRDefault="0024358A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1(rev.1)-2(rev.1)</w:t>
            </w:r>
          </w:p>
        </w:tc>
      </w:tr>
      <w:tr w:rsidR="00CC5AB1" w:rsidRPr="003475A2" w14:paraId="1005480E" w14:textId="77777777" w:rsidTr="7041A0F6">
        <w:trPr>
          <w:trHeight w:val="1270"/>
          <w:jc w:val="center"/>
        </w:trPr>
        <w:tc>
          <w:tcPr>
            <w:tcW w:w="1472" w:type="dxa"/>
            <w:vMerge w:val="restart"/>
            <w:tcBorders>
              <w:top w:val="single" w:sz="4" w:space="0" w:color="auto"/>
            </w:tcBorders>
          </w:tcPr>
          <w:p w14:paraId="736A9F63" w14:textId="0E678031" w:rsidR="00CC5AB1" w:rsidRPr="00F879D2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</w:t>
            </w:r>
            <w:r>
              <w:rPr>
                <w:sz w:val="20"/>
                <w:lang w:val="en-US"/>
              </w:rPr>
              <w:br/>
            </w:r>
            <w:r w:rsidRPr="00F879D2">
              <w:rPr>
                <w:sz w:val="20"/>
                <w:lang w:val="en-US"/>
              </w:rPr>
              <w:t>See CR/</w:t>
            </w:r>
            <w:r>
              <w:rPr>
                <w:sz w:val="20"/>
                <w:lang w:val="en-US"/>
              </w:rPr>
              <w:t>484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</w:tcBorders>
          </w:tcPr>
          <w:p w14:paraId="5C718652" w14:textId="4EFC3596" w:rsidR="00CC5AB1" w:rsidRDefault="004A22FC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</w:t>
            </w:r>
            <w:r w:rsidR="00CC5AB1"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t>March</w:t>
            </w:r>
            <w:r w:rsidR="00CC5AB1">
              <w:rPr>
                <w:sz w:val="20"/>
                <w:lang w:val="en-US"/>
              </w:rPr>
              <w:br/>
              <w:t>2022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4DCE72F6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041D160C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  <w:r>
              <w:rPr>
                <w:sz w:val="20"/>
                <w:lang w:val="en-US"/>
              </w:rPr>
              <w:br/>
            </w:r>
          </w:p>
          <w:p w14:paraId="6AE37331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32C71EC8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0A3AE8DC" w14:textId="1BF49B6D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437AE02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21C9B">
              <w:rPr>
                <w:sz w:val="20"/>
                <w:lang w:val="en-US"/>
              </w:rPr>
              <w:t>Extension of the reg. time-limit</w:t>
            </w:r>
          </w:p>
          <w:p w14:paraId="171B7F69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21C9B">
              <w:rPr>
                <w:sz w:val="20"/>
                <w:lang w:val="en-US"/>
              </w:rPr>
              <w:t>Simultaneous BIU</w:t>
            </w:r>
          </w:p>
          <w:p w14:paraId="14F39C37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AR11</w:t>
            </w:r>
          </w:p>
          <w:p w14:paraId="1103F713" w14:textId="60BC9EE1" w:rsidR="00CC5AB1" w:rsidRPr="00F879D2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AR11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CB06AA8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16F8AABE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</w:p>
          <w:p w14:paraId="5CBAEA4D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11.43A</w:t>
            </w:r>
          </w:p>
          <w:p w14:paraId="602A3B63" w14:textId="09BB7D6B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11.43B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0AF658C0" w14:textId="0BDF7E21" w:rsidR="00CC5AB1" w:rsidRDefault="00DA0036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  <w:r w:rsidR="00CC5AB1">
              <w:rPr>
                <w:sz w:val="20"/>
                <w:lang w:val="en-US"/>
              </w:rPr>
              <w:br/>
            </w:r>
            <w:r w:rsidR="00CC5AB1">
              <w:rPr>
                <w:sz w:val="20"/>
                <w:lang w:val="en-US"/>
              </w:rPr>
              <w:br/>
            </w:r>
          </w:p>
          <w:p w14:paraId="27B76889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  <w:r>
              <w:rPr>
                <w:sz w:val="20"/>
                <w:lang w:val="en-US"/>
              </w:rPr>
              <w:br/>
            </w:r>
          </w:p>
          <w:p w14:paraId="42321EBF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</w:t>
            </w:r>
          </w:p>
          <w:p w14:paraId="17D24A19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</w:t>
            </w:r>
          </w:p>
          <w:p w14:paraId="4F353A9A" w14:textId="79716A35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1-2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</w:tcPr>
          <w:p w14:paraId="3A6C0EA1" w14:textId="0AB9F4B8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1(rev.2)-2(rev.2)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5E7A04DD" w14:textId="2BF3A2A8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5A6761">
              <w:rPr>
                <w:sz w:val="20"/>
                <w:lang w:val="en-US"/>
              </w:rPr>
              <w:t>1(rev.2)</w:t>
            </w:r>
            <w:r w:rsidR="007D23A3">
              <w:rPr>
                <w:sz w:val="20"/>
                <w:lang w:val="en-US"/>
              </w:rPr>
              <w:t xml:space="preserve"> </w:t>
            </w:r>
            <w:r>
              <w:rPr>
                <w:sz w:val="20"/>
                <w:lang w:val="en-US"/>
              </w:rPr>
              <w:br/>
            </w:r>
          </w:p>
          <w:p w14:paraId="0A196BFA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24(rev.2)</w:t>
            </w:r>
          </w:p>
          <w:p w14:paraId="0C50198F" w14:textId="7777777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25(rev.2)</w:t>
            </w:r>
          </w:p>
          <w:p w14:paraId="48160687" w14:textId="77F13E37" w:rsidR="00CC5AB1" w:rsidRDefault="00CC5AB1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00F1760B">
              <w:rPr>
                <w:sz w:val="20"/>
                <w:lang w:val="en-US"/>
              </w:rPr>
              <w:t>–</w:t>
            </w:r>
          </w:p>
        </w:tc>
      </w:tr>
      <w:tr w:rsidR="00E24EB0" w:rsidRPr="003475A2" w14:paraId="31908BE8" w14:textId="77777777" w:rsidTr="7041A0F6">
        <w:trPr>
          <w:trHeight w:val="759"/>
          <w:jc w:val="center"/>
        </w:trPr>
        <w:tc>
          <w:tcPr>
            <w:tcW w:w="1472" w:type="dxa"/>
            <w:vMerge/>
          </w:tcPr>
          <w:p w14:paraId="5D4E01A3" w14:textId="77777777" w:rsidR="00E24EB0" w:rsidRDefault="00E24EB0" w:rsidP="00E24EB0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vMerge/>
          </w:tcPr>
          <w:p w14:paraId="14A1B67D" w14:textId="77777777" w:rsidR="00E24EB0" w:rsidRDefault="00E24EB0" w:rsidP="00E24EB0">
            <w:pPr>
              <w:spacing w:after="20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1AE29EF2" w14:textId="5835ABC0" w:rsidR="00E24EB0" w:rsidRDefault="00E24EB0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Table of content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2F872F9" w14:textId="77777777" w:rsidR="00E24EB0" w:rsidRDefault="00E24EB0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05F71C2" w14:textId="77777777" w:rsidR="00E24EB0" w:rsidRDefault="00E24EB0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389BD4E7" w14:textId="457A05CC" w:rsidR="00E24EB0" w:rsidRDefault="00D03FD8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F32AFD">
              <w:rPr>
                <w:sz w:val="20"/>
                <w:lang w:val="en-US"/>
              </w:rPr>
              <w:t>-</w:t>
            </w:r>
            <w:r>
              <w:rPr>
                <w:sz w:val="20"/>
                <w:lang w:val="en-US"/>
              </w:rPr>
              <w:t>2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</w:tcPr>
          <w:p w14:paraId="4D437FF4" w14:textId="49A0F9D8" w:rsidR="00E24EB0" w:rsidRDefault="00D03FD8" w:rsidP="00CC5AB1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  <w:r w:rsidR="00507994">
              <w:rPr>
                <w:sz w:val="20"/>
                <w:lang w:val="en-US"/>
              </w:rPr>
              <w:t>(rev.2)-</w:t>
            </w:r>
            <w:r>
              <w:rPr>
                <w:sz w:val="20"/>
                <w:lang w:val="en-US"/>
              </w:rPr>
              <w:t>2</w:t>
            </w:r>
            <w:r w:rsidR="00507994">
              <w:rPr>
                <w:sz w:val="20"/>
                <w:lang w:val="en-US"/>
              </w:rPr>
              <w:t>(rev.2)</w:t>
            </w:r>
          </w:p>
        </w:tc>
      </w:tr>
      <w:tr w:rsidR="00466F05" w:rsidRPr="00C52523" w14:paraId="2CFD6930" w14:textId="77777777" w:rsidTr="7041A0F6">
        <w:trPr>
          <w:trHeight w:val="1270"/>
          <w:jc w:val="center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266281DE" w14:textId="0DA9185A" w:rsidR="00466F05" w:rsidRPr="00C52523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C52523">
              <w:rPr>
                <w:sz w:val="20"/>
                <w:lang w:val="en-US"/>
              </w:rPr>
              <w:lastRenderedPageBreak/>
              <w:t>3</w:t>
            </w:r>
            <w:r w:rsidRPr="00C52523">
              <w:rPr>
                <w:sz w:val="20"/>
                <w:lang w:val="en-US"/>
              </w:rPr>
              <w:br/>
              <w:t>See CR/</w:t>
            </w:r>
            <w:r w:rsidR="00C52523" w:rsidRPr="00C52523">
              <w:rPr>
                <w:sz w:val="20"/>
                <w:lang w:val="en-US"/>
              </w:rPr>
              <w:t>498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2C1CD6D9" w14:textId="62D138B4" w:rsidR="00466F05" w:rsidRPr="00C52523" w:rsidRDefault="005F04E9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  <w:r w:rsidR="00C52523" w:rsidRPr="00C52523">
              <w:rPr>
                <w:sz w:val="20"/>
                <w:lang w:val="en-US"/>
              </w:rPr>
              <w:t xml:space="preserve"> July</w:t>
            </w:r>
            <w:r w:rsidR="00466F05" w:rsidRPr="00C52523">
              <w:rPr>
                <w:sz w:val="20"/>
                <w:lang w:val="en-US"/>
              </w:rPr>
              <w:br/>
              <w:t>2023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5D80C67A" w14:textId="261699DD" w:rsidR="00466F05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B2B7527" w14:textId="05D25444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AR11</w:t>
            </w:r>
            <w:r>
              <w:rPr>
                <w:sz w:val="20"/>
                <w:lang w:val="en-US"/>
              </w:rPr>
              <w:br/>
            </w:r>
          </w:p>
          <w:p w14:paraId="1775E1A5" w14:textId="3DFAFDB7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</w:t>
            </w:r>
          </w:p>
          <w:p w14:paraId="3A10532B" w14:textId="0A7C639E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AP30A</w:t>
            </w:r>
          </w:p>
          <w:p w14:paraId="2FDCC43D" w14:textId="2E84DC9E" w:rsidR="00466F05" w:rsidRPr="00F879D2" w:rsidRDefault="00713984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AP30B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90E776D" w14:textId="5780DE05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11.48</w:t>
            </w:r>
            <w:r>
              <w:rPr>
                <w:sz w:val="20"/>
                <w:lang w:val="en-US"/>
              </w:rPr>
              <w:br/>
            </w:r>
          </w:p>
          <w:p w14:paraId="3AA62A21" w14:textId="18382BF4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5.3.1</w:t>
            </w:r>
          </w:p>
          <w:p w14:paraId="26380D02" w14:textId="3B3C119C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5.3.1</w:t>
            </w:r>
          </w:p>
          <w:p w14:paraId="283234D9" w14:textId="5F9D0790" w:rsidR="00466F05" w:rsidRDefault="00713984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8.16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63F419F9" w14:textId="57FB1C7D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27-30</w:t>
            </w:r>
            <w:r>
              <w:rPr>
                <w:sz w:val="20"/>
                <w:lang w:val="en-US"/>
              </w:rPr>
              <w:br/>
            </w:r>
          </w:p>
          <w:p w14:paraId="42E7D072" w14:textId="2AF871F2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</w:p>
          <w:p w14:paraId="690F9718" w14:textId="47D115BF" w:rsidR="00DA6367" w:rsidRDefault="00EB0AEC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</w:t>
            </w:r>
          </w:p>
          <w:p w14:paraId="50FE6A46" w14:textId="5013FDC3" w:rsidR="00466F05" w:rsidRDefault="00521D5F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7-8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</w:tcPr>
          <w:p w14:paraId="62A7970F" w14:textId="1D3A1317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28(rev.3)-29(rev.3)</w:t>
            </w:r>
          </w:p>
          <w:p w14:paraId="61775B7C" w14:textId="3AFD8587" w:rsidR="00DA6367" w:rsidRDefault="00466F05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</w:t>
            </w:r>
            <w:r w:rsidRPr="00713984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(rev.3)</w:t>
            </w:r>
          </w:p>
          <w:p w14:paraId="3DBE5FE0" w14:textId="4B70F76E" w:rsidR="00DA6367" w:rsidRDefault="00713984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11(rev.3)</w:t>
            </w:r>
            <w:r w:rsidR="00EB0AEC">
              <w:rPr>
                <w:sz w:val="20"/>
                <w:lang w:val="en-US"/>
              </w:rPr>
              <w:t>-12</w:t>
            </w:r>
          </w:p>
          <w:p w14:paraId="679A7EC0" w14:textId="7C3E0740" w:rsidR="00466F05" w:rsidRDefault="00521D5F" w:rsidP="00DA6367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</w:t>
            </w:r>
            <w:r w:rsidR="00713984">
              <w:rPr>
                <w:sz w:val="20"/>
                <w:lang w:val="en-US"/>
              </w:rPr>
              <w:t>(rev.3)</w:t>
            </w:r>
            <w:r>
              <w:rPr>
                <w:sz w:val="20"/>
                <w:lang w:val="en-US"/>
              </w:rPr>
              <w:t>-7</w:t>
            </w:r>
            <w:r w:rsidRPr="00521D5F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(rev.3)</w:t>
            </w:r>
            <w:r w:rsidR="00E41EC1">
              <w:rPr>
                <w:sz w:val="20"/>
                <w:lang w:val="en-US"/>
              </w:rPr>
              <w:t>,</w:t>
            </w:r>
            <w:r w:rsidR="00E41EC1">
              <w:rPr>
                <w:sz w:val="20"/>
                <w:lang w:val="en-US"/>
              </w:rPr>
              <w:br/>
              <w:t>8</w:t>
            </w:r>
          </w:p>
        </w:tc>
      </w:tr>
      <w:tr w:rsidR="007A383E" w:rsidRPr="00056AD9" w14:paraId="38E48B0D" w14:textId="77777777" w:rsidTr="00594F6A">
        <w:trPr>
          <w:trHeight w:val="1270"/>
          <w:jc w:val="center"/>
        </w:trPr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</w:tcPr>
          <w:p w14:paraId="5BB5BB8B" w14:textId="5EAD7BC7" w:rsidR="007A383E" w:rsidRPr="00C52523" w:rsidRDefault="007A383E" w:rsidP="7041A0F6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7041A0F6">
              <w:rPr>
                <w:sz w:val="20"/>
                <w:lang w:val="en-US"/>
              </w:rPr>
              <w:t>4</w:t>
            </w:r>
            <w:r>
              <w:br/>
            </w:r>
            <w:r w:rsidRPr="7041A0F6">
              <w:rPr>
                <w:sz w:val="20"/>
                <w:lang w:val="en-US"/>
              </w:rPr>
              <w:t>See CR/</w:t>
            </w:r>
            <w:r w:rsidR="003C19E1">
              <w:rPr>
                <w:sz w:val="20"/>
                <w:lang w:val="en-US"/>
              </w:rPr>
              <w:t>500</w:t>
            </w:r>
          </w:p>
        </w:tc>
        <w:tc>
          <w:tcPr>
            <w:tcW w:w="1222" w:type="dxa"/>
            <w:tcBorders>
              <w:top w:val="single" w:sz="4" w:space="0" w:color="auto"/>
              <w:bottom w:val="single" w:sz="4" w:space="0" w:color="auto"/>
            </w:tcBorders>
          </w:tcPr>
          <w:p w14:paraId="65E89FF5" w14:textId="1B745941" w:rsidR="007A383E" w:rsidRDefault="007A383E" w:rsidP="007A383E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8 March</w:t>
            </w:r>
            <w:r>
              <w:rPr>
                <w:sz w:val="20"/>
                <w:lang w:val="en-US"/>
              </w:rPr>
              <w:br/>
              <w:t>2024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284D5964" w14:textId="160D772C" w:rsidR="007A383E" w:rsidRDefault="007A383E" w:rsidP="007A383E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A6B0D92" w14:textId="34B88EF0" w:rsidR="007A383E" w:rsidRDefault="007A383E" w:rsidP="007A383E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AR9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0451BAE" w14:textId="625E7CB6" w:rsidR="00E57933" w:rsidRDefault="00B373F2" w:rsidP="00E5793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9.21</w:t>
            </w:r>
            <w:r w:rsidR="009274DB"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64456762" w14:textId="538E4C4C" w:rsidR="00C275EB" w:rsidRDefault="00C275EB" w:rsidP="00E5793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9.27</w:t>
            </w:r>
          </w:p>
          <w:p w14:paraId="37F47561" w14:textId="5643CBC9" w:rsidR="007A383E" w:rsidRDefault="00B373F2" w:rsidP="007A383E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9.36</w:t>
            </w: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174EA91F" w14:textId="4F2BE78A" w:rsidR="00E57933" w:rsidRDefault="00ED1A17" w:rsidP="00E5793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</w:t>
            </w:r>
            <w:r w:rsidR="009274DB">
              <w:rPr>
                <w:sz w:val="20"/>
                <w:lang w:val="en-US"/>
              </w:rPr>
              <w:br/>
            </w:r>
            <w:r w:rsidR="002D1434">
              <w:rPr>
                <w:sz w:val="20"/>
                <w:lang w:val="en-US"/>
              </w:rPr>
              <w:br/>
            </w:r>
          </w:p>
          <w:p w14:paraId="67855152" w14:textId="53E94B87" w:rsidR="00C275EB" w:rsidRDefault="00C275EB" w:rsidP="007A383E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22</w:t>
            </w:r>
          </w:p>
          <w:p w14:paraId="3847CDD3" w14:textId="1511D0D6" w:rsidR="007A383E" w:rsidRDefault="002D1434" w:rsidP="007A383E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</w:t>
            </w: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</w:tcPr>
          <w:p w14:paraId="7D55F3B0" w14:textId="7DB9501A" w:rsidR="00E57933" w:rsidRDefault="00D65754" w:rsidP="20A1BBEB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21,</w:t>
            </w:r>
            <w:r>
              <w:rPr>
                <w:sz w:val="20"/>
                <w:lang w:val="en-US"/>
              </w:rPr>
              <w:br/>
            </w:r>
            <w:r w:rsidR="00ED1A17" w:rsidRPr="20A1BBEB">
              <w:rPr>
                <w:sz w:val="20"/>
                <w:lang w:val="en-US"/>
              </w:rPr>
              <w:t>21</w:t>
            </w:r>
            <w:r w:rsidR="00ED1A17" w:rsidRPr="001655D4">
              <w:rPr>
                <w:i/>
                <w:iCs/>
                <w:sz w:val="20"/>
                <w:lang w:val="en-US"/>
              </w:rPr>
              <w:t>bis</w:t>
            </w:r>
            <w:r w:rsidR="00ED1A17" w:rsidRPr="20A1BBEB">
              <w:rPr>
                <w:sz w:val="20"/>
                <w:lang w:val="en-US"/>
              </w:rPr>
              <w:t>(rev</w:t>
            </w:r>
            <w:r w:rsidR="4E1987DD" w:rsidRPr="20A1BBEB">
              <w:rPr>
                <w:sz w:val="20"/>
                <w:lang w:val="en-US"/>
              </w:rPr>
              <w:t>.</w:t>
            </w:r>
            <w:r w:rsidR="00ED1A17" w:rsidRPr="20A1BBEB">
              <w:rPr>
                <w:sz w:val="20"/>
                <w:lang w:val="en-US"/>
              </w:rPr>
              <w:t>4)</w:t>
            </w:r>
            <w:r w:rsidR="00E57933" w:rsidRPr="20A1BBEB">
              <w:rPr>
                <w:sz w:val="20"/>
                <w:lang w:val="en-US"/>
              </w:rPr>
              <w:t>-</w:t>
            </w:r>
            <w:r w:rsidR="00ED1A17" w:rsidRPr="00344E1E">
              <w:rPr>
                <w:lang w:val="en-GB"/>
              </w:rPr>
              <w:br/>
            </w:r>
            <w:r w:rsidR="00E57933" w:rsidRPr="20A1BBEB">
              <w:rPr>
                <w:sz w:val="20"/>
                <w:lang w:val="en-US"/>
              </w:rPr>
              <w:t>22</w:t>
            </w:r>
          </w:p>
          <w:p w14:paraId="35AFEB59" w14:textId="15DB8E83" w:rsidR="007A383E" w:rsidRDefault="002D1434" w:rsidP="001655D4">
            <w:pPr>
              <w:spacing w:before="120" w:after="120"/>
              <w:jc w:val="center"/>
              <w:rPr>
                <w:sz w:val="20"/>
                <w:lang w:val="en-US"/>
              </w:rPr>
            </w:pPr>
            <w:r w:rsidRPr="7041A0F6">
              <w:rPr>
                <w:sz w:val="20"/>
                <w:lang w:val="en-US"/>
              </w:rPr>
              <w:t>25(rev.4)-</w:t>
            </w:r>
            <w:r w:rsidR="001655D4">
              <w:rPr>
                <w:sz w:val="20"/>
                <w:lang w:val="en-US"/>
              </w:rPr>
              <w:br/>
            </w:r>
            <w:r w:rsidR="7DE89D0F" w:rsidRPr="7041A0F6">
              <w:rPr>
                <w:sz w:val="20"/>
                <w:lang w:val="en-US"/>
              </w:rPr>
              <w:t>25</w:t>
            </w:r>
            <w:r w:rsidR="7DE89D0F" w:rsidRPr="7041A0F6">
              <w:rPr>
                <w:i/>
                <w:iCs/>
                <w:sz w:val="20"/>
                <w:lang w:val="en-US"/>
              </w:rPr>
              <w:t>bis</w:t>
            </w:r>
            <w:r w:rsidR="7DE89D0F" w:rsidRPr="7041A0F6">
              <w:rPr>
                <w:sz w:val="20"/>
                <w:lang w:val="en-US"/>
              </w:rPr>
              <w:t>(rev</w:t>
            </w:r>
            <w:r w:rsidR="001655D4">
              <w:rPr>
                <w:sz w:val="20"/>
                <w:lang w:val="en-US"/>
              </w:rPr>
              <w:t>.</w:t>
            </w:r>
            <w:r w:rsidR="7DE89D0F" w:rsidRPr="7041A0F6">
              <w:rPr>
                <w:sz w:val="20"/>
                <w:lang w:val="en-US"/>
              </w:rPr>
              <w:t>4)</w:t>
            </w:r>
            <w:r w:rsidR="0025ED87" w:rsidRPr="7041A0F6">
              <w:rPr>
                <w:sz w:val="20"/>
                <w:lang w:val="en-US"/>
              </w:rPr>
              <w:t>,</w:t>
            </w:r>
            <w:r w:rsidR="001655D4">
              <w:rPr>
                <w:sz w:val="20"/>
                <w:lang w:val="en-US"/>
              </w:rPr>
              <w:br/>
            </w:r>
            <w:r w:rsidR="00E57933" w:rsidRPr="20A1BBEB">
              <w:rPr>
                <w:sz w:val="20"/>
                <w:lang w:val="en-US"/>
              </w:rPr>
              <w:t>26</w:t>
            </w:r>
          </w:p>
        </w:tc>
      </w:tr>
      <w:tr w:rsidR="00693ED9" w:rsidRPr="00797D07" w14:paraId="78A4306C" w14:textId="77777777" w:rsidTr="00594F6A">
        <w:trPr>
          <w:trHeight w:val="1270"/>
          <w:jc w:val="center"/>
        </w:trPr>
        <w:tc>
          <w:tcPr>
            <w:tcW w:w="1472" w:type="dxa"/>
            <w:tcBorders>
              <w:top w:val="single" w:sz="4" w:space="0" w:color="auto"/>
              <w:bottom w:val="nil"/>
            </w:tcBorders>
          </w:tcPr>
          <w:p w14:paraId="7B24226C" w14:textId="53886EAB" w:rsidR="00693ED9" w:rsidRPr="7041A0F6" w:rsidRDefault="00693ED9" w:rsidP="00693ED9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  <w:r>
              <w:rPr>
                <w:sz w:val="20"/>
                <w:lang w:val="en-US"/>
              </w:rPr>
              <w:br/>
            </w:r>
            <w:r w:rsidRPr="7041A0F6">
              <w:rPr>
                <w:sz w:val="20"/>
                <w:lang w:val="en-US"/>
              </w:rPr>
              <w:t>See CR/</w:t>
            </w:r>
            <w:r w:rsidR="00E71D49">
              <w:rPr>
                <w:sz w:val="20"/>
                <w:lang w:val="en-US"/>
              </w:rPr>
              <w:t>510</w:t>
            </w:r>
          </w:p>
        </w:tc>
        <w:tc>
          <w:tcPr>
            <w:tcW w:w="1222" w:type="dxa"/>
            <w:tcBorders>
              <w:top w:val="single" w:sz="4" w:space="0" w:color="auto"/>
              <w:bottom w:val="nil"/>
            </w:tcBorders>
          </w:tcPr>
          <w:p w14:paraId="344990EE" w14:textId="21F81253" w:rsidR="00693ED9" w:rsidRDefault="0054524B" w:rsidP="007A383E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</w:t>
            </w:r>
            <w:r w:rsidR="00693ED9">
              <w:rPr>
                <w:sz w:val="20"/>
                <w:lang w:val="en-US"/>
              </w:rPr>
              <w:t xml:space="preserve"> Nov</w:t>
            </w:r>
            <w:r w:rsidR="00B44BC1">
              <w:rPr>
                <w:sz w:val="20"/>
                <w:lang w:val="en-US"/>
              </w:rPr>
              <w:t>ember</w:t>
            </w:r>
            <w:r w:rsidR="00693ED9">
              <w:rPr>
                <w:sz w:val="20"/>
                <w:lang w:val="en-US"/>
              </w:rPr>
              <w:br/>
              <w:t>2024</w:t>
            </w:r>
          </w:p>
        </w:tc>
        <w:tc>
          <w:tcPr>
            <w:tcW w:w="987" w:type="dxa"/>
            <w:tcBorders>
              <w:top w:val="single" w:sz="4" w:space="0" w:color="auto"/>
              <w:bottom w:val="nil"/>
            </w:tcBorders>
          </w:tcPr>
          <w:p w14:paraId="693AC608" w14:textId="1BA28BDC" w:rsidR="009838C3" w:rsidRDefault="0054524B" w:rsidP="00177374">
            <w:pPr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A1</w:t>
            </w:r>
          </w:p>
          <w:p w14:paraId="0549D281" w14:textId="042DBE4C" w:rsidR="00A80162" w:rsidRDefault="00A80162" w:rsidP="00D648F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54F0E442" w14:textId="2D167CEA" w:rsidR="009C6A4D" w:rsidRPr="00D36404" w:rsidRDefault="0054524B" w:rsidP="00177374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D36404">
              <w:rPr>
                <w:sz w:val="20"/>
                <w:lang w:val="pt-PT"/>
              </w:rPr>
              <w:t>AR05</w:t>
            </w:r>
          </w:p>
          <w:p w14:paraId="7C1D62BF" w14:textId="69EA16A4" w:rsidR="00C2017E" w:rsidRPr="00D36404" w:rsidRDefault="00C2017E" w:rsidP="00FD67F9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4237D190" w14:textId="032998F4" w:rsidR="00A71ECB" w:rsidRPr="00D36404" w:rsidRDefault="0054524B" w:rsidP="00E5793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D36404">
              <w:rPr>
                <w:sz w:val="20"/>
                <w:lang w:val="en-US"/>
              </w:rPr>
              <w:t>5.254</w:t>
            </w:r>
            <w:r w:rsidR="00A50A77" w:rsidRPr="00D36404">
              <w:rPr>
                <w:sz w:val="20"/>
                <w:lang w:val="en-US"/>
              </w:rPr>
              <w:t xml:space="preserve"> and </w:t>
            </w:r>
            <w:r w:rsidRPr="00D36404">
              <w:rPr>
                <w:sz w:val="20"/>
                <w:lang w:val="en-US"/>
              </w:rPr>
              <w:t>5.255</w:t>
            </w:r>
          </w:p>
          <w:p w14:paraId="3EAE1CCA" w14:textId="72A4D4DA" w:rsidR="00A50A77" w:rsidRPr="00D36404" w:rsidRDefault="00A50A77" w:rsidP="00E5793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D36404">
              <w:rPr>
                <w:sz w:val="20"/>
                <w:lang w:val="en-US"/>
              </w:rPr>
              <w:t>5.312A</w:t>
            </w:r>
            <w:r w:rsidR="00D36404">
              <w:rPr>
                <w:sz w:val="20"/>
                <w:vertAlign w:val="superscript"/>
                <w:lang w:val="en-US"/>
              </w:rPr>
              <w:t>2</w:t>
            </w:r>
          </w:p>
          <w:p w14:paraId="14F9505F" w14:textId="22C72502" w:rsidR="00A50A77" w:rsidRPr="00D36404" w:rsidRDefault="00A50A77" w:rsidP="00E57933">
            <w:pPr>
              <w:pageBreakBefore/>
              <w:spacing w:before="120" w:after="120"/>
              <w:jc w:val="center"/>
              <w:rPr>
                <w:sz w:val="20"/>
                <w:vertAlign w:val="superscript"/>
                <w:lang w:val="en-US"/>
              </w:rPr>
            </w:pPr>
            <w:r w:rsidRPr="00D36404">
              <w:rPr>
                <w:sz w:val="20"/>
                <w:lang w:val="en-US"/>
              </w:rPr>
              <w:t>5.312B and 5.314A</w:t>
            </w:r>
            <w:r w:rsidR="00D36404">
              <w:rPr>
                <w:sz w:val="20"/>
                <w:vertAlign w:val="superscript"/>
                <w:lang w:val="en-US"/>
              </w:rPr>
              <w:t>2</w:t>
            </w:r>
          </w:p>
          <w:p w14:paraId="2E9D83D8" w14:textId="51741045" w:rsidR="00A50A77" w:rsidRPr="00D36404" w:rsidRDefault="000811F7" w:rsidP="00E5793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D36404">
              <w:rPr>
                <w:sz w:val="20"/>
                <w:lang w:val="en-US"/>
              </w:rPr>
              <w:t>5.316B</w:t>
            </w:r>
            <w:r w:rsidR="00D36404">
              <w:rPr>
                <w:sz w:val="20"/>
                <w:vertAlign w:val="superscript"/>
                <w:lang w:val="en-US"/>
              </w:rPr>
              <w:t>2</w:t>
            </w:r>
          </w:p>
          <w:p w14:paraId="70EE3180" w14:textId="79F9DB70" w:rsidR="000811F7" w:rsidRPr="00D36404" w:rsidRDefault="000811F7" w:rsidP="00E5793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D36404">
              <w:rPr>
                <w:sz w:val="20"/>
                <w:lang w:val="en-US"/>
              </w:rPr>
              <w:t>5.341A</w:t>
            </w:r>
            <w:r w:rsidR="00D36404">
              <w:rPr>
                <w:sz w:val="20"/>
                <w:vertAlign w:val="superscript"/>
                <w:lang w:val="en-US"/>
              </w:rPr>
              <w:t>2</w:t>
            </w:r>
          </w:p>
          <w:p w14:paraId="5C7E0339" w14:textId="015E99A6" w:rsidR="000811F7" w:rsidRPr="00D36404" w:rsidRDefault="000811F7" w:rsidP="00E57933">
            <w:pPr>
              <w:pageBreakBefore/>
              <w:spacing w:before="120" w:after="120"/>
              <w:jc w:val="center"/>
              <w:rPr>
                <w:sz w:val="20"/>
                <w:vertAlign w:val="superscript"/>
                <w:lang w:val="en-US"/>
              </w:rPr>
            </w:pPr>
            <w:r w:rsidRPr="00D36404">
              <w:rPr>
                <w:sz w:val="20"/>
                <w:lang w:val="en-US"/>
              </w:rPr>
              <w:t>5.388A and 5.409A</w:t>
            </w:r>
            <w:r w:rsidR="00D36404">
              <w:rPr>
                <w:sz w:val="20"/>
                <w:vertAlign w:val="superscript"/>
                <w:lang w:val="en-US"/>
              </w:rPr>
              <w:t>2</w:t>
            </w:r>
          </w:p>
          <w:p w14:paraId="222724F9" w14:textId="1C3A8534" w:rsidR="000811F7" w:rsidRPr="00D36404" w:rsidRDefault="00F74634" w:rsidP="00E5793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D36404">
              <w:rPr>
                <w:sz w:val="20"/>
                <w:lang w:val="en-US"/>
              </w:rPr>
              <w:t>5.441B</w:t>
            </w:r>
            <w:r w:rsidR="00D36404">
              <w:rPr>
                <w:sz w:val="20"/>
                <w:vertAlign w:val="superscript"/>
                <w:lang w:val="en-US"/>
              </w:rPr>
              <w:t>2</w:t>
            </w:r>
          </w:p>
          <w:p w14:paraId="3876DC21" w14:textId="0426B9B6" w:rsidR="00F74634" w:rsidRPr="00D36404" w:rsidRDefault="009C6A4D" w:rsidP="00E5793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D36404">
              <w:rPr>
                <w:sz w:val="20"/>
                <w:lang w:val="en-US"/>
              </w:rPr>
              <w:t>5.446A</w:t>
            </w:r>
            <w:r w:rsidR="00D36404">
              <w:rPr>
                <w:sz w:val="20"/>
                <w:vertAlign w:val="superscript"/>
                <w:lang w:val="en-US"/>
              </w:rPr>
              <w:t>2</w:t>
            </w:r>
          </w:p>
          <w:p w14:paraId="56532257" w14:textId="46761C15" w:rsidR="009C6A4D" w:rsidRPr="00D36404" w:rsidRDefault="009C6A4D" w:rsidP="00E5793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D36404">
              <w:rPr>
                <w:sz w:val="20"/>
                <w:lang w:val="en-US"/>
              </w:rPr>
              <w:t>5.457D, 5.457E and 5.457F</w:t>
            </w:r>
            <w:r w:rsidR="00D36404">
              <w:rPr>
                <w:sz w:val="20"/>
                <w:vertAlign w:val="superscript"/>
                <w:lang w:val="en-US"/>
              </w:rPr>
              <w:t>2</w:t>
            </w:r>
          </w:p>
          <w:p w14:paraId="2180339F" w14:textId="38DFEFE3" w:rsidR="009C6A4D" w:rsidRPr="00D36404" w:rsidRDefault="009C6A4D" w:rsidP="00E5793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D36404">
              <w:rPr>
                <w:sz w:val="20"/>
                <w:lang w:val="en-US"/>
              </w:rPr>
              <w:t>5.461</w:t>
            </w:r>
            <w:r w:rsidR="00D36404">
              <w:rPr>
                <w:sz w:val="20"/>
                <w:vertAlign w:val="superscript"/>
                <w:lang w:val="en-US"/>
              </w:rPr>
              <w:t>2</w:t>
            </w:r>
            <w:r w:rsidRPr="00D36404">
              <w:rPr>
                <w:sz w:val="20"/>
                <w:lang w:val="en-US"/>
              </w:rPr>
              <w:br/>
            </w:r>
          </w:p>
          <w:p w14:paraId="3A8C549A" w14:textId="3C530F44" w:rsidR="009C6A4D" w:rsidRPr="00D36404" w:rsidRDefault="009C6A4D" w:rsidP="00E5793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D36404">
              <w:rPr>
                <w:sz w:val="20"/>
                <w:lang w:val="en-US"/>
              </w:rPr>
              <w:t>5.461AC</w:t>
            </w:r>
            <w:r w:rsidR="00D36404">
              <w:rPr>
                <w:sz w:val="20"/>
                <w:vertAlign w:val="superscript"/>
                <w:lang w:val="en-US"/>
              </w:rPr>
              <w:t>2</w:t>
            </w:r>
          </w:p>
          <w:p w14:paraId="26B1A22E" w14:textId="3F7118B9" w:rsidR="009C6A4D" w:rsidRPr="00D36404" w:rsidRDefault="009C6A4D" w:rsidP="00E5793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D36404">
              <w:rPr>
                <w:sz w:val="20"/>
                <w:lang w:val="en-US"/>
              </w:rPr>
              <w:t>5.474A, 5.475A and 5.478A</w:t>
            </w:r>
            <w:r w:rsidR="00D36404">
              <w:rPr>
                <w:sz w:val="20"/>
                <w:vertAlign w:val="superscript"/>
                <w:lang w:val="en-US"/>
              </w:rPr>
              <w:t>2</w:t>
            </w:r>
          </w:p>
          <w:p w14:paraId="41D0DF33" w14:textId="359E2846" w:rsidR="009C6A4D" w:rsidRPr="00D36404" w:rsidRDefault="009C6A4D" w:rsidP="00E5793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D36404">
              <w:rPr>
                <w:sz w:val="20"/>
                <w:lang w:val="en-US"/>
              </w:rPr>
              <w:t>5.480A</w:t>
            </w:r>
            <w:r w:rsidR="00F92D04">
              <w:rPr>
                <w:sz w:val="20"/>
                <w:vertAlign w:val="superscript"/>
                <w:lang w:val="en-US"/>
              </w:rPr>
              <w:t>2</w:t>
            </w:r>
            <w:r w:rsidRPr="00D36404">
              <w:rPr>
                <w:sz w:val="20"/>
                <w:lang w:val="en-US"/>
              </w:rPr>
              <w:br/>
            </w:r>
          </w:p>
          <w:p w14:paraId="752EE077" w14:textId="32B7D8D6" w:rsidR="009C6A4D" w:rsidRPr="00D36404" w:rsidRDefault="009C6A4D" w:rsidP="00E5793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D36404">
              <w:rPr>
                <w:sz w:val="20"/>
                <w:lang w:val="en-US"/>
              </w:rPr>
              <w:t>5.506A</w:t>
            </w:r>
            <w:r w:rsidR="00D36404">
              <w:rPr>
                <w:sz w:val="20"/>
                <w:vertAlign w:val="superscript"/>
                <w:lang w:val="en-US"/>
              </w:rPr>
              <w:t>2</w:t>
            </w:r>
          </w:p>
          <w:p w14:paraId="3E0B2E85" w14:textId="5AA5971C" w:rsidR="009C6A4D" w:rsidRPr="00D36404" w:rsidRDefault="009C6A4D" w:rsidP="00E5793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D36404">
              <w:rPr>
                <w:sz w:val="20"/>
                <w:lang w:val="en-US"/>
              </w:rPr>
              <w:t>5.523A</w:t>
            </w:r>
            <w:r w:rsidR="00D36404">
              <w:rPr>
                <w:sz w:val="20"/>
                <w:vertAlign w:val="superscript"/>
                <w:lang w:val="en-US"/>
              </w:rPr>
              <w:t>2</w:t>
            </w:r>
          </w:p>
          <w:p w14:paraId="0E6228F5" w14:textId="0F065E6F" w:rsidR="009838C3" w:rsidRPr="00D36404" w:rsidRDefault="00C87C1B" w:rsidP="001B6D2A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D36404">
              <w:rPr>
                <w:sz w:val="20"/>
                <w:lang w:val="en-US"/>
              </w:rPr>
              <w:t>5.529A</w:t>
            </w:r>
            <w:r w:rsidR="00D36404">
              <w:rPr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192" w:type="dxa"/>
            <w:tcBorders>
              <w:top w:val="single" w:sz="4" w:space="0" w:color="auto"/>
              <w:bottom w:val="nil"/>
            </w:tcBorders>
          </w:tcPr>
          <w:p w14:paraId="509817FF" w14:textId="6DDD7C6A" w:rsidR="00172D51" w:rsidRDefault="00A50A77" w:rsidP="00E5793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</w:t>
            </w:r>
            <w:r>
              <w:rPr>
                <w:sz w:val="20"/>
                <w:lang w:val="en-US"/>
              </w:rPr>
              <w:br/>
            </w:r>
          </w:p>
          <w:p w14:paraId="07A52545" w14:textId="43017E81" w:rsidR="00A50A77" w:rsidRDefault="00A50A77" w:rsidP="00E5793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</w:p>
          <w:p w14:paraId="2C81905C" w14:textId="32AB4B94" w:rsidR="00A50A77" w:rsidRDefault="00A50A77" w:rsidP="00E5793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  <w:r>
              <w:rPr>
                <w:sz w:val="20"/>
                <w:lang w:val="en-US"/>
              </w:rPr>
              <w:br/>
            </w:r>
          </w:p>
          <w:p w14:paraId="5CCA653B" w14:textId="61D91290" w:rsidR="00A50A77" w:rsidRDefault="000811F7" w:rsidP="00E5793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</w:t>
            </w:r>
          </w:p>
          <w:p w14:paraId="03B57239" w14:textId="12ABD258" w:rsidR="000811F7" w:rsidRDefault="000811F7" w:rsidP="00E5793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</w:t>
            </w:r>
          </w:p>
          <w:p w14:paraId="06D8E513" w14:textId="51E91F7A" w:rsidR="00A50A77" w:rsidRDefault="000811F7" w:rsidP="00E5793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</w:t>
            </w:r>
            <w:r>
              <w:rPr>
                <w:sz w:val="20"/>
                <w:lang w:val="en-US"/>
              </w:rPr>
              <w:br/>
            </w:r>
          </w:p>
          <w:p w14:paraId="3F58B905" w14:textId="5ACEDDF9" w:rsidR="000811F7" w:rsidRDefault="00F74634" w:rsidP="00E5793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</w:t>
            </w:r>
          </w:p>
          <w:p w14:paraId="4C538AE8" w14:textId="41CA2DA1" w:rsidR="00F74634" w:rsidRDefault="009C6A4D" w:rsidP="00E5793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</w:t>
            </w:r>
          </w:p>
          <w:p w14:paraId="1D098EA5" w14:textId="495242DA" w:rsidR="009C6A4D" w:rsidRDefault="009C6A4D" w:rsidP="00E5793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260FC4B6" w14:textId="01BBE309" w:rsidR="009C6A4D" w:rsidRDefault="009C6A4D" w:rsidP="00E5793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  <w:r>
              <w:rPr>
                <w:sz w:val="20"/>
                <w:lang w:val="en-US"/>
              </w:rPr>
              <w:br/>
            </w:r>
          </w:p>
          <w:p w14:paraId="7248292A" w14:textId="1755015F" w:rsidR="009C6A4D" w:rsidRDefault="009C6A4D" w:rsidP="00E5793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</w:p>
          <w:p w14:paraId="1DAAB33B" w14:textId="6C71DC0A" w:rsidR="009C6A4D" w:rsidRDefault="009C6A4D" w:rsidP="00E5793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  <w:r>
              <w:rPr>
                <w:sz w:val="20"/>
                <w:lang w:val="en-US"/>
              </w:rPr>
              <w:br/>
            </w:r>
            <w:r>
              <w:rPr>
                <w:sz w:val="20"/>
                <w:lang w:val="en-US"/>
              </w:rPr>
              <w:br/>
            </w:r>
          </w:p>
          <w:p w14:paraId="7DB61C41" w14:textId="69C4C0E1" w:rsidR="009C6A4D" w:rsidRDefault="009C6A4D" w:rsidP="00E5793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  <w:r>
              <w:rPr>
                <w:sz w:val="20"/>
                <w:lang w:val="en-US"/>
              </w:rPr>
              <w:br/>
            </w:r>
          </w:p>
          <w:p w14:paraId="77492D53" w14:textId="156A803F" w:rsidR="009C6A4D" w:rsidRDefault="009C6A4D" w:rsidP="00E5793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</w:t>
            </w:r>
          </w:p>
          <w:p w14:paraId="05A6270D" w14:textId="2E2B4ACC" w:rsidR="009C6A4D" w:rsidRDefault="00C87C1B" w:rsidP="00E5793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</w:t>
            </w:r>
          </w:p>
          <w:p w14:paraId="66CA044F" w14:textId="795B137F" w:rsidR="00FD67F9" w:rsidRDefault="00C87C1B" w:rsidP="001B6D2A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–</w:t>
            </w:r>
          </w:p>
        </w:tc>
        <w:tc>
          <w:tcPr>
            <w:tcW w:w="1665" w:type="dxa"/>
            <w:tcBorders>
              <w:top w:val="single" w:sz="4" w:space="0" w:color="auto"/>
              <w:bottom w:val="nil"/>
            </w:tcBorders>
          </w:tcPr>
          <w:p w14:paraId="22278C84" w14:textId="77777777" w:rsidR="00A50A77" w:rsidRDefault="00A50A77" w:rsidP="20A1BBEB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5(rev.5)</w:t>
            </w:r>
            <w:r>
              <w:rPr>
                <w:sz w:val="20"/>
                <w:lang w:val="en-US"/>
              </w:rPr>
              <w:br/>
              <w:t>5</w:t>
            </w:r>
            <w:r w:rsidRPr="00B61E82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(rev.5)</w:t>
            </w:r>
          </w:p>
          <w:p w14:paraId="4B9B898C" w14:textId="4132D603" w:rsidR="00693ED9" w:rsidRDefault="00A50A77" w:rsidP="20A1BBEB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6(rev.5)</w:t>
            </w:r>
          </w:p>
          <w:p w14:paraId="6C3D59D8" w14:textId="6F0DAE1E" w:rsidR="00A50A77" w:rsidRDefault="00A50A77" w:rsidP="20A1BBEB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  <w:r w:rsidRPr="00B61E82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(rev.5)</w:t>
            </w:r>
            <w:r>
              <w:rPr>
                <w:sz w:val="20"/>
                <w:lang w:val="en-US"/>
              </w:rPr>
              <w:br/>
            </w:r>
          </w:p>
          <w:p w14:paraId="268AB76B" w14:textId="227138EB" w:rsidR="00A50A77" w:rsidRDefault="000811F7" w:rsidP="20A1BBEB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7(rev.5)</w:t>
            </w:r>
          </w:p>
          <w:p w14:paraId="071593F0" w14:textId="10630CC1" w:rsidR="000811F7" w:rsidRDefault="000811F7" w:rsidP="20A1BBEB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9(rev.5)</w:t>
            </w:r>
          </w:p>
          <w:p w14:paraId="63C6CE62" w14:textId="6DC86431" w:rsidR="00A50A77" w:rsidRDefault="000811F7" w:rsidP="20A1BBEB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11</w:t>
            </w:r>
            <w:r w:rsidR="00797D07">
              <w:rPr>
                <w:sz w:val="20"/>
                <w:lang w:val="en-US"/>
              </w:rPr>
              <w:t>(rev.5)</w:t>
            </w:r>
            <w:r>
              <w:rPr>
                <w:sz w:val="20"/>
                <w:lang w:val="en-US"/>
              </w:rPr>
              <w:br/>
              <w:t>11</w:t>
            </w:r>
            <w:r w:rsidRPr="00B61E82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(rev.5)</w:t>
            </w:r>
          </w:p>
          <w:p w14:paraId="45F3D227" w14:textId="66A1CF77" w:rsidR="000811F7" w:rsidRDefault="00F74634" w:rsidP="20A1BBEB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17(rev.5)</w:t>
            </w:r>
          </w:p>
          <w:p w14:paraId="1CEC5B34" w14:textId="06E7ED77" w:rsidR="00F74634" w:rsidRDefault="009C6A4D" w:rsidP="20A1BBEB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18(rev.5)</w:t>
            </w:r>
          </w:p>
          <w:p w14:paraId="1B35121B" w14:textId="68F91D89" w:rsidR="009C6A4D" w:rsidRDefault="009C6A4D" w:rsidP="20A1BBEB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19(rev.5)</w:t>
            </w:r>
            <w:r>
              <w:rPr>
                <w:sz w:val="20"/>
                <w:lang w:val="en-US"/>
              </w:rPr>
              <w:br/>
              <w:t>19</w:t>
            </w:r>
            <w:r w:rsidRPr="00D56E1F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(rev.5)</w:t>
            </w:r>
            <w:r>
              <w:rPr>
                <w:sz w:val="20"/>
                <w:lang w:val="en-US"/>
              </w:rPr>
              <w:br/>
            </w:r>
          </w:p>
          <w:p w14:paraId="76A3ECDF" w14:textId="68E0F856" w:rsidR="009C6A4D" w:rsidRDefault="009C6A4D" w:rsidP="20A1BBEB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</w:t>
            </w:r>
            <w:r w:rsidRPr="00D56E1F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(rev.5)</w:t>
            </w:r>
            <w:r>
              <w:rPr>
                <w:sz w:val="20"/>
                <w:lang w:val="en-US"/>
              </w:rPr>
              <w:br/>
              <w:t>19</w:t>
            </w:r>
            <w:r>
              <w:rPr>
                <w:i/>
                <w:iCs/>
                <w:sz w:val="20"/>
                <w:lang w:val="en-US"/>
              </w:rPr>
              <w:t>ter</w:t>
            </w:r>
            <w:r>
              <w:rPr>
                <w:sz w:val="20"/>
                <w:lang w:val="en-US"/>
              </w:rPr>
              <w:t>(rev.5)</w:t>
            </w:r>
          </w:p>
          <w:p w14:paraId="266EBFAC" w14:textId="19A3DAA1" w:rsidR="009C6A4D" w:rsidRDefault="009C6A4D" w:rsidP="20A1BBEB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</w:t>
            </w:r>
            <w:r w:rsidRPr="009C6A4D">
              <w:rPr>
                <w:i/>
                <w:iCs/>
                <w:sz w:val="20"/>
                <w:lang w:val="en-US"/>
              </w:rPr>
              <w:t>quater</w:t>
            </w:r>
            <w:r>
              <w:rPr>
                <w:sz w:val="20"/>
                <w:lang w:val="en-US"/>
              </w:rPr>
              <w:t>(rev.5)</w:t>
            </w:r>
          </w:p>
          <w:p w14:paraId="5DA567EB" w14:textId="5FF4B037" w:rsidR="009C6A4D" w:rsidRDefault="009C6A4D" w:rsidP="20A1BBEB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</w:t>
            </w:r>
            <w:r w:rsidRPr="009C6A4D">
              <w:rPr>
                <w:i/>
                <w:iCs/>
                <w:sz w:val="20"/>
                <w:lang w:val="en-US"/>
              </w:rPr>
              <w:t>quater</w:t>
            </w:r>
            <w:r>
              <w:rPr>
                <w:sz w:val="20"/>
                <w:lang w:val="en-US"/>
              </w:rPr>
              <w:t>(rev.5)</w:t>
            </w:r>
            <w:r>
              <w:rPr>
                <w:sz w:val="20"/>
                <w:lang w:val="en-US"/>
              </w:rPr>
              <w:br/>
              <w:t>19</w:t>
            </w:r>
            <w:r w:rsidRPr="009C6A4D">
              <w:rPr>
                <w:i/>
                <w:iCs/>
                <w:spacing w:val="-10"/>
                <w:sz w:val="20"/>
                <w:lang w:val="en-US"/>
              </w:rPr>
              <w:t>quinquies</w:t>
            </w:r>
            <w:r>
              <w:rPr>
                <w:sz w:val="20"/>
                <w:lang w:val="en-US"/>
              </w:rPr>
              <w:t>(rev.5)</w:t>
            </w:r>
            <w:r>
              <w:rPr>
                <w:sz w:val="20"/>
                <w:lang w:val="en-US"/>
              </w:rPr>
              <w:br/>
              <w:t>19</w:t>
            </w:r>
            <w:r w:rsidRPr="009C6A4D">
              <w:rPr>
                <w:i/>
                <w:iCs/>
                <w:sz w:val="20"/>
                <w:lang w:val="en-US"/>
              </w:rPr>
              <w:t>sexies</w:t>
            </w:r>
            <w:r>
              <w:rPr>
                <w:sz w:val="20"/>
                <w:lang w:val="en-US"/>
              </w:rPr>
              <w:t>(rev.5)</w:t>
            </w:r>
          </w:p>
          <w:p w14:paraId="4641D7AE" w14:textId="654BB1A6" w:rsidR="009C6A4D" w:rsidRDefault="009C6A4D" w:rsidP="20A1BBEB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19</w:t>
            </w:r>
            <w:r w:rsidRPr="009C6A4D">
              <w:rPr>
                <w:i/>
                <w:iCs/>
                <w:sz w:val="20"/>
                <w:lang w:val="en-US"/>
              </w:rPr>
              <w:t>sexies</w:t>
            </w:r>
            <w:r>
              <w:rPr>
                <w:sz w:val="20"/>
                <w:lang w:val="en-US"/>
              </w:rPr>
              <w:t>(rev.5)</w:t>
            </w:r>
            <w:r>
              <w:rPr>
                <w:sz w:val="20"/>
                <w:lang w:val="en-US"/>
              </w:rPr>
              <w:br/>
              <w:t>19</w:t>
            </w:r>
            <w:r w:rsidRPr="009C6A4D">
              <w:rPr>
                <w:i/>
                <w:iCs/>
                <w:sz w:val="20"/>
                <w:lang w:val="en-US"/>
              </w:rPr>
              <w:t>septies</w:t>
            </w:r>
            <w:r>
              <w:rPr>
                <w:sz w:val="20"/>
                <w:lang w:val="en-US"/>
              </w:rPr>
              <w:t>(rev.5)</w:t>
            </w:r>
          </w:p>
          <w:p w14:paraId="1BAF0D25" w14:textId="7FF0D34C" w:rsidR="009C6A4D" w:rsidRDefault="009C6A4D" w:rsidP="20A1BBEB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25(rev.5)</w:t>
            </w:r>
          </w:p>
          <w:p w14:paraId="5353956E" w14:textId="28670B1B" w:rsidR="009C6A4D" w:rsidRDefault="00C87C1B" w:rsidP="20A1BBEB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26(rev.5)</w:t>
            </w:r>
          </w:p>
          <w:p w14:paraId="6F144B93" w14:textId="3607E453" w:rsidR="00D648FC" w:rsidRPr="00C821F5" w:rsidRDefault="00C87C1B" w:rsidP="001B6D2A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28</w:t>
            </w:r>
            <w:r w:rsidRPr="00D56E1F">
              <w:rPr>
                <w:i/>
                <w:iCs/>
                <w:sz w:val="20"/>
                <w:lang w:val="en-US"/>
              </w:rPr>
              <w:t>bis</w:t>
            </w:r>
            <w:r>
              <w:rPr>
                <w:sz w:val="20"/>
                <w:lang w:val="en-US"/>
              </w:rPr>
              <w:t>(rev.5)</w:t>
            </w:r>
          </w:p>
        </w:tc>
      </w:tr>
      <w:tr w:rsidR="001B6D2A" w:rsidRPr="00797D07" w14:paraId="7DD440CD" w14:textId="77777777" w:rsidTr="00594F6A">
        <w:trPr>
          <w:jc w:val="center"/>
        </w:trPr>
        <w:tc>
          <w:tcPr>
            <w:tcW w:w="1472" w:type="dxa"/>
            <w:tcBorders>
              <w:top w:val="nil"/>
              <w:bottom w:val="single" w:sz="4" w:space="0" w:color="auto"/>
            </w:tcBorders>
          </w:tcPr>
          <w:p w14:paraId="7E1D29F2" w14:textId="77777777" w:rsidR="001B6D2A" w:rsidRDefault="001B6D2A" w:rsidP="00693ED9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</w:tcPr>
          <w:p w14:paraId="3FDF16D6" w14:textId="77777777" w:rsidR="001B6D2A" w:rsidRDefault="001B6D2A" w:rsidP="007A383E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nil"/>
              <w:bottom w:val="single" w:sz="4" w:space="0" w:color="auto"/>
            </w:tcBorders>
          </w:tcPr>
          <w:p w14:paraId="6C7BD533" w14:textId="77777777" w:rsidR="001B6D2A" w:rsidRDefault="001B6D2A" w:rsidP="007A383E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7CDAA86B" w14:textId="744111D4" w:rsidR="001B6D2A" w:rsidRPr="00D36404" w:rsidRDefault="001B6D2A" w:rsidP="001B6D2A">
            <w:pPr>
              <w:spacing w:before="120" w:after="120"/>
              <w:jc w:val="center"/>
              <w:rPr>
                <w:sz w:val="20"/>
                <w:lang w:val="pt-PT"/>
              </w:rPr>
            </w:pPr>
            <w:r w:rsidRPr="00D36404">
              <w:rPr>
                <w:sz w:val="20"/>
                <w:lang w:val="pt-PT"/>
              </w:rPr>
              <w:t>Receivability</w:t>
            </w:r>
            <w:r w:rsidR="00D36404">
              <w:rPr>
                <w:sz w:val="20"/>
                <w:vertAlign w:val="superscript"/>
                <w:lang w:val="en-US"/>
              </w:rPr>
              <w:t>2</w:t>
            </w:r>
          </w:p>
          <w:p w14:paraId="65AEEDFA" w14:textId="77777777" w:rsidR="001B6D2A" w:rsidRPr="00D36404" w:rsidRDefault="001B6D2A" w:rsidP="007A383E">
            <w:pPr>
              <w:spacing w:before="120" w:after="120"/>
              <w:jc w:val="center"/>
              <w:rPr>
                <w:sz w:val="20"/>
                <w:lang w:val="pt-PT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2EC71C1" w14:textId="04EAEEC9" w:rsidR="001B6D2A" w:rsidRPr="00D36404" w:rsidRDefault="001B6D2A" w:rsidP="001B6D2A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192" w:type="dxa"/>
            <w:tcBorders>
              <w:top w:val="nil"/>
              <w:bottom w:val="single" w:sz="4" w:space="0" w:color="auto"/>
            </w:tcBorders>
          </w:tcPr>
          <w:p w14:paraId="5455B509" w14:textId="77777777" w:rsidR="001B6D2A" w:rsidRDefault="001B6D2A" w:rsidP="001B6D2A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</w:t>
            </w:r>
          </w:p>
          <w:p w14:paraId="43D4BC19" w14:textId="37841B63" w:rsidR="001B6D2A" w:rsidRDefault="001B6D2A" w:rsidP="001B6D2A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</w:t>
            </w:r>
          </w:p>
        </w:tc>
        <w:tc>
          <w:tcPr>
            <w:tcW w:w="1665" w:type="dxa"/>
            <w:tcBorders>
              <w:top w:val="nil"/>
              <w:bottom w:val="single" w:sz="4" w:space="0" w:color="auto"/>
            </w:tcBorders>
          </w:tcPr>
          <w:p w14:paraId="666A2071" w14:textId="77777777" w:rsidR="001B6D2A" w:rsidRDefault="001B6D2A" w:rsidP="001B6D2A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1(rev.5)</w:t>
            </w:r>
          </w:p>
          <w:p w14:paraId="5340F3C2" w14:textId="621B6D58" w:rsidR="001B6D2A" w:rsidRDefault="001B6D2A" w:rsidP="001B6D2A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6(rev.5)</w:t>
            </w:r>
          </w:p>
        </w:tc>
      </w:tr>
      <w:tr w:rsidR="001B6D2A" w:rsidRPr="00797D07" w14:paraId="4190BA7B" w14:textId="77777777" w:rsidTr="00594F6A">
        <w:trPr>
          <w:trHeight w:val="1270"/>
          <w:jc w:val="center"/>
        </w:trPr>
        <w:tc>
          <w:tcPr>
            <w:tcW w:w="1472" w:type="dxa"/>
            <w:tcBorders>
              <w:top w:val="single" w:sz="4" w:space="0" w:color="auto"/>
              <w:bottom w:val="nil"/>
            </w:tcBorders>
          </w:tcPr>
          <w:p w14:paraId="1214362C" w14:textId="77777777" w:rsidR="001B6D2A" w:rsidRDefault="001B6D2A" w:rsidP="00693ED9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nil"/>
            </w:tcBorders>
          </w:tcPr>
          <w:p w14:paraId="2C6EEC29" w14:textId="77777777" w:rsidR="001B6D2A" w:rsidRDefault="001B6D2A" w:rsidP="007A383E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nil"/>
            </w:tcBorders>
          </w:tcPr>
          <w:p w14:paraId="3666A0E2" w14:textId="77777777" w:rsidR="001B6D2A" w:rsidRDefault="001B6D2A" w:rsidP="007A383E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1A36DC97" w14:textId="1AF1C3B9" w:rsidR="001B6D2A" w:rsidRPr="003C19E1" w:rsidRDefault="001B6D2A" w:rsidP="007A383E">
            <w:pPr>
              <w:spacing w:before="120" w:after="120"/>
              <w:jc w:val="center"/>
              <w:rPr>
                <w:sz w:val="20"/>
                <w:lang w:val="pt-PT"/>
              </w:rPr>
            </w:pPr>
            <w:r>
              <w:rPr>
                <w:sz w:val="20"/>
                <w:lang w:val="pt-PT"/>
              </w:rPr>
              <w:t>AR9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4F07EBC4" w14:textId="566FE22F" w:rsidR="001B6D2A" w:rsidRPr="00056AD9" w:rsidRDefault="001B6D2A" w:rsidP="001B6D2A">
            <w:pPr>
              <w:pageBreakBefore/>
              <w:spacing w:before="120" w:after="120"/>
              <w:jc w:val="center"/>
              <w:rPr>
                <w:spacing w:val="-6"/>
                <w:sz w:val="20"/>
                <w:lang w:val="en-US"/>
              </w:rPr>
            </w:pPr>
            <w:bookmarkStart w:id="0" w:name="_Hlk184144531"/>
            <w:r w:rsidRPr="00056AD9">
              <w:rPr>
                <w:spacing w:val="-6"/>
                <w:sz w:val="20"/>
                <w:lang w:val="en-US"/>
              </w:rPr>
              <w:t>Table 9.11A-1</w:t>
            </w:r>
            <w:bookmarkEnd w:id="0"/>
            <w:r w:rsidR="00D36404" w:rsidRPr="00056AD9">
              <w:rPr>
                <w:spacing w:val="-6"/>
                <w:sz w:val="20"/>
                <w:vertAlign w:val="superscript"/>
                <w:lang w:val="en-US"/>
              </w:rPr>
              <w:t>3</w:t>
            </w:r>
            <w:r w:rsidRPr="00056AD9">
              <w:rPr>
                <w:spacing w:val="-6"/>
                <w:sz w:val="20"/>
                <w:lang w:val="en-US"/>
              </w:rPr>
              <w:br/>
            </w:r>
            <w:r w:rsidR="00056AD9">
              <w:rPr>
                <w:spacing w:val="-6"/>
                <w:sz w:val="20"/>
                <w:lang w:val="en-US"/>
              </w:rPr>
              <w:br/>
            </w:r>
          </w:p>
          <w:p w14:paraId="7DEC8C20" w14:textId="12BF6DA8" w:rsidR="001B6D2A" w:rsidRPr="00056AD9" w:rsidRDefault="001B6D2A" w:rsidP="001B6D2A">
            <w:pPr>
              <w:pageBreakBefore/>
              <w:spacing w:before="120" w:after="120"/>
              <w:jc w:val="center"/>
              <w:rPr>
                <w:spacing w:val="-6"/>
                <w:sz w:val="20"/>
                <w:lang w:val="en-US"/>
              </w:rPr>
            </w:pPr>
            <w:r w:rsidRPr="00056AD9">
              <w:rPr>
                <w:spacing w:val="-6"/>
                <w:sz w:val="20"/>
                <w:lang w:val="en-US"/>
              </w:rPr>
              <w:t>Table 9.11A-2</w:t>
            </w:r>
            <w:r w:rsidR="00D36404" w:rsidRPr="00056AD9">
              <w:rPr>
                <w:spacing w:val="-6"/>
                <w:sz w:val="20"/>
                <w:vertAlign w:val="superscript"/>
                <w:lang w:val="en-US"/>
              </w:rPr>
              <w:t>2</w:t>
            </w:r>
          </w:p>
          <w:p w14:paraId="45B94234" w14:textId="1D44FEEA" w:rsidR="001B6D2A" w:rsidRPr="00594F6A" w:rsidRDefault="00056AD9" w:rsidP="001B6D2A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br/>
            </w:r>
            <w:r w:rsidR="001B6D2A" w:rsidRPr="00594F6A">
              <w:rPr>
                <w:sz w:val="20"/>
                <w:lang w:val="en-US"/>
              </w:rPr>
              <w:t>9.27</w:t>
            </w:r>
            <w:r w:rsidR="00D36404">
              <w:rPr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192" w:type="dxa"/>
            <w:tcBorders>
              <w:top w:val="single" w:sz="4" w:space="0" w:color="auto"/>
              <w:bottom w:val="nil"/>
            </w:tcBorders>
          </w:tcPr>
          <w:p w14:paraId="691FF911" w14:textId="3226EB49" w:rsidR="001B6D2A" w:rsidRPr="00594F6A" w:rsidRDefault="001B6D2A" w:rsidP="001B6D2A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7</w:t>
            </w:r>
            <w:r w:rsidR="00177374" w:rsidRPr="00594F6A">
              <w:rPr>
                <w:sz w:val="20"/>
                <w:lang w:val="en-US"/>
              </w:rPr>
              <w:t xml:space="preserve">, </w:t>
            </w:r>
            <w:r w:rsidRPr="00594F6A">
              <w:rPr>
                <w:sz w:val="20"/>
                <w:lang w:val="en-US"/>
              </w:rPr>
              <w:t>9</w:t>
            </w:r>
            <w:r w:rsidR="00177374" w:rsidRPr="00594F6A">
              <w:rPr>
                <w:sz w:val="20"/>
                <w:lang w:val="en-US"/>
              </w:rPr>
              <w:t xml:space="preserve">, </w:t>
            </w:r>
            <w:r w:rsidRPr="00594F6A">
              <w:rPr>
                <w:sz w:val="20"/>
                <w:lang w:val="en-US"/>
              </w:rPr>
              <w:t>11</w:t>
            </w:r>
            <w:r w:rsidRPr="00594F6A">
              <w:rPr>
                <w:sz w:val="20"/>
                <w:lang w:val="en-US"/>
              </w:rPr>
              <w:br/>
              <w:t>13</w:t>
            </w:r>
            <w:r w:rsidR="00177374" w:rsidRPr="00594F6A">
              <w:rPr>
                <w:sz w:val="20"/>
                <w:lang w:val="en-US"/>
              </w:rPr>
              <w:br/>
            </w:r>
          </w:p>
          <w:p w14:paraId="0AA2FBE9" w14:textId="58426617" w:rsidR="001B6D2A" w:rsidRPr="00594F6A" w:rsidRDefault="001B6D2A" w:rsidP="001B6D2A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14</w:t>
            </w:r>
            <w:r w:rsidR="00177374" w:rsidRPr="00594F6A">
              <w:rPr>
                <w:sz w:val="20"/>
                <w:lang w:val="en-US"/>
              </w:rPr>
              <w:t>, 18</w:t>
            </w:r>
            <w:r w:rsidRPr="00594F6A">
              <w:rPr>
                <w:sz w:val="20"/>
                <w:lang w:val="en-US"/>
              </w:rPr>
              <w:br/>
            </w:r>
          </w:p>
          <w:p w14:paraId="6F2DAB51" w14:textId="5127B1FA" w:rsidR="001B6D2A" w:rsidRPr="00594F6A" w:rsidRDefault="001B6D2A" w:rsidP="001B6D2A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22-23</w:t>
            </w:r>
          </w:p>
        </w:tc>
        <w:tc>
          <w:tcPr>
            <w:tcW w:w="1665" w:type="dxa"/>
            <w:tcBorders>
              <w:top w:val="single" w:sz="4" w:space="0" w:color="auto"/>
              <w:bottom w:val="nil"/>
            </w:tcBorders>
          </w:tcPr>
          <w:p w14:paraId="211D86C0" w14:textId="22A833D1" w:rsidR="001B6D2A" w:rsidRPr="00594F6A" w:rsidRDefault="001B6D2A" w:rsidP="001B6D2A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7(rev.5)</w:t>
            </w:r>
            <w:r w:rsidR="00177374" w:rsidRPr="00594F6A">
              <w:rPr>
                <w:sz w:val="20"/>
                <w:lang w:val="en-US"/>
              </w:rPr>
              <w:t xml:space="preserve">, </w:t>
            </w:r>
            <w:r w:rsidRPr="00594F6A">
              <w:rPr>
                <w:sz w:val="20"/>
                <w:lang w:val="en-US"/>
              </w:rPr>
              <w:t>9(rev.5)</w:t>
            </w:r>
            <w:r w:rsidR="00177374" w:rsidRPr="00594F6A">
              <w:rPr>
                <w:sz w:val="20"/>
                <w:lang w:val="en-US"/>
              </w:rPr>
              <w:t xml:space="preserve">, </w:t>
            </w:r>
            <w:r w:rsidRPr="00594F6A">
              <w:rPr>
                <w:sz w:val="20"/>
                <w:lang w:val="en-US"/>
              </w:rPr>
              <w:t>11(rev.5)</w:t>
            </w:r>
            <w:r w:rsidR="00177374" w:rsidRPr="00594F6A">
              <w:rPr>
                <w:sz w:val="20"/>
                <w:lang w:val="en-US"/>
              </w:rPr>
              <w:t xml:space="preserve">, </w:t>
            </w:r>
            <w:r w:rsidRPr="00594F6A">
              <w:rPr>
                <w:sz w:val="20"/>
                <w:lang w:val="en-US"/>
              </w:rPr>
              <w:t>13(rev.5)</w:t>
            </w:r>
          </w:p>
          <w:p w14:paraId="04C743DA" w14:textId="03CBD223" w:rsidR="001B6D2A" w:rsidRPr="00594F6A" w:rsidRDefault="001B6D2A" w:rsidP="001B6D2A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14(rev.5)</w:t>
            </w:r>
            <w:r w:rsidR="00177374" w:rsidRPr="00594F6A">
              <w:rPr>
                <w:sz w:val="20"/>
                <w:lang w:val="en-US"/>
              </w:rPr>
              <w:t>, 18(rev.5)</w:t>
            </w:r>
          </w:p>
          <w:p w14:paraId="461227E1" w14:textId="7AE39C62" w:rsidR="001B6D2A" w:rsidRPr="00594F6A" w:rsidRDefault="001B6D2A" w:rsidP="001B6D2A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22-23(rev.5)</w:t>
            </w:r>
          </w:p>
        </w:tc>
      </w:tr>
      <w:tr w:rsidR="00DC214C" w:rsidRPr="00797D07" w14:paraId="3E51FA86" w14:textId="77777777" w:rsidTr="00594F6A">
        <w:trPr>
          <w:trHeight w:val="1270"/>
          <w:jc w:val="center"/>
        </w:trPr>
        <w:tc>
          <w:tcPr>
            <w:tcW w:w="1472" w:type="dxa"/>
            <w:tcBorders>
              <w:top w:val="nil"/>
              <w:bottom w:val="nil"/>
            </w:tcBorders>
          </w:tcPr>
          <w:p w14:paraId="0976C5DB" w14:textId="77777777" w:rsidR="00DC214C" w:rsidRDefault="00DC214C" w:rsidP="00693ED9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</w:tcPr>
          <w:p w14:paraId="2C910F11" w14:textId="77777777" w:rsidR="00DC214C" w:rsidRDefault="00DC214C" w:rsidP="007A383E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53FBD4F8" w14:textId="77777777" w:rsidR="00DC214C" w:rsidRDefault="00DC214C" w:rsidP="007A383E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F26071B" w14:textId="7665259A" w:rsidR="00DC214C" w:rsidRPr="003C19E1" w:rsidRDefault="00DC214C" w:rsidP="007A383E">
            <w:pPr>
              <w:spacing w:before="120" w:after="120"/>
              <w:jc w:val="center"/>
              <w:rPr>
                <w:sz w:val="20"/>
                <w:lang w:val="pt-PT"/>
              </w:rPr>
            </w:pPr>
            <w:r>
              <w:rPr>
                <w:sz w:val="20"/>
                <w:lang w:val="pt-PT"/>
              </w:rPr>
              <w:t>AR11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241BB58" w14:textId="011402B4" w:rsidR="00DC214C" w:rsidRPr="00594F6A" w:rsidRDefault="00DC214C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11.13</w:t>
            </w:r>
            <w:r w:rsidR="00D36404">
              <w:rPr>
                <w:sz w:val="20"/>
                <w:vertAlign w:val="superscript"/>
                <w:lang w:val="en-US"/>
              </w:rPr>
              <w:t>4</w:t>
            </w:r>
          </w:p>
          <w:p w14:paraId="1EBCFC42" w14:textId="76695A2D" w:rsidR="00DC214C" w:rsidRPr="00594F6A" w:rsidRDefault="00DC214C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11.31</w:t>
            </w:r>
            <w:r w:rsidR="00D36404">
              <w:rPr>
                <w:sz w:val="20"/>
                <w:vertAlign w:val="superscript"/>
                <w:lang w:val="en-US"/>
              </w:rPr>
              <w:t>2</w:t>
            </w:r>
          </w:p>
          <w:p w14:paraId="532628EC" w14:textId="427B47B3" w:rsidR="00DC214C" w:rsidRPr="00594F6A" w:rsidRDefault="00DC214C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11.32</w:t>
            </w:r>
            <w:r w:rsidR="00D36404">
              <w:rPr>
                <w:sz w:val="20"/>
                <w:vertAlign w:val="superscript"/>
                <w:lang w:val="en-US"/>
              </w:rPr>
              <w:t>2</w:t>
            </w:r>
          </w:p>
          <w:p w14:paraId="70EB8EEA" w14:textId="097B06AA" w:rsidR="00DC214C" w:rsidRPr="00594F6A" w:rsidRDefault="00DC214C" w:rsidP="001B6D2A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11.43A</w:t>
            </w:r>
            <w:r w:rsidR="00D36404">
              <w:rPr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7B003853" w14:textId="77777777" w:rsidR="001B6D2A" w:rsidRPr="00594F6A" w:rsidRDefault="001B6D2A" w:rsidP="001B6D2A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3</w:t>
            </w:r>
          </w:p>
          <w:p w14:paraId="527DC223" w14:textId="77777777" w:rsidR="001B6D2A" w:rsidRPr="00594F6A" w:rsidRDefault="001B6D2A" w:rsidP="001B6D2A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–</w:t>
            </w:r>
          </w:p>
          <w:p w14:paraId="3D8D8777" w14:textId="77777777" w:rsidR="001B6D2A" w:rsidRPr="00594F6A" w:rsidRDefault="001B6D2A" w:rsidP="001B6D2A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13-14</w:t>
            </w:r>
          </w:p>
          <w:p w14:paraId="17D6ADCE" w14:textId="103CE542" w:rsidR="00DC214C" w:rsidRPr="00594F6A" w:rsidRDefault="001B6D2A" w:rsidP="001B6D2A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24</w:t>
            </w:r>
          </w:p>
        </w:tc>
        <w:tc>
          <w:tcPr>
            <w:tcW w:w="1665" w:type="dxa"/>
            <w:tcBorders>
              <w:top w:val="nil"/>
              <w:bottom w:val="nil"/>
            </w:tcBorders>
          </w:tcPr>
          <w:p w14:paraId="53420354" w14:textId="77777777" w:rsidR="001B6D2A" w:rsidRPr="00594F6A" w:rsidRDefault="001B6D2A" w:rsidP="001B6D2A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3(rev.5)</w:t>
            </w:r>
          </w:p>
          <w:p w14:paraId="2686A1E2" w14:textId="77777777" w:rsidR="001B6D2A" w:rsidRPr="00594F6A" w:rsidRDefault="001B6D2A" w:rsidP="001B6D2A">
            <w:pPr>
              <w:pageBreakBefore/>
              <w:spacing w:before="120" w:after="120"/>
              <w:ind w:left="-113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12</w:t>
            </w:r>
            <w:r w:rsidRPr="00594F6A">
              <w:rPr>
                <w:i/>
                <w:iCs/>
                <w:sz w:val="20"/>
                <w:lang w:val="en-US"/>
              </w:rPr>
              <w:t>bis</w:t>
            </w:r>
            <w:r w:rsidRPr="00594F6A">
              <w:rPr>
                <w:sz w:val="20"/>
                <w:lang w:val="en-US"/>
              </w:rPr>
              <w:t>(rev.5)</w:t>
            </w:r>
          </w:p>
          <w:p w14:paraId="15FD11F4" w14:textId="77777777" w:rsidR="001B6D2A" w:rsidRPr="00594F6A" w:rsidRDefault="001B6D2A" w:rsidP="001B6D2A">
            <w:pPr>
              <w:pageBreakBefore/>
              <w:spacing w:before="120" w:after="120"/>
              <w:ind w:left="-113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13(rev.5)-14(rev.5)</w:t>
            </w:r>
          </w:p>
          <w:p w14:paraId="21D688FC" w14:textId="0B33D27F" w:rsidR="00DC214C" w:rsidRPr="00594F6A" w:rsidRDefault="001B6D2A" w:rsidP="001B6D2A">
            <w:pPr>
              <w:pageBreakBefore/>
              <w:spacing w:before="120" w:after="120"/>
              <w:ind w:left="-113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24(rev.5)</w:t>
            </w:r>
          </w:p>
        </w:tc>
      </w:tr>
      <w:tr w:rsidR="00DC214C" w:rsidRPr="00797D07" w14:paraId="59408FCC" w14:textId="77777777" w:rsidTr="00594F6A">
        <w:trPr>
          <w:jc w:val="center"/>
        </w:trPr>
        <w:tc>
          <w:tcPr>
            <w:tcW w:w="1472" w:type="dxa"/>
            <w:tcBorders>
              <w:top w:val="nil"/>
              <w:bottom w:val="nil"/>
            </w:tcBorders>
          </w:tcPr>
          <w:p w14:paraId="59DFCE57" w14:textId="77777777" w:rsidR="00DC214C" w:rsidRDefault="00DC214C" w:rsidP="00DC214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</w:tcPr>
          <w:p w14:paraId="79FBD2B1" w14:textId="77777777" w:rsidR="00DC214C" w:rsidRDefault="00DC214C" w:rsidP="00DC214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4CCED081" w14:textId="77777777" w:rsidR="00DC214C" w:rsidRDefault="00DC214C" w:rsidP="00DC214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3521B69C" w14:textId="717E99CB" w:rsidR="00DC214C" w:rsidRPr="003C19E1" w:rsidRDefault="00DC214C" w:rsidP="00DC214C">
            <w:pPr>
              <w:spacing w:before="120" w:after="120"/>
              <w:jc w:val="center"/>
              <w:rPr>
                <w:sz w:val="20"/>
                <w:lang w:val="pt-PT"/>
              </w:rPr>
            </w:pPr>
            <w:r>
              <w:rPr>
                <w:sz w:val="20"/>
                <w:lang w:val="pt-PT"/>
              </w:rPr>
              <w:t>AR21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9675F07" w14:textId="6001517A" w:rsidR="00DC214C" w:rsidRPr="00594F6A" w:rsidRDefault="00DC214C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Table 21-2</w:t>
            </w:r>
            <w:r w:rsidR="00D36404">
              <w:rPr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3DB58003" w14:textId="6A04AB63" w:rsidR="00DC214C" w:rsidRPr="00594F6A" w:rsidRDefault="00DC214C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</w:t>
            </w:r>
          </w:p>
        </w:tc>
        <w:tc>
          <w:tcPr>
            <w:tcW w:w="1665" w:type="dxa"/>
            <w:tcBorders>
              <w:top w:val="nil"/>
              <w:bottom w:val="nil"/>
            </w:tcBorders>
          </w:tcPr>
          <w:p w14:paraId="76FCBF37" w14:textId="656F841B" w:rsidR="00DC214C" w:rsidRPr="00594F6A" w:rsidRDefault="00DC214C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1(rev.5)</w:t>
            </w:r>
          </w:p>
        </w:tc>
      </w:tr>
      <w:tr w:rsidR="00DC214C" w:rsidRPr="00797D07" w14:paraId="0B93E7B0" w14:textId="77777777" w:rsidTr="00594F6A">
        <w:trPr>
          <w:jc w:val="center"/>
        </w:trPr>
        <w:tc>
          <w:tcPr>
            <w:tcW w:w="1472" w:type="dxa"/>
            <w:tcBorders>
              <w:top w:val="nil"/>
              <w:bottom w:val="nil"/>
            </w:tcBorders>
          </w:tcPr>
          <w:p w14:paraId="686CEB32" w14:textId="77777777" w:rsidR="00DC214C" w:rsidRDefault="00DC214C" w:rsidP="00DC214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</w:tcPr>
          <w:p w14:paraId="3587CE62" w14:textId="77777777" w:rsidR="00DC214C" w:rsidRDefault="00DC214C" w:rsidP="00DC214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36054AB0" w14:textId="77777777" w:rsidR="00DC214C" w:rsidRDefault="00DC214C" w:rsidP="00DC214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040F078D" w14:textId="4B138AA2" w:rsidR="00DC214C" w:rsidRPr="003C19E1" w:rsidRDefault="00DC214C" w:rsidP="00DC214C">
            <w:pPr>
              <w:spacing w:before="120" w:after="120"/>
              <w:jc w:val="center"/>
              <w:rPr>
                <w:sz w:val="20"/>
                <w:lang w:val="pt-PT"/>
              </w:rPr>
            </w:pPr>
            <w:r>
              <w:rPr>
                <w:sz w:val="20"/>
                <w:lang w:val="pt-PT"/>
              </w:rPr>
              <w:t>AR22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FA155E2" w14:textId="61BED5F7" w:rsidR="00DC214C" w:rsidRPr="00594F6A" w:rsidRDefault="00DC214C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22.5K</w:t>
            </w:r>
            <w:r w:rsidR="00D36404">
              <w:rPr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7B6898A3" w14:textId="502FE475" w:rsidR="00DC214C" w:rsidRPr="00594F6A" w:rsidRDefault="00DC214C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</w:t>
            </w:r>
          </w:p>
        </w:tc>
        <w:tc>
          <w:tcPr>
            <w:tcW w:w="1665" w:type="dxa"/>
            <w:tcBorders>
              <w:top w:val="nil"/>
              <w:bottom w:val="nil"/>
            </w:tcBorders>
          </w:tcPr>
          <w:p w14:paraId="76B4A7BD" w14:textId="785DCC98" w:rsidR="00DC214C" w:rsidRPr="00594F6A" w:rsidRDefault="00DC214C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1(rev.5)</w:t>
            </w:r>
          </w:p>
        </w:tc>
      </w:tr>
      <w:tr w:rsidR="00DC214C" w:rsidRPr="00797D07" w14:paraId="0861FF0F" w14:textId="77777777" w:rsidTr="00594F6A">
        <w:trPr>
          <w:jc w:val="center"/>
        </w:trPr>
        <w:tc>
          <w:tcPr>
            <w:tcW w:w="1472" w:type="dxa"/>
            <w:tcBorders>
              <w:top w:val="nil"/>
              <w:bottom w:val="nil"/>
            </w:tcBorders>
          </w:tcPr>
          <w:p w14:paraId="4F3854FB" w14:textId="77777777" w:rsidR="00DC214C" w:rsidRDefault="00DC214C" w:rsidP="00DC214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</w:tcPr>
          <w:p w14:paraId="3F2113AD" w14:textId="77777777" w:rsidR="00DC214C" w:rsidRDefault="00DC214C" w:rsidP="00DC214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72FC9C4D" w14:textId="77777777" w:rsidR="00DC214C" w:rsidRDefault="00DC214C" w:rsidP="00DC214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6005289C" w14:textId="7EF0F7F3" w:rsidR="00DC214C" w:rsidRPr="003C19E1" w:rsidRDefault="00DC214C" w:rsidP="00DC214C">
            <w:pPr>
              <w:spacing w:before="120" w:after="120"/>
              <w:jc w:val="center"/>
              <w:rPr>
                <w:sz w:val="20"/>
                <w:lang w:val="pt-PT"/>
              </w:rPr>
            </w:pPr>
            <w:r>
              <w:rPr>
                <w:sz w:val="20"/>
                <w:lang w:val="pt-PT"/>
              </w:rPr>
              <w:t>AP04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BE0BDDB" w14:textId="70DF104D" w:rsidR="001B6D2A" w:rsidRPr="00594F6A" w:rsidRDefault="00DC214C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A.4.b.7.d.1</w:t>
            </w:r>
            <w:r w:rsidR="00D36404">
              <w:rPr>
                <w:sz w:val="20"/>
                <w:vertAlign w:val="superscript"/>
                <w:lang w:val="en-US"/>
              </w:rPr>
              <w:t>2</w:t>
            </w:r>
          </w:p>
          <w:p w14:paraId="151BE550" w14:textId="5578C193" w:rsidR="001B6D2A" w:rsidRPr="00594F6A" w:rsidRDefault="00DC214C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A.17.d</w:t>
            </w:r>
            <w:r w:rsidR="00D36404">
              <w:rPr>
                <w:sz w:val="20"/>
                <w:vertAlign w:val="superscript"/>
                <w:lang w:val="en-US"/>
              </w:rPr>
              <w:t>2</w:t>
            </w:r>
          </w:p>
          <w:p w14:paraId="72AB359C" w14:textId="69B5D12E" w:rsidR="00F837B0" w:rsidRPr="00594F6A" w:rsidRDefault="00DC214C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A.27.b</w:t>
            </w:r>
            <w:r w:rsidR="00D36404">
              <w:rPr>
                <w:sz w:val="20"/>
                <w:vertAlign w:val="superscript"/>
                <w:lang w:val="en-US"/>
              </w:rPr>
              <w:t>2</w:t>
            </w:r>
          </w:p>
          <w:p w14:paraId="05B2DB90" w14:textId="0B255FAA" w:rsidR="00F837B0" w:rsidRPr="00594F6A" w:rsidRDefault="00DC214C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A.33.a, A.36.c</w:t>
            </w:r>
            <w:r w:rsidR="00D36404">
              <w:rPr>
                <w:sz w:val="20"/>
                <w:vertAlign w:val="superscript"/>
                <w:lang w:val="en-US"/>
              </w:rPr>
              <w:t>2</w:t>
            </w:r>
          </w:p>
          <w:p w14:paraId="6997563D" w14:textId="77777777" w:rsidR="00DC214C" w:rsidRPr="00594F6A" w:rsidRDefault="00DC214C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C.8.a.2, C.8.b.2, C.8.c.1, C.8.c.3</w:t>
            </w:r>
          </w:p>
          <w:p w14:paraId="40F3E594" w14:textId="6588EAD9" w:rsidR="00DC214C" w:rsidRPr="00594F6A" w:rsidRDefault="00DC214C" w:rsidP="001B6D2A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C.8.b.3.c</w:t>
            </w:r>
            <w:r w:rsidR="00D36404">
              <w:rPr>
                <w:sz w:val="20"/>
                <w:lang w:val="en-US"/>
              </w:rPr>
              <w:t xml:space="preserve"> </w:t>
            </w:r>
            <w:r w:rsidR="00D36404">
              <w:rPr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27B1FE4A" w14:textId="77777777" w:rsidR="001B6D2A" w:rsidRPr="00594F6A" w:rsidRDefault="00DC214C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</w:t>
            </w:r>
          </w:p>
          <w:p w14:paraId="09331A49" w14:textId="77777777" w:rsidR="001B6D2A" w:rsidRPr="00594F6A" w:rsidRDefault="00DC214C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</w:t>
            </w:r>
          </w:p>
          <w:p w14:paraId="4C287452" w14:textId="77777777" w:rsidR="00F837B0" w:rsidRPr="00594F6A" w:rsidRDefault="00DC214C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–</w:t>
            </w:r>
          </w:p>
          <w:p w14:paraId="1DB25A73" w14:textId="39CE73E1" w:rsidR="00F837B0" w:rsidRPr="00594F6A" w:rsidRDefault="00F837B0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–</w:t>
            </w:r>
            <w:r w:rsidR="00F66415" w:rsidRPr="00594F6A">
              <w:rPr>
                <w:sz w:val="20"/>
                <w:lang w:val="en-US"/>
              </w:rPr>
              <w:br/>
            </w:r>
          </w:p>
          <w:p w14:paraId="128F5438" w14:textId="77777777" w:rsidR="00DC214C" w:rsidRPr="00594F6A" w:rsidRDefault="00DC214C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4</w:t>
            </w:r>
          </w:p>
          <w:p w14:paraId="67BB30BC" w14:textId="28EF52A6" w:rsidR="00F66415" w:rsidRPr="00594F6A" w:rsidRDefault="00F66415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665" w:type="dxa"/>
            <w:tcBorders>
              <w:top w:val="nil"/>
              <w:bottom w:val="nil"/>
            </w:tcBorders>
          </w:tcPr>
          <w:p w14:paraId="6DF238B4" w14:textId="77777777" w:rsidR="001B6D2A" w:rsidRPr="00594F6A" w:rsidRDefault="00DC214C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2(rev.5)</w:t>
            </w:r>
          </w:p>
          <w:p w14:paraId="3EED5646" w14:textId="77777777" w:rsidR="001B6D2A" w:rsidRPr="00594F6A" w:rsidRDefault="00DC214C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–</w:t>
            </w:r>
          </w:p>
          <w:p w14:paraId="3E464324" w14:textId="77777777" w:rsidR="00F837B0" w:rsidRPr="00594F6A" w:rsidRDefault="00DC214C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</w:t>
            </w:r>
            <w:r w:rsidRPr="00594F6A">
              <w:rPr>
                <w:i/>
                <w:iCs/>
                <w:sz w:val="20"/>
                <w:lang w:val="en-US"/>
              </w:rPr>
              <w:t>bis</w:t>
            </w:r>
            <w:r w:rsidRPr="00594F6A">
              <w:rPr>
                <w:sz w:val="20"/>
                <w:lang w:val="en-US"/>
              </w:rPr>
              <w:t>(rev.5)</w:t>
            </w:r>
          </w:p>
          <w:p w14:paraId="562A9599" w14:textId="2F988BFB" w:rsidR="00F837B0" w:rsidRPr="00594F6A" w:rsidRDefault="00DC214C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</w:t>
            </w:r>
            <w:r w:rsidRPr="00594F6A">
              <w:rPr>
                <w:i/>
                <w:iCs/>
                <w:sz w:val="20"/>
                <w:lang w:val="en-US"/>
              </w:rPr>
              <w:t>bis</w:t>
            </w:r>
            <w:r w:rsidRPr="00594F6A">
              <w:rPr>
                <w:sz w:val="20"/>
                <w:lang w:val="en-US"/>
              </w:rPr>
              <w:t>(rev.5)</w:t>
            </w:r>
            <w:r w:rsidR="003776A3" w:rsidRPr="00594F6A">
              <w:rPr>
                <w:sz w:val="20"/>
                <w:lang w:val="en-US"/>
              </w:rPr>
              <w:t>-3(rev.5)</w:t>
            </w:r>
          </w:p>
          <w:p w14:paraId="260E41D3" w14:textId="76E04D25" w:rsidR="00F66415" w:rsidRPr="00594F6A" w:rsidRDefault="00DC214C" w:rsidP="001B6D2A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4(rev.5)</w:t>
            </w:r>
            <w:r w:rsidR="003776A3" w:rsidRPr="00594F6A">
              <w:rPr>
                <w:sz w:val="20"/>
                <w:lang w:val="en-US"/>
              </w:rPr>
              <w:br/>
            </w:r>
            <w:r w:rsidR="003776A3" w:rsidRPr="00594F6A">
              <w:rPr>
                <w:sz w:val="20"/>
                <w:lang w:val="en-US"/>
              </w:rPr>
              <w:br/>
            </w:r>
            <w:r w:rsidR="003776A3" w:rsidRPr="00594F6A">
              <w:rPr>
                <w:sz w:val="20"/>
                <w:lang w:val="en-US"/>
              </w:rPr>
              <w:br/>
            </w:r>
          </w:p>
          <w:p w14:paraId="13499190" w14:textId="15FC7835" w:rsidR="00DC214C" w:rsidRPr="00594F6A" w:rsidRDefault="003776A3" w:rsidP="003776A3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4(rev.5)</w:t>
            </w:r>
          </w:p>
        </w:tc>
      </w:tr>
      <w:tr w:rsidR="00DC214C" w:rsidRPr="00797D07" w14:paraId="3117780E" w14:textId="77777777" w:rsidTr="00594F6A">
        <w:trPr>
          <w:jc w:val="center"/>
        </w:trPr>
        <w:tc>
          <w:tcPr>
            <w:tcW w:w="1472" w:type="dxa"/>
            <w:tcBorders>
              <w:top w:val="nil"/>
              <w:bottom w:val="nil"/>
            </w:tcBorders>
          </w:tcPr>
          <w:p w14:paraId="66869027" w14:textId="77777777" w:rsidR="00DC214C" w:rsidRDefault="00DC214C" w:rsidP="00DC214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</w:tcPr>
          <w:p w14:paraId="535525D2" w14:textId="77777777" w:rsidR="00DC214C" w:rsidRDefault="00DC214C" w:rsidP="00DC214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0498DA96" w14:textId="77777777" w:rsidR="00DC214C" w:rsidRDefault="00DC214C" w:rsidP="00DC214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706522E" w14:textId="16116E75" w:rsidR="00DC214C" w:rsidRPr="003C19E1" w:rsidRDefault="00DC214C" w:rsidP="00DC214C">
            <w:pPr>
              <w:spacing w:before="120" w:after="120"/>
              <w:jc w:val="center"/>
              <w:rPr>
                <w:sz w:val="20"/>
                <w:lang w:val="pt-PT"/>
              </w:rPr>
            </w:pPr>
            <w:r>
              <w:rPr>
                <w:sz w:val="20"/>
                <w:lang w:val="pt-PT"/>
              </w:rPr>
              <w:t>AP27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88B9690" w14:textId="44997C8D" w:rsidR="00DC214C" w:rsidRPr="00594F6A" w:rsidRDefault="00DC214C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27/58</w:t>
            </w:r>
            <w:r w:rsidR="00D36404">
              <w:rPr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2E1BE2DD" w14:textId="33F32B49" w:rsidR="00DC214C" w:rsidRPr="00594F6A" w:rsidRDefault="00DC214C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2</w:t>
            </w:r>
          </w:p>
        </w:tc>
        <w:tc>
          <w:tcPr>
            <w:tcW w:w="1665" w:type="dxa"/>
            <w:tcBorders>
              <w:top w:val="nil"/>
              <w:bottom w:val="nil"/>
            </w:tcBorders>
          </w:tcPr>
          <w:p w14:paraId="7EDAF5DF" w14:textId="21A8357F" w:rsidR="00DC214C" w:rsidRPr="00594F6A" w:rsidRDefault="00DC214C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–</w:t>
            </w:r>
          </w:p>
        </w:tc>
      </w:tr>
      <w:tr w:rsidR="00DC214C" w:rsidRPr="00056AD9" w14:paraId="783DE2C1" w14:textId="77777777" w:rsidTr="00056AD9">
        <w:trPr>
          <w:jc w:val="center"/>
        </w:trPr>
        <w:tc>
          <w:tcPr>
            <w:tcW w:w="1472" w:type="dxa"/>
            <w:tcBorders>
              <w:top w:val="nil"/>
              <w:bottom w:val="nil"/>
            </w:tcBorders>
          </w:tcPr>
          <w:p w14:paraId="24307B2B" w14:textId="77777777" w:rsidR="00DC214C" w:rsidRDefault="00DC214C" w:rsidP="00DC214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</w:tcPr>
          <w:p w14:paraId="72F1F18A" w14:textId="77777777" w:rsidR="00DC214C" w:rsidRDefault="00DC214C" w:rsidP="00DC214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46CC41EE" w14:textId="77777777" w:rsidR="00DC214C" w:rsidRDefault="00DC214C" w:rsidP="00DC214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250A189C" w14:textId="26F60475" w:rsidR="00DC214C" w:rsidRPr="003C19E1" w:rsidRDefault="00DC214C" w:rsidP="00DC214C">
            <w:pPr>
              <w:spacing w:before="120" w:after="120"/>
              <w:jc w:val="center"/>
              <w:rPr>
                <w:sz w:val="20"/>
                <w:lang w:val="pt-PT"/>
              </w:rPr>
            </w:pPr>
            <w:r>
              <w:rPr>
                <w:sz w:val="20"/>
                <w:lang w:val="pt-PT"/>
              </w:rPr>
              <w:t>AP30A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F5EE7A6" w14:textId="247CDF22" w:rsidR="00DC214C" w:rsidRPr="00594F6A" w:rsidRDefault="00DC214C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4.1.31</w:t>
            </w:r>
            <w:r w:rsidR="00D36404">
              <w:rPr>
                <w:sz w:val="20"/>
                <w:lang w:val="en-US"/>
              </w:rPr>
              <w:t xml:space="preserve"> </w:t>
            </w:r>
            <w:r w:rsidR="00D36404">
              <w:rPr>
                <w:sz w:val="20"/>
                <w:vertAlign w:val="superscript"/>
                <w:lang w:val="en-US"/>
              </w:rPr>
              <w:t>2</w:t>
            </w:r>
            <w:r w:rsidRPr="00594F6A">
              <w:rPr>
                <w:sz w:val="20"/>
                <w:lang w:val="en-US"/>
              </w:rPr>
              <w:br/>
              <w:t>4.1.32</w:t>
            </w:r>
            <w:r w:rsidR="00D36404">
              <w:rPr>
                <w:sz w:val="20"/>
                <w:lang w:val="en-US"/>
              </w:rPr>
              <w:t xml:space="preserve"> </w:t>
            </w:r>
            <w:r w:rsidR="00D36404">
              <w:rPr>
                <w:sz w:val="20"/>
                <w:vertAlign w:val="superscript"/>
                <w:lang w:val="en-US"/>
              </w:rPr>
              <w:t>2</w:t>
            </w:r>
            <w:r w:rsidRPr="00594F6A">
              <w:rPr>
                <w:sz w:val="20"/>
                <w:lang w:val="en-US"/>
              </w:rPr>
              <w:br/>
              <w:t>4.1.33</w:t>
            </w:r>
            <w:r w:rsidR="00D36404">
              <w:rPr>
                <w:sz w:val="20"/>
                <w:lang w:val="en-US"/>
              </w:rPr>
              <w:t xml:space="preserve"> </w:t>
            </w:r>
            <w:r w:rsidR="00D36404">
              <w:rPr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46E99004" w14:textId="3A2307EB" w:rsidR="00DC214C" w:rsidRPr="00594F6A" w:rsidRDefault="00DC214C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5</w:t>
            </w:r>
          </w:p>
        </w:tc>
        <w:tc>
          <w:tcPr>
            <w:tcW w:w="1665" w:type="dxa"/>
            <w:tcBorders>
              <w:top w:val="nil"/>
              <w:bottom w:val="nil"/>
            </w:tcBorders>
          </w:tcPr>
          <w:p w14:paraId="0946B296" w14:textId="54DB8C7F" w:rsidR="00DC214C" w:rsidRPr="00594F6A" w:rsidRDefault="00DC214C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5(rev.5)</w:t>
            </w:r>
            <w:r w:rsidRPr="00594F6A">
              <w:rPr>
                <w:sz w:val="20"/>
                <w:lang w:val="en-US"/>
              </w:rPr>
              <w:br/>
              <w:t>5</w:t>
            </w:r>
            <w:r w:rsidRPr="00594F6A">
              <w:rPr>
                <w:i/>
                <w:iCs/>
                <w:sz w:val="20"/>
                <w:lang w:val="en-US"/>
              </w:rPr>
              <w:t>bis</w:t>
            </w:r>
            <w:r w:rsidRPr="00594F6A">
              <w:rPr>
                <w:sz w:val="20"/>
                <w:lang w:val="en-US"/>
              </w:rPr>
              <w:t>(rev.5)</w:t>
            </w:r>
            <w:r w:rsidRPr="00594F6A">
              <w:rPr>
                <w:sz w:val="20"/>
                <w:lang w:val="en-US"/>
              </w:rPr>
              <w:br/>
              <w:t>5</w:t>
            </w:r>
            <w:r w:rsidRPr="00594F6A">
              <w:rPr>
                <w:i/>
                <w:iCs/>
                <w:sz w:val="20"/>
                <w:lang w:val="en-US"/>
              </w:rPr>
              <w:t>bis</w:t>
            </w:r>
            <w:r w:rsidRPr="00594F6A">
              <w:rPr>
                <w:sz w:val="20"/>
                <w:lang w:val="en-US"/>
              </w:rPr>
              <w:t>-5</w:t>
            </w:r>
            <w:r w:rsidRPr="00594F6A">
              <w:rPr>
                <w:i/>
                <w:iCs/>
                <w:sz w:val="20"/>
                <w:lang w:val="en-US"/>
              </w:rPr>
              <w:t>ter</w:t>
            </w:r>
            <w:r w:rsidRPr="00594F6A">
              <w:rPr>
                <w:sz w:val="20"/>
                <w:lang w:val="en-US"/>
              </w:rPr>
              <w:t>(rev.5)</w:t>
            </w:r>
          </w:p>
        </w:tc>
      </w:tr>
      <w:tr w:rsidR="00DC214C" w:rsidRPr="00056AD9" w14:paraId="75E88106" w14:textId="77777777" w:rsidTr="00056AD9">
        <w:trPr>
          <w:jc w:val="center"/>
        </w:trPr>
        <w:tc>
          <w:tcPr>
            <w:tcW w:w="1472" w:type="dxa"/>
            <w:tcBorders>
              <w:top w:val="nil"/>
              <w:bottom w:val="single" w:sz="4" w:space="0" w:color="auto"/>
            </w:tcBorders>
          </w:tcPr>
          <w:p w14:paraId="4DBE5BBF" w14:textId="77777777" w:rsidR="00DC214C" w:rsidRDefault="00DC214C" w:rsidP="00DC214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</w:tcPr>
          <w:p w14:paraId="1AD29D35" w14:textId="77777777" w:rsidR="00DC214C" w:rsidRDefault="00DC214C" w:rsidP="00DC214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nil"/>
              <w:bottom w:val="single" w:sz="4" w:space="0" w:color="auto"/>
            </w:tcBorders>
          </w:tcPr>
          <w:p w14:paraId="1CE5C689" w14:textId="77777777" w:rsidR="00DC214C" w:rsidRDefault="00DC214C" w:rsidP="00DC214C">
            <w:pPr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35FE25CD" w14:textId="09B71E91" w:rsidR="00DC214C" w:rsidRPr="003C19E1" w:rsidRDefault="00DC214C" w:rsidP="00DC214C">
            <w:pPr>
              <w:spacing w:before="120" w:after="120"/>
              <w:jc w:val="center"/>
              <w:rPr>
                <w:sz w:val="20"/>
                <w:lang w:val="pt-PT"/>
              </w:rPr>
            </w:pPr>
            <w:r>
              <w:rPr>
                <w:sz w:val="20"/>
                <w:lang w:val="en-US"/>
              </w:rPr>
              <w:t>AP30B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FE3157B" w14:textId="2D048020" w:rsidR="001C72AE" w:rsidRPr="00594F6A" w:rsidRDefault="00DC214C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6.38</w:t>
            </w:r>
            <w:r w:rsidR="00D36404">
              <w:rPr>
                <w:sz w:val="20"/>
                <w:lang w:val="en-US"/>
              </w:rPr>
              <w:t xml:space="preserve"> </w:t>
            </w:r>
            <w:r w:rsidR="00D36404">
              <w:rPr>
                <w:sz w:val="20"/>
                <w:vertAlign w:val="superscript"/>
                <w:lang w:val="en-US"/>
              </w:rPr>
              <w:t>2</w:t>
            </w:r>
          </w:p>
          <w:p w14:paraId="0E1C191C" w14:textId="2D5B9233" w:rsidR="001C72AE" w:rsidRPr="00594F6A" w:rsidRDefault="00DC214C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6.39</w:t>
            </w:r>
            <w:r w:rsidR="00D36404">
              <w:rPr>
                <w:sz w:val="20"/>
                <w:lang w:val="en-US"/>
              </w:rPr>
              <w:t xml:space="preserve"> </w:t>
            </w:r>
            <w:r w:rsidR="00D36404">
              <w:rPr>
                <w:sz w:val="20"/>
                <w:vertAlign w:val="superscript"/>
                <w:lang w:val="en-US"/>
              </w:rPr>
              <w:t>2</w:t>
            </w:r>
          </w:p>
          <w:p w14:paraId="6F0AEC81" w14:textId="342FEB1D" w:rsidR="001C72AE" w:rsidRPr="00594F6A" w:rsidRDefault="00DC214C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6.40</w:t>
            </w:r>
            <w:r w:rsidR="00D36404">
              <w:rPr>
                <w:sz w:val="20"/>
                <w:lang w:val="en-US"/>
              </w:rPr>
              <w:t xml:space="preserve"> </w:t>
            </w:r>
            <w:r w:rsidR="00D36404">
              <w:rPr>
                <w:sz w:val="20"/>
                <w:vertAlign w:val="superscript"/>
                <w:lang w:val="en-US"/>
              </w:rPr>
              <w:t>2</w:t>
            </w:r>
          </w:p>
          <w:p w14:paraId="204AFC20" w14:textId="30A7E604" w:rsidR="00F66415" w:rsidRPr="00594F6A" w:rsidRDefault="001C72AE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Art. 7</w:t>
            </w:r>
            <w:r w:rsidR="00D36404">
              <w:rPr>
                <w:sz w:val="20"/>
                <w:lang w:val="en-US"/>
              </w:rPr>
              <w:t xml:space="preserve"> </w:t>
            </w:r>
            <w:r w:rsidR="00D36404">
              <w:rPr>
                <w:sz w:val="20"/>
                <w:vertAlign w:val="superscript"/>
                <w:lang w:val="en-US"/>
              </w:rPr>
              <w:t>2</w:t>
            </w:r>
          </w:p>
          <w:p w14:paraId="519A68AA" w14:textId="1D850D29" w:rsidR="00DC214C" w:rsidRPr="00594F6A" w:rsidRDefault="00DC214C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 xml:space="preserve">App 1 to Annex 4 </w:t>
            </w:r>
            <w:r w:rsidR="00D36404">
              <w:rPr>
                <w:sz w:val="20"/>
                <w:vertAlign w:val="superscript"/>
                <w:lang w:val="en-US"/>
              </w:rPr>
              <w:t>2</w:t>
            </w:r>
          </w:p>
          <w:p w14:paraId="71FCED81" w14:textId="21CF8181" w:rsidR="00DC214C" w:rsidRPr="00594F6A" w:rsidRDefault="00DC214C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Annex 7</w:t>
            </w:r>
            <w:r w:rsidR="00D36404">
              <w:rPr>
                <w:sz w:val="20"/>
                <w:lang w:val="en-US"/>
              </w:rPr>
              <w:t xml:space="preserve"> </w:t>
            </w:r>
            <w:r w:rsidR="00D36404">
              <w:rPr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192" w:type="dxa"/>
            <w:tcBorders>
              <w:top w:val="nil"/>
              <w:bottom w:val="single" w:sz="4" w:space="0" w:color="auto"/>
            </w:tcBorders>
          </w:tcPr>
          <w:p w14:paraId="5EDDC3AF" w14:textId="77777777" w:rsidR="001C72AE" w:rsidRPr="00594F6A" w:rsidRDefault="00DC214C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5</w:t>
            </w:r>
          </w:p>
          <w:p w14:paraId="6E63861A" w14:textId="77777777" w:rsidR="001C72AE" w:rsidRPr="00594F6A" w:rsidRDefault="001C72AE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</w:p>
          <w:p w14:paraId="15A051E9" w14:textId="7B1C73F3" w:rsidR="001C72AE" w:rsidRPr="00594F6A" w:rsidRDefault="001C72AE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</w:p>
          <w:p w14:paraId="292DE431" w14:textId="47D7EC16" w:rsidR="00F66415" w:rsidRPr="00594F6A" w:rsidRDefault="00DC214C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6</w:t>
            </w:r>
            <w:r w:rsidR="00F66415" w:rsidRPr="00594F6A">
              <w:rPr>
                <w:sz w:val="20"/>
                <w:lang w:val="en-US"/>
              </w:rPr>
              <w:t>-</w:t>
            </w:r>
            <w:r w:rsidRPr="00594F6A">
              <w:rPr>
                <w:sz w:val="20"/>
                <w:lang w:val="en-US"/>
              </w:rPr>
              <w:t>7</w:t>
            </w:r>
          </w:p>
          <w:p w14:paraId="1FB185B2" w14:textId="275CAB8C" w:rsidR="00DC214C" w:rsidRPr="00594F6A" w:rsidRDefault="00DC214C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13</w:t>
            </w:r>
            <w:r w:rsidRPr="00594F6A">
              <w:rPr>
                <w:sz w:val="20"/>
                <w:lang w:val="en-US"/>
              </w:rPr>
              <w:br/>
            </w:r>
          </w:p>
          <w:p w14:paraId="0F306B5F" w14:textId="7862BF39" w:rsidR="00DC214C" w:rsidRPr="00594F6A" w:rsidRDefault="00DC214C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13</w:t>
            </w:r>
          </w:p>
        </w:tc>
        <w:tc>
          <w:tcPr>
            <w:tcW w:w="1665" w:type="dxa"/>
            <w:tcBorders>
              <w:top w:val="nil"/>
              <w:bottom w:val="single" w:sz="4" w:space="0" w:color="auto"/>
            </w:tcBorders>
          </w:tcPr>
          <w:p w14:paraId="2904C043" w14:textId="77777777" w:rsidR="001C72AE" w:rsidRPr="00594F6A" w:rsidRDefault="00DC214C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5(rev.5)</w:t>
            </w:r>
          </w:p>
          <w:p w14:paraId="17D227F2" w14:textId="77777777" w:rsidR="001C72AE" w:rsidRPr="00594F6A" w:rsidRDefault="00DC214C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5</w:t>
            </w:r>
            <w:r w:rsidRPr="00594F6A">
              <w:rPr>
                <w:i/>
                <w:iCs/>
                <w:sz w:val="20"/>
                <w:lang w:val="en-US"/>
              </w:rPr>
              <w:t>bis</w:t>
            </w:r>
            <w:r w:rsidRPr="00594F6A">
              <w:rPr>
                <w:sz w:val="20"/>
                <w:lang w:val="en-US"/>
              </w:rPr>
              <w:t>(rev.5),</w:t>
            </w:r>
          </w:p>
          <w:p w14:paraId="525357DF" w14:textId="48C71089" w:rsidR="001C72AE" w:rsidRPr="00594F6A" w:rsidRDefault="00DC214C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5</w:t>
            </w:r>
            <w:r w:rsidRPr="00594F6A">
              <w:rPr>
                <w:i/>
                <w:iCs/>
                <w:sz w:val="20"/>
                <w:lang w:val="en-US"/>
              </w:rPr>
              <w:t>ter</w:t>
            </w:r>
            <w:r w:rsidRPr="00594F6A">
              <w:rPr>
                <w:sz w:val="20"/>
                <w:lang w:val="en-US"/>
              </w:rPr>
              <w:t>(rev.5)</w:t>
            </w:r>
          </w:p>
          <w:p w14:paraId="30C394DF" w14:textId="77777777" w:rsidR="00F66415" w:rsidRPr="00594F6A" w:rsidRDefault="00DC214C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6(rev.5)</w:t>
            </w:r>
            <w:r w:rsidR="00F66415" w:rsidRPr="00594F6A">
              <w:rPr>
                <w:sz w:val="20"/>
                <w:lang w:val="en-US"/>
              </w:rPr>
              <w:t>-</w:t>
            </w:r>
            <w:r w:rsidRPr="00594F6A">
              <w:rPr>
                <w:sz w:val="20"/>
                <w:lang w:val="en-US"/>
              </w:rPr>
              <w:t>7(rev.5)</w:t>
            </w:r>
          </w:p>
          <w:p w14:paraId="75661F95" w14:textId="3AF3A9BD" w:rsidR="00DC214C" w:rsidRPr="00594F6A" w:rsidRDefault="00DC214C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13(rev.5)</w:t>
            </w:r>
            <w:r w:rsidRPr="00594F6A">
              <w:rPr>
                <w:sz w:val="20"/>
                <w:lang w:val="en-US"/>
              </w:rPr>
              <w:br/>
            </w:r>
          </w:p>
          <w:p w14:paraId="4F93D894" w14:textId="69D69BE6" w:rsidR="00DC214C" w:rsidRPr="00594F6A" w:rsidRDefault="00DC214C" w:rsidP="00DC214C">
            <w:pPr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13(rev.5)</w:t>
            </w:r>
            <w:r w:rsidRPr="00594F6A">
              <w:rPr>
                <w:sz w:val="20"/>
                <w:lang w:val="en-US"/>
              </w:rPr>
              <w:br/>
              <w:t>14(rev.5)</w:t>
            </w:r>
          </w:p>
        </w:tc>
      </w:tr>
      <w:tr w:rsidR="00DC214C" w:rsidRPr="00486CB3" w14:paraId="2F43CDBC" w14:textId="77777777" w:rsidTr="00056AD9">
        <w:trPr>
          <w:jc w:val="center"/>
        </w:trPr>
        <w:tc>
          <w:tcPr>
            <w:tcW w:w="1472" w:type="dxa"/>
            <w:tcBorders>
              <w:top w:val="single" w:sz="4" w:space="0" w:color="auto"/>
              <w:bottom w:val="nil"/>
            </w:tcBorders>
          </w:tcPr>
          <w:p w14:paraId="13CCA7ED" w14:textId="77777777" w:rsidR="00DC214C" w:rsidRDefault="00DC214C" w:rsidP="00056AD9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single" w:sz="4" w:space="0" w:color="auto"/>
              <w:bottom w:val="nil"/>
            </w:tcBorders>
          </w:tcPr>
          <w:p w14:paraId="2D52FC5A" w14:textId="77777777" w:rsidR="00DC214C" w:rsidRDefault="00DC214C" w:rsidP="00056AD9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nil"/>
            </w:tcBorders>
          </w:tcPr>
          <w:p w14:paraId="63A7C696" w14:textId="65F79D6C" w:rsidR="00DC214C" w:rsidRPr="00E5211B" w:rsidRDefault="00DC214C" w:rsidP="00056AD9">
            <w:pPr>
              <w:keepNext/>
              <w:keepLines/>
              <w:spacing w:before="120" w:after="120"/>
              <w:jc w:val="center"/>
              <w:rPr>
                <w:sz w:val="2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50A60122" w14:textId="5EE567E4" w:rsidR="00DC214C" w:rsidRPr="00594F6A" w:rsidRDefault="00DC214C" w:rsidP="00056AD9">
            <w:pPr>
              <w:keepNext/>
              <w:keepLines/>
              <w:spacing w:before="120" w:after="120"/>
              <w:jc w:val="center"/>
              <w:rPr>
                <w:sz w:val="20"/>
              </w:rPr>
            </w:pPr>
            <w:r w:rsidRPr="00594F6A">
              <w:rPr>
                <w:sz w:val="20"/>
              </w:rPr>
              <w:t>RES8</w:t>
            </w:r>
            <w:r w:rsidR="00D36404">
              <w:rPr>
                <w:sz w:val="20"/>
              </w:rPr>
              <w:t xml:space="preserve"> </w:t>
            </w:r>
            <w:r w:rsidR="00D36404">
              <w:rPr>
                <w:sz w:val="20"/>
                <w:vertAlign w:val="superscript"/>
              </w:rPr>
              <w:t>2</w:t>
            </w:r>
          </w:p>
          <w:p w14:paraId="0B865C3B" w14:textId="77777777" w:rsidR="00DC214C" w:rsidRPr="00594F6A" w:rsidRDefault="00DC214C" w:rsidP="00056AD9">
            <w:pPr>
              <w:keepNext/>
              <w:keepLines/>
              <w:spacing w:before="120" w:after="120"/>
              <w:jc w:val="center"/>
              <w:rPr>
                <w:sz w:val="20"/>
              </w:rPr>
            </w:pPr>
            <w:r w:rsidRPr="00594F6A">
              <w:rPr>
                <w:sz w:val="20"/>
              </w:rPr>
              <w:t>RES35</w:t>
            </w:r>
          </w:p>
          <w:p w14:paraId="3C8D05F8" w14:textId="77FDCE6F" w:rsidR="00DC214C" w:rsidRPr="00594F6A" w:rsidRDefault="00DC214C" w:rsidP="00056AD9">
            <w:pPr>
              <w:keepNext/>
              <w:keepLines/>
              <w:spacing w:before="120" w:after="120"/>
              <w:jc w:val="center"/>
              <w:rPr>
                <w:sz w:val="20"/>
              </w:rPr>
            </w:pPr>
            <w:r w:rsidRPr="00594F6A">
              <w:rPr>
                <w:sz w:val="20"/>
              </w:rPr>
              <w:t>RES121</w:t>
            </w:r>
            <w:r w:rsidR="00D36404">
              <w:rPr>
                <w:sz w:val="20"/>
              </w:rPr>
              <w:t xml:space="preserve"> </w:t>
            </w:r>
            <w:r w:rsidR="00D36404">
              <w:rPr>
                <w:sz w:val="20"/>
                <w:vertAlign w:val="superscript"/>
              </w:rPr>
              <w:t>2</w:t>
            </w:r>
          </w:p>
          <w:p w14:paraId="092AE053" w14:textId="05B7D1F1" w:rsidR="00DC214C" w:rsidRPr="00594F6A" w:rsidRDefault="00DC214C" w:rsidP="00056AD9">
            <w:pPr>
              <w:keepNext/>
              <w:keepLines/>
              <w:spacing w:before="120" w:after="120"/>
              <w:jc w:val="center"/>
              <w:rPr>
                <w:sz w:val="20"/>
              </w:rPr>
            </w:pPr>
            <w:r w:rsidRPr="00594F6A">
              <w:rPr>
                <w:sz w:val="20"/>
              </w:rPr>
              <w:lastRenderedPageBreak/>
              <w:t>RES123</w:t>
            </w:r>
            <w:r w:rsidR="00D36404">
              <w:rPr>
                <w:sz w:val="20"/>
              </w:rPr>
              <w:t xml:space="preserve"> </w:t>
            </w:r>
            <w:r w:rsidR="00D36404">
              <w:rPr>
                <w:sz w:val="20"/>
                <w:vertAlign w:val="superscript"/>
              </w:rPr>
              <w:t>2</w:t>
            </w:r>
          </w:p>
          <w:p w14:paraId="367A43AE" w14:textId="6482B71D" w:rsidR="00DC214C" w:rsidRPr="00594F6A" w:rsidRDefault="00DC214C" w:rsidP="00056AD9">
            <w:pPr>
              <w:keepNext/>
              <w:keepLines/>
              <w:spacing w:before="120" w:after="120"/>
              <w:jc w:val="center"/>
              <w:rPr>
                <w:sz w:val="20"/>
                <w:lang w:val="pt-PT"/>
              </w:rPr>
            </w:pPr>
            <w:r w:rsidRPr="00594F6A">
              <w:rPr>
                <w:sz w:val="20"/>
              </w:rPr>
              <w:t>RES678</w:t>
            </w:r>
            <w:r w:rsidR="00D36404">
              <w:rPr>
                <w:sz w:val="20"/>
              </w:rPr>
              <w:t xml:space="preserve"> </w:t>
            </w:r>
            <w:r w:rsidR="00D36404">
              <w:rPr>
                <w:sz w:val="20"/>
                <w:vertAlign w:val="superscript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</w:tcPr>
          <w:p w14:paraId="0B83463A" w14:textId="77777777" w:rsidR="00DC214C" w:rsidRPr="00594F6A" w:rsidRDefault="00DC214C" w:rsidP="00056AD9">
            <w:pPr>
              <w:keepNext/>
              <w:keepLines/>
              <w:spacing w:before="120" w:after="120"/>
              <w:jc w:val="center"/>
              <w:rPr>
                <w:sz w:val="2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nil"/>
            </w:tcBorders>
          </w:tcPr>
          <w:p w14:paraId="00848633" w14:textId="357DAA27" w:rsidR="00DC214C" w:rsidRPr="00594F6A" w:rsidRDefault="00DC214C" w:rsidP="00056AD9">
            <w:pPr>
              <w:keepNext/>
              <w:keepLines/>
              <w:spacing w:before="120" w:after="120"/>
              <w:jc w:val="center"/>
              <w:rPr>
                <w:sz w:val="20"/>
              </w:rPr>
            </w:pPr>
          </w:p>
          <w:p w14:paraId="4629D4A5" w14:textId="349B64A8" w:rsidR="00DC214C" w:rsidRPr="00594F6A" w:rsidRDefault="00DC214C" w:rsidP="00056AD9">
            <w:pPr>
              <w:keepNext/>
              <w:keepLines/>
              <w:spacing w:before="120" w:after="120"/>
              <w:jc w:val="center"/>
              <w:rPr>
                <w:sz w:val="20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nil"/>
            </w:tcBorders>
          </w:tcPr>
          <w:p w14:paraId="77EB7780" w14:textId="77777777" w:rsidR="00DC214C" w:rsidRPr="00594F6A" w:rsidRDefault="00DC214C" w:rsidP="00056AD9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1(rev.5)-2(rev.5)</w:t>
            </w:r>
          </w:p>
          <w:p w14:paraId="1F546F53" w14:textId="77777777" w:rsidR="00DC214C" w:rsidRPr="00594F6A" w:rsidRDefault="00DC214C" w:rsidP="00056AD9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1(rev.5)</w:t>
            </w:r>
          </w:p>
          <w:p w14:paraId="053F8684" w14:textId="77777777" w:rsidR="00DC214C" w:rsidRPr="00594F6A" w:rsidRDefault="00DC214C" w:rsidP="00056AD9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1(rev.5)-2(rev.5)</w:t>
            </w:r>
          </w:p>
          <w:p w14:paraId="6961CC72" w14:textId="77777777" w:rsidR="00DC214C" w:rsidRPr="00594F6A" w:rsidRDefault="00DC214C" w:rsidP="00056AD9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lastRenderedPageBreak/>
              <w:t>1(rev.5)-2(rev.5)</w:t>
            </w:r>
          </w:p>
          <w:p w14:paraId="4DCF92E9" w14:textId="0804564E" w:rsidR="00DC214C" w:rsidRPr="00594F6A" w:rsidRDefault="00DC214C" w:rsidP="00056AD9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1(rev.5)-2(rev.5)</w:t>
            </w:r>
          </w:p>
        </w:tc>
      </w:tr>
      <w:tr w:rsidR="00DC214C" w:rsidRPr="00797D07" w14:paraId="0BF04697" w14:textId="77777777" w:rsidTr="00594F6A">
        <w:trPr>
          <w:jc w:val="center"/>
        </w:trPr>
        <w:tc>
          <w:tcPr>
            <w:tcW w:w="1472" w:type="dxa"/>
            <w:tcBorders>
              <w:top w:val="nil"/>
              <w:bottom w:val="nil"/>
            </w:tcBorders>
          </w:tcPr>
          <w:p w14:paraId="085A5E17" w14:textId="7F42EF91" w:rsidR="00DC214C" w:rsidRDefault="00DC214C" w:rsidP="00DC214C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nil"/>
            </w:tcBorders>
          </w:tcPr>
          <w:p w14:paraId="0DD83F8C" w14:textId="77777777" w:rsidR="00DC214C" w:rsidRDefault="00DC214C" w:rsidP="00DC214C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nil"/>
              <w:bottom w:val="nil"/>
            </w:tcBorders>
          </w:tcPr>
          <w:p w14:paraId="45ED888F" w14:textId="2164718B" w:rsidR="00DC214C" w:rsidRDefault="00DC214C" w:rsidP="00DC214C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  <w:r w:rsidRPr="009838C3">
              <w:rPr>
                <w:sz w:val="20"/>
                <w:lang w:val="en-US"/>
              </w:rPr>
              <w:t>A10</w:t>
            </w:r>
          </w:p>
          <w:p w14:paraId="3C0A9143" w14:textId="28BA3AB6" w:rsidR="00DC214C" w:rsidRDefault="00DC214C" w:rsidP="00F66415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14:paraId="7C73820A" w14:textId="7D16F38E" w:rsidR="00DC214C" w:rsidRPr="00594F6A" w:rsidRDefault="00F66415" w:rsidP="00F66415">
            <w:pPr>
              <w:keepNext/>
              <w:keepLines/>
              <w:spacing w:before="120" w:after="120"/>
              <w:jc w:val="center"/>
              <w:rPr>
                <w:sz w:val="20"/>
                <w:lang w:val="pt-PT"/>
              </w:rPr>
            </w:pPr>
            <w:r w:rsidRPr="00594F6A">
              <w:rPr>
                <w:sz w:val="20"/>
                <w:lang w:val="en-US"/>
              </w:rPr>
              <w:t xml:space="preserve">GE06 </w:t>
            </w:r>
            <w:r w:rsidR="00DC214C" w:rsidRPr="00594F6A">
              <w:rPr>
                <w:sz w:val="20"/>
                <w:lang w:val="en-US"/>
              </w:rPr>
              <w:t>Regional Agreement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650BD81" w14:textId="74D32D6D" w:rsidR="00DC214C" w:rsidRPr="00594F6A" w:rsidRDefault="00DC214C" w:rsidP="00DC214C">
            <w:pPr>
              <w:keepNext/>
              <w:keepLines/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Annex 4</w:t>
            </w:r>
            <w:r w:rsidR="00D36404">
              <w:rPr>
                <w:sz w:val="20"/>
                <w:lang w:val="en-US"/>
              </w:rPr>
              <w:t xml:space="preserve"> </w:t>
            </w:r>
            <w:r w:rsidR="00D36404">
              <w:rPr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1282F215" w14:textId="0291CD57" w:rsidR="00DC214C" w:rsidRDefault="00DC214C" w:rsidP="00F66415">
            <w:pPr>
              <w:keepNext/>
              <w:keepLines/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</w:t>
            </w:r>
          </w:p>
        </w:tc>
        <w:tc>
          <w:tcPr>
            <w:tcW w:w="1665" w:type="dxa"/>
            <w:tcBorders>
              <w:top w:val="nil"/>
              <w:bottom w:val="nil"/>
            </w:tcBorders>
          </w:tcPr>
          <w:p w14:paraId="448DB89D" w14:textId="5E3138FF" w:rsidR="00DC214C" w:rsidRDefault="00DC214C" w:rsidP="00F66415">
            <w:pPr>
              <w:keepNext/>
              <w:keepLines/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13(rev.5)</w:t>
            </w:r>
          </w:p>
        </w:tc>
      </w:tr>
      <w:tr w:rsidR="00F66415" w:rsidRPr="00797D07" w14:paraId="05011FD1" w14:textId="77777777" w:rsidTr="00594F6A">
        <w:trPr>
          <w:jc w:val="center"/>
        </w:trPr>
        <w:tc>
          <w:tcPr>
            <w:tcW w:w="1472" w:type="dxa"/>
            <w:tcBorders>
              <w:top w:val="nil"/>
              <w:bottom w:val="single" w:sz="4" w:space="0" w:color="auto"/>
            </w:tcBorders>
          </w:tcPr>
          <w:p w14:paraId="78DCCB83" w14:textId="77777777" w:rsidR="00F66415" w:rsidRDefault="00F66415" w:rsidP="00DC214C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222" w:type="dxa"/>
            <w:tcBorders>
              <w:top w:val="nil"/>
              <w:bottom w:val="single" w:sz="4" w:space="0" w:color="auto"/>
            </w:tcBorders>
          </w:tcPr>
          <w:p w14:paraId="49785806" w14:textId="77777777" w:rsidR="00F66415" w:rsidRDefault="00F66415" w:rsidP="00DC214C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987" w:type="dxa"/>
            <w:tcBorders>
              <w:top w:val="nil"/>
              <w:bottom w:val="single" w:sz="4" w:space="0" w:color="auto"/>
            </w:tcBorders>
          </w:tcPr>
          <w:p w14:paraId="28D5CCB3" w14:textId="1D37BEA5" w:rsidR="00F66415" w:rsidRPr="009838C3" w:rsidRDefault="00F66415" w:rsidP="00F66415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  <w:r w:rsidRPr="009838C3">
              <w:rPr>
                <w:sz w:val="20"/>
                <w:lang w:val="en-US"/>
              </w:rPr>
              <w:t>B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07493D9F" w14:textId="45B967E2" w:rsidR="00F66415" w:rsidRPr="00594F6A" w:rsidRDefault="00F66415" w:rsidP="00F66415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B6</w:t>
            </w:r>
            <w:r w:rsidR="00D36404">
              <w:rPr>
                <w:sz w:val="20"/>
                <w:lang w:val="en-US"/>
              </w:rPr>
              <w:t xml:space="preserve"> </w:t>
            </w:r>
            <w:r w:rsidR="00D36404">
              <w:rPr>
                <w:sz w:val="20"/>
                <w:vertAlign w:val="superscript"/>
                <w:lang w:val="en-US"/>
              </w:rPr>
              <w:t>2</w:t>
            </w:r>
          </w:p>
          <w:p w14:paraId="2D1AC5CC" w14:textId="6A39C7F8" w:rsidR="00F66415" w:rsidRPr="00594F6A" w:rsidRDefault="00F66415" w:rsidP="00F66415">
            <w:pPr>
              <w:keepNext/>
              <w:keepLines/>
              <w:spacing w:before="120" w:after="120"/>
              <w:jc w:val="center"/>
              <w:rPr>
                <w:sz w:val="20"/>
                <w:lang w:val="en-US"/>
              </w:rPr>
            </w:pPr>
            <w:r w:rsidRPr="00594F6A">
              <w:rPr>
                <w:sz w:val="20"/>
                <w:lang w:val="en-US"/>
              </w:rPr>
              <w:t>B8</w:t>
            </w:r>
            <w:r w:rsidR="00D36404">
              <w:rPr>
                <w:sz w:val="20"/>
                <w:lang w:val="en-US"/>
              </w:rPr>
              <w:t xml:space="preserve"> </w:t>
            </w:r>
            <w:r w:rsidR="00D36404">
              <w:rPr>
                <w:sz w:val="20"/>
                <w:vertAlign w:val="superscript"/>
                <w:lang w:val="en-US"/>
              </w:rPr>
              <w:t>2</w:t>
            </w: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722E39F" w14:textId="77777777" w:rsidR="00F66415" w:rsidRPr="00594F6A" w:rsidRDefault="00F66415" w:rsidP="00DC214C">
            <w:pPr>
              <w:keepNext/>
              <w:keepLines/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192" w:type="dxa"/>
            <w:tcBorders>
              <w:top w:val="nil"/>
              <w:bottom w:val="single" w:sz="4" w:space="0" w:color="auto"/>
            </w:tcBorders>
          </w:tcPr>
          <w:p w14:paraId="73ED655C" w14:textId="77777777" w:rsidR="00F66415" w:rsidRDefault="00F66415" w:rsidP="00F66415">
            <w:pPr>
              <w:keepNext/>
              <w:keepLines/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1-5</w:t>
            </w:r>
          </w:p>
          <w:p w14:paraId="108333AA" w14:textId="77777777" w:rsidR="00F66415" w:rsidRDefault="00F66415" w:rsidP="00DC214C">
            <w:pPr>
              <w:keepNext/>
              <w:keepLines/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</w:p>
        </w:tc>
        <w:tc>
          <w:tcPr>
            <w:tcW w:w="1665" w:type="dxa"/>
            <w:tcBorders>
              <w:top w:val="nil"/>
              <w:bottom w:val="single" w:sz="4" w:space="0" w:color="auto"/>
            </w:tcBorders>
          </w:tcPr>
          <w:p w14:paraId="021F92F3" w14:textId="77777777" w:rsidR="00F66415" w:rsidRDefault="00F66415" w:rsidP="00F66415">
            <w:pPr>
              <w:keepNext/>
              <w:keepLines/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1(rev.5)-5(rev.5)</w:t>
            </w:r>
          </w:p>
          <w:p w14:paraId="1461BFA0" w14:textId="105524AF" w:rsidR="00F66415" w:rsidRDefault="00F66415" w:rsidP="00F66415">
            <w:pPr>
              <w:keepNext/>
              <w:keepLines/>
              <w:pageBreakBefore/>
              <w:spacing w:before="120" w:after="12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1(rev.5)-2(rev.5)</w:t>
            </w:r>
          </w:p>
        </w:tc>
      </w:tr>
    </w:tbl>
    <w:p w14:paraId="5BE13836" w14:textId="4E9FF534" w:rsidR="009B0A8C" w:rsidRDefault="009B0A8C" w:rsidP="009B0A8C">
      <w:pPr>
        <w:pStyle w:val="AnnexRef"/>
        <w:tabs>
          <w:tab w:val="clear" w:pos="1134"/>
          <w:tab w:val="clear" w:pos="1871"/>
          <w:tab w:val="clear" w:pos="2268"/>
        </w:tabs>
        <w:ind w:left="567" w:hanging="567"/>
        <w:jc w:val="left"/>
        <w:rPr>
          <w:sz w:val="20"/>
          <w:lang w:val="en-US"/>
        </w:rPr>
      </w:pPr>
      <w:r>
        <w:rPr>
          <w:sz w:val="20"/>
          <w:vertAlign w:val="superscript"/>
          <w:lang w:val="en-US"/>
        </w:rPr>
        <w:t>*</w:t>
      </w:r>
      <w:r w:rsidRPr="002F23DB">
        <w:rPr>
          <w:sz w:val="20"/>
          <w:lang w:val="en-US"/>
        </w:rPr>
        <w:tab/>
        <w:t>The new Rules or modifications to the existing Rules of Procedure take effect immediately or as otherwise indicated.</w:t>
      </w:r>
    </w:p>
    <w:p w14:paraId="24227D95" w14:textId="77777777" w:rsidR="00D36404" w:rsidRDefault="00006327" w:rsidP="004D6F91">
      <w:pPr>
        <w:pStyle w:val="AnnexRef"/>
        <w:tabs>
          <w:tab w:val="clear" w:pos="1134"/>
          <w:tab w:val="clear" w:pos="1871"/>
          <w:tab w:val="clear" w:pos="2268"/>
          <w:tab w:val="left" w:pos="1701"/>
        </w:tabs>
        <w:ind w:left="567" w:hanging="567"/>
        <w:jc w:val="left"/>
        <w:rPr>
          <w:sz w:val="20"/>
          <w:lang w:val="en-US"/>
        </w:rPr>
      </w:pPr>
      <w:r>
        <w:rPr>
          <w:sz w:val="20"/>
          <w:vertAlign w:val="superscript"/>
          <w:lang w:val="en-US"/>
        </w:rPr>
        <w:t>1</w:t>
      </w:r>
      <w:r w:rsidR="005305FA">
        <w:rPr>
          <w:sz w:val="20"/>
          <w:lang w:val="en-US"/>
        </w:rPr>
        <w:tab/>
      </w:r>
      <w:r w:rsidR="00007DB5" w:rsidRPr="005546FB">
        <w:rPr>
          <w:sz w:val="20"/>
          <w:lang w:val="en-US"/>
        </w:rPr>
        <w:t>Effective date of application of the Rule:</w:t>
      </w:r>
      <w:r w:rsidR="00B44BC1">
        <w:rPr>
          <w:sz w:val="20"/>
          <w:lang w:val="en-US"/>
        </w:rPr>
        <w:t xml:space="preserve"> </w:t>
      </w:r>
      <w:r w:rsidR="00D36404">
        <w:rPr>
          <w:sz w:val="20"/>
          <w:lang w:val="en-US"/>
        </w:rPr>
        <w:t>23 November 2019.</w:t>
      </w:r>
    </w:p>
    <w:p w14:paraId="106673C3" w14:textId="37263E7E" w:rsidR="004D6F91" w:rsidRDefault="00D36404" w:rsidP="004D6F91">
      <w:pPr>
        <w:pStyle w:val="AnnexRef"/>
        <w:tabs>
          <w:tab w:val="clear" w:pos="1134"/>
          <w:tab w:val="clear" w:pos="1871"/>
          <w:tab w:val="clear" w:pos="2268"/>
          <w:tab w:val="left" w:pos="1701"/>
        </w:tabs>
        <w:ind w:left="567" w:hanging="567"/>
        <w:jc w:val="left"/>
        <w:rPr>
          <w:sz w:val="20"/>
          <w:lang w:val="en-US"/>
        </w:rPr>
      </w:pPr>
      <w:r>
        <w:rPr>
          <w:sz w:val="20"/>
          <w:vertAlign w:val="superscript"/>
          <w:lang w:val="en-US"/>
        </w:rPr>
        <w:t>2</w:t>
      </w:r>
      <w:r>
        <w:rPr>
          <w:sz w:val="20"/>
          <w:lang w:val="en-US"/>
        </w:rPr>
        <w:tab/>
      </w:r>
      <w:r w:rsidRPr="005546FB">
        <w:rPr>
          <w:sz w:val="20"/>
          <w:lang w:val="en-US"/>
        </w:rPr>
        <w:t>Effective date of application of the Rule:</w:t>
      </w:r>
      <w:r w:rsidR="00E5211B">
        <w:rPr>
          <w:sz w:val="20"/>
          <w:lang w:val="en-US"/>
        </w:rPr>
        <w:t>1 January 2025</w:t>
      </w:r>
      <w:r w:rsidR="007C275D">
        <w:rPr>
          <w:sz w:val="20"/>
          <w:lang w:val="en-US"/>
        </w:rPr>
        <w:t>.</w:t>
      </w:r>
    </w:p>
    <w:p w14:paraId="441F385B" w14:textId="75C6FAE1" w:rsidR="00F837B0" w:rsidRDefault="00D36404" w:rsidP="00594F6A">
      <w:pPr>
        <w:pStyle w:val="AnnexRef"/>
        <w:tabs>
          <w:tab w:val="clear" w:pos="1134"/>
          <w:tab w:val="clear" w:pos="1871"/>
          <w:tab w:val="clear" w:pos="2268"/>
          <w:tab w:val="left" w:pos="1701"/>
        </w:tabs>
        <w:ind w:left="567" w:hanging="567"/>
        <w:jc w:val="left"/>
        <w:rPr>
          <w:sz w:val="20"/>
          <w:lang w:val="en-US"/>
        </w:rPr>
      </w:pPr>
      <w:r>
        <w:rPr>
          <w:sz w:val="20"/>
          <w:vertAlign w:val="superscript"/>
          <w:lang w:val="en-US"/>
        </w:rPr>
        <w:t>3</w:t>
      </w:r>
      <w:r w:rsidR="00F837B0">
        <w:rPr>
          <w:sz w:val="20"/>
          <w:lang w:val="en-US"/>
        </w:rPr>
        <w:tab/>
      </w:r>
      <w:r w:rsidR="00F837B0" w:rsidRPr="005546FB">
        <w:rPr>
          <w:sz w:val="20"/>
          <w:lang w:val="en-US"/>
        </w:rPr>
        <w:t>Effective date of application of the Rule:</w:t>
      </w:r>
      <w:r w:rsidR="00F837B0">
        <w:rPr>
          <w:sz w:val="20"/>
          <w:lang w:val="en-US"/>
        </w:rPr>
        <w:t xml:space="preserve"> </w:t>
      </w:r>
      <w:r w:rsidR="00594F6A" w:rsidRPr="00594F6A">
        <w:rPr>
          <w:sz w:val="20"/>
          <w:lang w:val="en-US"/>
        </w:rPr>
        <w:t xml:space="preserve">See </w:t>
      </w:r>
      <w:hyperlink r:id="rId7" w:history="1">
        <w:r w:rsidR="00594F6A" w:rsidRPr="00594F6A">
          <w:rPr>
            <w:rStyle w:val="Hyperlink"/>
            <w:sz w:val="20"/>
            <w:lang w:val="en-US"/>
          </w:rPr>
          <w:t>Document RRB24-3/23</w:t>
        </w:r>
      </w:hyperlink>
      <w:r w:rsidR="00594F6A" w:rsidRPr="00594F6A">
        <w:rPr>
          <w:sz w:val="20"/>
          <w:lang w:val="en-US"/>
        </w:rPr>
        <w:t>, Annexes 1, 11 and 12</w:t>
      </w:r>
      <w:r w:rsidR="00594F6A">
        <w:rPr>
          <w:sz w:val="20"/>
          <w:lang w:val="en-US"/>
        </w:rPr>
        <w:t>.</w:t>
      </w:r>
    </w:p>
    <w:p w14:paraId="7CC1D592" w14:textId="4C03A3A1" w:rsidR="00F837B0" w:rsidRDefault="00D36404" w:rsidP="00594F6A">
      <w:pPr>
        <w:pStyle w:val="AnnexRef"/>
        <w:tabs>
          <w:tab w:val="clear" w:pos="1134"/>
          <w:tab w:val="clear" w:pos="1871"/>
          <w:tab w:val="clear" w:pos="2268"/>
          <w:tab w:val="left" w:pos="1701"/>
        </w:tabs>
        <w:ind w:left="567" w:hanging="567"/>
        <w:jc w:val="left"/>
        <w:rPr>
          <w:sz w:val="20"/>
          <w:lang w:val="en-US"/>
        </w:rPr>
      </w:pPr>
      <w:r>
        <w:rPr>
          <w:sz w:val="20"/>
          <w:vertAlign w:val="superscript"/>
          <w:lang w:val="en-US"/>
        </w:rPr>
        <w:t>4</w:t>
      </w:r>
      <w:r w:rsidR="00F837B0">
        <w:rPr>
          <w:sz w:val="20"/>
          <w:lang w:val="en-US"/>
        </w:rPr>
        <w:tab/>
      </w:r>
      <w:r w:rsidR="00F837B0" w:rsidRPr="005546FB">
        <w:rPr>
          <w:sz w:val="20"/>
          <w:lang w:val="en-US"/>
        </w:rPr>
        <w:t>Effective date of application of the Rule:</w:t>
      </w:r>
      <w:r w:rsidR="00F837B0">
        <w:rPr>
          <w:sz w:val="20"/>
          <w:lang w:val="en-US"/>
        </w:rPr>
        <w:t xml:space="preserve"> </w:t>
      </w:r>
      <w:r w:rsidR="00594F6A" w:rsidRPr="00594F6A">
        <w:rPr>
          <w:sz w:val="20"/>
          <w:lang w:val="en-US"/>
        </w:rPr>
        <w:t xml:space="preserve">See </w:t>
      </w:r>
      <w:hyperlink r:id="rId8" w:history="1">
        <w:r w:rsidR="00594F6A" w:rsidRPr="00594F6A">
          <w:rPr>
            <w:rStyle w:val="Hyperlink"/>
            <w:sz w:val="20"/>
            <w:lang w:val="en-US"/>
          </w:rPr>
          <w:t>Document RRB24-3/23</w:t>
        </w:r>
      </w:hyperlink>
      <w:r w:rsidR="00594F6A" w:rsidRPr="00594F6A">
        <w:rPr>
          <w:sz w:val="20"/>
          <w:lang w:val="en-US"/>
        </w:rPr>
        <w:t>, Annex 15</w:t>
      </w:r>
      <w:r w:rsidR="00EF2B3D">
        <w:rPr>
          <w:sz w:val="20"/>
          <w:lang w:val="en-US"/>
        </w:rPr>
        <w:t>.</w:t>
      </w:r>
    </w:p>
    <w:p w14:paraId="418B78C6" w14:textId="77777777" w:rsidR="00F837B0" w:rsidRDefault="00F837B0" w:rsidP="004D6F91">
      <w:pPr>
        <w:pStyle w:val="AnnexRef"/>
        <w:tabs>
          <w:tab w:val="clear" w:pos="1134"/>
          <w:tab w:val="clear" w:pos="1871"/>
          <w:tab w:val="clear" w:pos="2268"/>
          <w:tab w:val="left" w:pos="1701"/>
        </w:tabs>
        <w:ind w:left="567" w:hanging="567"/>
        <w:jc w:val="left"/>
        <w:rPr>
          <w:sz w:val="20"/>
          <w:lang w:val="en-US"/>
        </w:rPr>
      </w:pPr>
    </w:p>
    <w:p w14:paraId="5BE1383A" w14:textId="184E56D9" w:rsidR="001A65E4" w:rsidRDefault="009B0A8C" w:rsidP="004D6F91">
      <w:pPr>
        <w:pStyle w:val="AnnexRef"/>
        <w:tabs>
          <w:tab w:val="clear" w:pos="1134"/>
          <w:tab w:val="clear" w:pos="1871"/>
          <w:tab w:val="clear" w:pos="2268"/>
          <w:tab w:val="left" w:pos="1701"/>
        </w:tabs>
        <w:ind w:left="567" w:hanging="567"/>
        <w:rPr>
          <w:lang w:val="en-US"/>
        </w:rPr>
      </w:pPr>
      <w:r w:rsidRPr="003475A2">
        <w:rPr>
          <w:lang w:val="en-US"/>
        </w:rPr>
        <w:t>______________</w:t>
      </w:r>
    </w:p>
    <w:sectPr w:rsidR="001A65E4" w:rsidSect="00BD5E8C">
      <w:headerReference w:type="even" r:id="rId9"/>
      <w:headerReference w:type="default" r:id="rId10"/>
      <w:pgSz w:w="11907" w:h="16840" w:code="9"/>
      <w:pgMar w:top="1701" w:right="851" w:bottom="1134" w:left="1985" w:header="720" w:footer="48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282C4C" w14:textId="77777777" w:rsidR="0044742E" w:rsidRDefault="0044742E">
      <w:r>
        <w:separator/>
      </w:r>
    </w:p>
  </w:endnote>
  <w:endnote w:type="continuationSeparator" w:id="0">
    <w:p w14:paraId="76C439A7" w14:textId="77777777" w:rsidR="0044742E" w:rsidRDefault="004474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84E542E" w14:textId="77777777" w:rsidR="0044742E" w:rsidRDefault="0044742E">
      <w:r>
        <w:rPr>
          <w:b/>
        </w:rPr>
        <w:t>_______________</w:t>
      </w:r>
    </w:p>
  </w:footnote>
  <w:footnote w:type="continuationSeparator" w:id="0">
    <w:p w14:paraId="2408F847" w14:textId="77777777" w:rsidR="0044742E" w:rsidRDefault="004474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80475690"/>
      <w:docPartObj>
        <w:docPartGallery w:val="Page Numbers (Top of Page)"/>
        <w:docPartUnique/>
      </w:docPartObj>
    </w:sdtPr>
    <w:sdtEndPr>
      <w:rPr>
        <w:b w:val="0"/>
        <w:noProof/>
      </w:rPr>
    </w:sdtEndPr>
    <w:sdtContent>
      <w:p w14:paraId="14661576" w14:textId="70F95661" w:rsidR="00791856" w:rsidRDefault="00264EB1" w:rsidP="009838C3">
        <w:pPr>
          <w:pStyle w:val="Header"/>
          <w:jc w:val="center"/>
        </w:pPr>
        <w:r w:rsidRPr="00264EB1">
          <w:rPr>
            <w:b w:val="0"/>
            <w:bCs/>
          </w:rPr>
          <w:fldChar w:fldCharType="begin"/>
        </w:r>
        <w:r w:rsidRPr="00264EB1">
          <w:rPr>
            <w:b w:val="0"/>
            <w:bCs/>
          </w:rPr>
          <w:instrText xml:space="preserve"> PAGE   \* MERGEFORMAT </w:instrText>
        </w:r>
        <w:r w:rsidRPr="00264EB1">
          <w:rPr>
            <w:b w:val="0"/>
            <w:bCs/>
          </w:rPr>
          <w:fldChar w:fldCharType="separate"/>
        </w:r>
        <w:r w:rsidR="00BC5CB4">
          <w:rPr>
            <w:b w:val="0"/>
            <w:bCs/>
            <w:noProof/>
          </w:rPr>
          <w:t>4</w:t>
        </w:r>
        <w:r w:rsidRPr="00264EB1">
          <w:rPr>
            <w:b w:val="0"/>
            <w:bCs/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72225058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BE13841" w14:textId="77777777" w:rsidR="00264EB1" w:rsidRDefault="00264EB1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5CB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7200169B" w14:textId="77777777" w:rsidR="00791856" w:rsidRDefault="0079185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C9C"/>
    <w:rsid w:val="00002ECE"/>
    <w:rsid w:val="00006327"/>
    <w:rsid w:val="00007DB5"/>
    <w:rsid w:val="00024133"/>
    <w:rsid w:val="00027D25"/>
    <w:rsid w:val="000445F7"/>
    <w:rsid w:val="00050086"/>
    <w:rsid w:val="00056AD9"/>
    <w:rsid w:val="000662B6"/>
    <w:rsid w:val="00073BB7"/>
    <w:rsid w:val="00073C9E"/>
    <w:rsid w:val="00077D94"/>
    <w:rsid w:val="00080E20"/>
    <w:rsid w:val="000811F7"/>
    <w:rsid w:val="00086B05"/>
    <w:rsid w:val="0008702F"/>
    <w:rsid w:val="00087323"/>
    <w:rsid w:val="0009209B"/>
    <w:rsid w:val="000928FF"/>
    <w:rsid w:val="000B1FFF"/>
    <w:rsid w:val="000E035A"/>
    <w:rsid w:val="000E1294"/>
    <w:rsid w:val="000E3E55"/>
    <w:rsid w:val="00100FAD"/>
    <w:rsid w:val="001056A5"/>
    <w:rsid w:val="00107F66"/>
    <w:rsid w:val="00110C46"/>
    <w:rsid w:val="00111337"/>
    <w:rsid w:val="00112ABF"/>
    <w:rsid w:val="00114217"/>
    <w:rsid w:val="001172FD"/>
    <w:rsid w:val="0012156F"/>
    <w:rsid w:val="001227BB"/>
    <w:rsid w:val="00124D0A"/>
    <w:rsid w:val="001303CD"/>
    <w:rsid w:val="00130D3C"/>
    <w:rsid w:val="00146839"/>
    <w:rsid w:val="0015337D"/>
    <w:rsid w:val="001565D0"/>
    <w:rsid w:val="00162D61"/>
    <w:rsid w:val="0016498B"/>
    <w:rsid w:val="00165541"/>
    <w:rsid w:val="001655D4"/>
    <w:rsid w:val="00165F9E"/>
    <w:rsid w:val="00172D51"/>
    <w:rsid w:val="00177374"/>
    <w:rsid w:val="00186196"/>
    <w:rsid w:val="00190D47"/>
    <w:rsid w:val="001A51A7"/>
    <w:rsid w:val="001A65E4"/>
    <w:rsid w:val="001A70ED"/>
    <w:rsid w:val="001B6D2A"/>
    <w:rsid w:val="001C3385"/>
    <w:rsid w:val="001C465E"/>
    <w:rsid w:val="001C72AE"/>
    <w:rsid w:val="001D3497"/>
    <w:rsid w:val="001D5A01"/>
    <w:rsid w:val="001E31FB"/>
    <w:rsid w:val="001E68EC"/>
    <w:rsid w:val="0021021E"/>
    <w:rsid w:val="00213532"/>
    <w:rsid w:val="00220ACA"/>
    <w:rsid w:val="00220DA7"/>
    <w:rsid w:val="00221874"/>
    <w:rsid w:val="00221D22"/>
    <w:rsid w:val="00227464"/>
    <w:rsid w:val="0023370B"/>
    <w:rsid w:val="00233B12"/>
    <w:rsid w:val="00236646"/>
    <w:rsid w:val="0024358A"/>
    <w:rsid w:val="0024750D"/>
    <w:rsid w:val="0025ED87"/>
    <w:rsid w:val="00264EB1"/>
    <w:rsid w:val="00280667"/>
    <w:rsid w:val="00280F3B"/>
    <w:rsid w:val="00284246"/>
    <w:rsid w:val="00287220"/>
    <w:rsid w:val="00292170"/>
    <w:rsid w:val="002A7F56"/>
    <w:rsid w:val="002B73FA"/>
    <w:rsid w:val="002D1434"/>
    <w:rsid w:val="002D511D"/>
    <w:rsid w:val="002E39C5"/>
    <w:rsid w:val="002E4ADB"/>
    <w:rsid w:val="002F02F7"/>
    <w:rsid w:val="002F23AD"/>
    <w:rsid w:val="002F23DB"/>
    <w:rsid w:val="002F5DAF"/>
    <w:rsid w:val="002F74FA"/>
    <w:rsid w:val="00307134"/>
    <w:rsid w:val="00311FCA"/>
    <w:rsid w:val="00316734"/>
    <w:rsid w:val="00317415"/>
    <w:rsid w:val="003329F2"/>
    <w:rsid w:val="003369A3"/>
    <w:rsid w:val="00340098"/>
    <w:rsid w:val="003428AD"/>
    <w:rsid w:val="00344E1E"/>
    <w:rsid w:val="00347017"/>
    <w:rsid w:val="003475A2"/>
    <w:rsid w:val="00372DA7"/>
    <w:rsid w:val="003776A3"/>
    <w:rsid w:val="0038634D"/>
    <w:rsid w:val="00391E5F"/>
    <w:rsid w:val="0039307C"/>
    <w:rsid w:val="003A19AE"/>
    <w:rsid w:val="003A312D"/>
    <w:rsid w:val="003B5625"/>
    <w:rsid w:val="003B77AB"/>
    <w:rsid w:val="003C19E1"/>
    <w:rsid w:val="003F2744"/>
    <w:rsid w:val="003F2917"/>
    <w:rsid w:val="004109B3"/>
    <w:rsid w:val="00415F35"/>
    <w:rsid w:val="00416C07"/>
    <w:rsid w:val="00427262"/>
    <w:rsid w:val="00430FAB"/>
    <w:rsid w:val="004402CD"/>
    <w:rsid w:val="004429BE"/>
    <w:rsid w:val="00443623"/>
    <w:rsid w:val="0044689C"/>
    <w:rsid w:val="0044742E"/>
    <w:rsid w:val="00455D70"/>
    <w:rsid w:val="00456317"/>
    <w:rsid w:val="004641CE"/>
    <w:rsid w:val="004658D6"/>
    <w:rsid w:val="00466F05"/>
    <w:rsid w:val="004755FA"/>
    <w:rsid w:val="0047729C"/>
    <w:rsid w:val="00477785"/>
    <w:rsid w:val="00486CB3"/>
    <w:rsid w:val="00492594"/>
    <w:rsid w:val="004A22FC"/>
    <w:rsid w:val="004A3A27"/>
    <w:rsid w:val="004B2953"/>
    <w:rsid w:val="004B4010"/>
    <w:rsid w:val="004C5733"/>
    <w:rsid w:val="004C6C8C"/>
    <w:rsid w:val="004D1B8F"/>
    <w:rsid w:val="004D6F91"/>
    <w:rsid w:val="004E2160"/>
    <w:rsid w:val="004E77AB"/>
    <w:rsid w:val="004F648A"/>
    <w:rsid w:val="004F71AF"/>
    <w:rsid w:val="00507994"/>
    <w:rsid w:val="00513988"/>
    <w:rsid w:val="00514391"/>
    <w:rsid w:val="00516339"/>
    <w:rsid w:val="00521D5F"/>
    <w:rsid w:val="005224FA"/>
    <w:rsid w:val="0052522A"/>
    <w:rsid w:val="005305FA"/>
    <w:rsid w:val="0053743E"/>
    <w:rsid w:val="00542C7C"/>
    <w:rsid w:val="00544B04"/>
    <w:rsid w:val="0054524B"/>
    <w:rsid w:val="005514CE"/>
    <w:rsid w:val="00552538"/>
    <w:rsid w:val="005546FB"/>
    <w:rsid w:val="00554AB9"/>
    <w:rsid w:val="00560C1C"/>
    <w:rsid w:val="005665EB"/>
    <w:rsid w:val="00572C9C"/>
    <w:rsid w:val="005736F6"/>
    <w:rsid w:val="00581105"/>
    <w:rsid w:val="005929D5"/>
    <w:rsid w:val="0059307C"/>
    <w:rsid w:val="00594F6A"/>
    <w:rsid w:val="005A1999"/>
    <w:rsid w:val="005A1A3A"/>
    <w:rsid w:val="005B79D4"/>
    <w:rsid w:val="005C68AE"/>
    <w:rsid w:val="005D409A"/>
    <w:rsid w:val="005D6B06"/>
    <w:rsid w:val="005E24BB"/>
    <w:rsid w:val="005E2B3E"/>
    <w:rsid w:val="005E406D"/>
    <w:rsid w:val="005F04E9"/>
    <w:rsid w:val="005F2A37"/>
    <w:rsid w:val="005F7505"/>
    <w:rsid w:val="00606866"/>
    <w:rsid w:val="0060778D"/>
    <w:rsid w:val="00612A74"/>
    <w:rsid w:val="00612F96"/>
    <w:rsid w:val="00616A31"/>
    <w:rsid w:val="00624674"/>
    <w:rsid w:val="00627FF8"/>
    <w:rsid w:val="00632C44"/>
    <w:rsid w:val="00634022"/>
    <w:rsid w:val="00636217"/>
    <w:rsid w:val="006547C1"/>
    <w:rsid w:val="006601B2"/>
    <w:rsid w:val="00662D32"/>
    <w:rsid w:val="006734EA"/>
    <w:rsid w:val="00676D01"/>
    <w:rsid w:val="0068053C"/>
    <w:rsid w:val="00680A82"/>
    <w:rsid w:val="00686A4D"/>
    <w:rsid w:val="0069289F"/>
    <w:rsid w:val="00693ED9"/>
    <w:rsid w:val="00695226"/>
    <w:rsid w:val="006A7330"/>
    <w:rsid w:val="006B6115"/>
    <w:rsid w:val="006B62BB"/>
    <w:rsid w:val="006B74EB"/>
    <w:rsid w:val="006C3053"/>
    <w:rsid w:val="006D3DBE"/>
    <w:rsid w:val="006E04F7"/>
    <w:rsid w:val="006F19C7"/>
    <w:rsid w:val="00703F24"/>
    <w:rsid w:val="007108E9"/>
    <w:rsid w:val="0071197C"/>
    <w:rsid w:val="00713984"/>
    <w:rsid w:val="00727441"/>
    <w:rsid w:val="00733168"/>
    <w:rsid w:val="007438A1"/>
    <w:rsid w:val="007543EF"/>
    <w:rsid w:val="00791856"/>
    <w:rsid w:val="00797D07"/>
    <w:rsid w:val="007A0721"/>
    <w:rsid w:val="007A14E0"/>
    <w:rsid w:val="007A19CB"/>
    <w:rsid w:val="007A383E"/>
    <w:rsid w:val="007B146E"/>
    <w:rsid w:val="007B1D38"/>
    <w:rsid w:val="007B2A48"/>
    <w:rsid w:val="007B2A69"/>
    <w:rsid w:val="007B52F1"/>
    <w:rsid w:val="007B6D1C"/>
    <w:rsid w:val="007C275D"/>
    <w:rsid w:val="007D1AAD"/>
    <w:rsid w:val="007D23A3"/>
    <w:rsid w:val="007D3B38"/>
    <w:rsid w:val="007D66F1"/>
    <w:rsid w:val="007F1CA4"/>
    <w:rsid w:val="007F2D3B"/>
    <w:rsid w:val="00801C53"/>
    <w:rsid w:val="00814063"/>
    <w:rsid w:val="0082546F"/>
    <w:rsid w:val="00831927"/>
    <w:rsid w:val="00842B47"/>
    <w:rsid w:val="00843A05"/>
    <w:rsid w:val="008530B5"/>
    <w:rsid w:val="00853FD4"/>
    <w:rsid w:val="00893D79"/>
    <w:rsid w:val="008A14FB"/>
    <w:rsid w:val="008B2B35"/>
    <w:rsid w:val="008B4AE9"/>
    <w:rsid w:val="008B569A"/>
    <w:rsid w:val="008B67DF"/>
    <w:rsid w:val="008C2539"/>
    <w:rsid w:val="008D563C"/>
    <w:rsid w:val="008E009D"/>
    <w:rsid w:val="008E5622"/>
    <w:rsid w:val="008F42A5"/>
    <w:rsid w:val="008F6895"/>
    <w:rsid w:val="009012B6"/>
    <w:rsid w:val="00911A2D"/>
    <w:rsid w:val="00912209"/>
    <w:rsid w:val="00920867"/>
    <w:rsid w:val="009245EC"/>
    <w:rsid w:val="0092596F"/>
    <w:rsid w:val="009274DB"/>
    <w:rsid w:val="00935107"/>
    <w:rsid w:val="00946255"/>
    <w:rsid w:val="009532FD"/>
    <w:rsid w:val="009569E8"/>
    <w:rsid w:val="009838C3"/>
    <w:rsid w:val="00990505"/>
    <w:rsid w:val="00994F48"/>
    <w:rsid w:val="009A4F25"/>
    <w:rsid w:val="009B0A8C"/>
    <w:rsid w:val="009B66EE"/>
    <w:rsid w:val="009C1C7B"/>
    <w:rsid w:val="009C5891"/>
    <w:rsid w:val="009C6A4D"/>
    <w:rsid w:val="009D07A0"/>
    <w:rsid w:val="009D094D"/>
    <w:rsid w:val="009D63E9"/>
    <w:rsid w:val="009E464E"/>
    <w:rsid w:val="009F2DFC"/>
    <w:rsid w:val="009F5174"/>
    <w:rsid w:val="00A14F95"/>
    <w:rsid w:val="00A16793"/>
    <w:rsid w:val="00A210F1"/>
    <w:rsid w:val="00A2259C"/>
    <w:rsid w:val="00A262EE"/>
    <w:rsid w:val="00A30608"/>
    <w:rsid w:val="00A443AB"/>
    <w:rsid w:val="00A505AB"/>
    <w:rsid w:val="00A50A77"/>
    <w:rsid w:val="00A52A2A"/>
    <w:rsid w:val="00A56F94"/>
    <w:rsid w:val="00A628F3"/>
    <w:rsid w:val="00A62AE9"/>
    <w:rsid w:val="00A65A32"/>
    <w:rsid w:val="00A70933"/>
    <w:rsid w:val="00A71ECB"/>
    <w:rsid w:val="00A77294"/>
    <w:rsid w:val="00A80162"/>
    <w:rsid w:val="00A917BB"/>
    <w:rsid w:val="00AB202C"/>
    <w:rsid w:val="00AB2486"/>
    <w:rsid w:val="00AC0420"/>
    <w:rsid w:val="00AE2E23"/>
    <w:rsid w:val="00AE6F86"/>
    <w:rsid w:val="00B040EE"/>
    <w:rsid w:val="00B14677"/>
    <w:rsid w:val="00B14878"/>
    <w:rsid w:val="00B17111"/>
    <w:rsid w:val="00B17EBF"/>
    <w:rsid w:val="00B22BE3"/>
    <w:rsid w:val="00B264A9"/>
    <w:rsid w:val="00B27620"/>
    <w:rsid w:val="00B373F2"/>
    <w:rsid w:val="00B43578"/>
    <w:rsid w:val="00B44842"/>
    <w:rsid w:val="00B44BC1"/>
    <w:rsid w:val="00B47D6B"/>
    <w:rsid w:val="00B54C91"/>
    <w:rsid w:val="00B573FA"/>
    <w:rsid w:val="00B61E82"/>
    <w:rsid w:val="00B67C18"/>
    <w:rsid w:val="00B71105"/>
    <w:rsid w:val="00BB0733"/>
    <w:rsid w:val="00BB1286"/>
    <w:rsid w:val="00BB2D3F"/>
    <w:rsid w:val="00BB359B"/>
    <w:rsid w:val="00BB7105"/>
    <w:rsid w:val="00BC1212"/>
    <w:rsid w:val="00BC29E4"/>
    <w:rsid w:val="00BC59DD"/>
    <w:rsid w:val="00BC5CB4"/>
    <w:rsid w:val="00BD261C"/>
    <w:rsid w:val="00BD5495"/>
    <w:rsid w:val="00BD5E8C"/>
    <w:rsid w:val="00BE528D"/>
    <w:rsid w:val="00BF3282"/>
    <w:rsid w:val="00BF63CD"/>
    <w:rsid w:val="00C01151"/>
    <w:rsid w:val="00C01CC6"/>
    <w:rsid w:val="00C05334"/>
    <w:rsid w:val="00C1597B"/>
    <w:rsid w:val="00C2017E"/>
    <w:rsid w:val="00C216C7"/>
    <w:rsid w:val="00C23F89"/>
    <w:rsid w:val="00C24579"/>
    <w:rsid w:val="00C275EB"/>
    <w:rsid w:val="00C32704"/>
    <w:rsid w:val="00C3655D"/>
    <w:rsid w:val="00C36DC8"/>
    <w:rsid w:val="00C37AF6"/>
    <w:rsid w:val="00C40972"/>
    <w:rsid w:val="00C447A4"/>
    <w:rsid w:val="00C477DC"/>
    <w:rsid w:val="00C52523"/>
    <w:rsid w:val="00C55E0F"/>
    <w:rsid w:val="00C631B0"/>
    <w:rsid w:val="00C65091"/>
    <w:rsid w:val="00C74907"/>
    <w:rsid w:val="00C7511F"/>
    <w:rsid w:val="00C821F5"/>
    <w:rsid w:val="00C82211"/>
    <w:rsid w:val="00C86946"/>
    <w:rsid w:val="00C87C1B"/>
    <w:rsid w:val="00C87E54"/>
    <w:rsid w:val="00C906BD"/>
    <w:rsid w:val="00C90C85"/>
    <w:rsid w:val="00CA0887"/>
    <w:rsid w:val="00CA1BE6"/>
    <w:rsid w:val="00CB571A"/>
    <w:rsid w:val="00CC4946"/>
    <w:rsid w:val="00CC5AB1"/>
    <w:rsid w:val="00CE4DB0"/>
    <w:rsid w:val="00CF0C29"/>
    <w:rsid w:val="00CF761D"/>
    <w:rsid w:val="00D00D22"/>
    <w:rsid w:val="00D03FD8"/>
    <w:rsid w:val="00D07EF9"/>
    <w:rsid w:val="00D16482"/>
    <w:rsid w:val="00D2003A"/>
    <w:rsid w:val="00D223C4"/>
    <w:rsid w:val="00D308A8"/>
    <w:rsid w:val="00D31BEF"/>
    <w:rsid w:val="00D36404"/>
    <w:rsid w:val="00D56E1F"/>
    <w:rsid w:val="00D634F3"/>
    <w:rsid w:val="00D648FC"/>
    <w:rsid w:val="00D649BE"/>
    <w:rsid w:val="00D65754"/>
    <w:rsid w:val="00D85909"/>
    <w:rsid w:val="00D873EC"/>
    <w:rsid w:val="00D937DC"/>
    <w:rsid w:val="00DA0036"/>
    <w:rsid w:val="00DA2BA8"/>
    <w:rsid w:val="00DA3A00"/>
    <w:rsid w:val="00DA6367"/>
    <w:rsid w:val="00DC214C"/>
    <w:rsid w:val="00DE60DC"/>
    <w:rsid w:val="00DF0248"/>
    <w:rsid w:val="00DF70FD"/>
    <w:rsid w:val="00E020E0"/>
    <w:rsid w:val="00E07F77"/>
    <w:rsid w:val="00E212EC"/>
    <w:rsid w:val="00E24EB0"/>
    <w:rsid w:val="00E27AC6"/>
    <w:rsid w:val="00E40170"/>
    <w:rsid w:val="00E41EC1"/>
    <w:rsid w:val="00E5056F"/>
    <w:rsid w:val="00E5211B"/>
    <w:rsid w:val="00E52D0D"/>
    <w:rsid w:val="00E563D0"/>
    <w:rsid w:val="00E56567"/>
    <w:rsid w:val="00E572D7"/>
    <w:rsid w:val="00E57933"/>
    <w:rsid w:val="00E63EDB"/>
    <w:rsid w:val="00E668C4"/>
    <w:rsid w:val="00E71D49"/>
    <w:rsid w:val="00E73770"/>
    <w:rsid w:val="00E87D95"/>
    <w:rsid w:val="00E909F3"/>
    <w:rsid w:val="00EB0AEC"/>
    <w:rsid w:val="00EB249A"/>
    <w:rsid w:val="00EB42A4"/>
    <w:rsid w:val="00ED1A17"/>
    <w:rsid w:val="00ED6D03"/>
    <w:rsid w:val="00EE0B98"/>
    <w:rsid w:val="00EE6BA7"/>
    <w:rsid w:val="00EF2B3D"/>
    <w:rsid w:val="00EF79D3"/>
    <w:rsid w:val="00EF7F75"/>
    <w:rsid w:val="00F1760B"/>
    <w:rsid w:val="00F233B0"/>
    <w:rsid w:val="00F26A65"/>
    <w:rsid w:val="00F32AFD"/>
    <w:rsid w:val="00F436F1"/>
    <w:rsid w:val="00F51FEB"/>
    <w:rsid w:val="00F53499"/>
    <w:rsid w:val="00F54CB6"/>
    <w:rsid w:val="00F634C8"/>
    <w:rsid w:val="00F64175"/>
    <w:rsid w:val="00F6534E"/>
    <w:rsid w:val="00F66415"/>
    <w:rsid w:val="00F7042C"/>
    <w:rsid w:val="00F74634"/>
    <w:rsid w:val="00F836FC"/>
    <w:rsid w:val="00F837B0"/>
    <w:rsid w:val="00F86376"/>
    <w:rsid w:val="00F879D2"/>
    <w:rsid w:val="00F92190"/>
    <w:rsid w:val="00F92D04"/>
    <w:rsid w:val="00F96BF7"/>
    <w:rsid w:val="00FA1EA2"/>
    <w:rsid w:val="00FA6312"/>
    <w:rsid w:val="00FA6757"/>
    <w:rsid w:val="00FB797A"/>
    <w:rsid w:val="00FD67F9"/>
    <w:rsid w:val="00FE0672"/>
    <w:rsid w:val="00FE48AD"/>
    <w:rsid w:val="00FF6D6C"/>
    <w:rsid w:val="0A146917"/>
    <w:rsid w:val="20A1BBEB"/>
    <w:rsid w:val="3665EB6E"/>
    <w:rsid w:val="411561EB"/>
    <w:rsid w:val="4E1987DD"/>
    <w:rsid w:val="6D66E442"/>
    <w:rsid w:val="7041A0F6"/>
    <w:rsid w:val="7A0EDC04"/>
    <w:rsid w:val="7DE89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137F3"/>
  <w15:docId w15:val="{8EABAF4E-DBB3-4B9D-A999-B92E8268C8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link w:val="HeaderChar"/>
    <w:uiPriority w:val="99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0"/>
    </w:pPr>
    <w:rPr>
      <w:b/>
      <w:sz w:val="20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482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  <w:lang w:val="en-GB"/>
    </w:rPr>
  </w:style>
  <w:style w:type="paragraph" w:customStyle="1" w:styleId="Headingi">
    <w:name w:val="Heading i"/>
    <w:basedOn w:val="Headingb"/>
    <w:rPr>
      <w:b w:val="0"/>
      <w:i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</w:rPr>
  </w:style>
  <w:style w:type="table" w:styleId="TableGrid">
    <w:name w:val="Table Grid"/>
    <w:basedOn w:val="TableNormal"/>
    <w:rsid w:val="00347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D3B38"/>
    <w:rPr>
      <w:color w:val="808080"/>
    </w:rPr>
  </w:style>
  <w:style w:type="paragraph" w:styleId="BalloonText">
    <w:name w:val="Balloon Text"/>
    <w:basedOn w:val="Normal"/>
    <w:link w:val="BalloonTextChar"/>
    <w:rsid w:val="007D3B38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3B38"/>
    <w:rPr>
      <w:rFonts w:ascii="Tahoma" w:hAnsi="Tahoma" w:cs="Tahoma"/>
      <w:sz w:val="16"/>
      <w:szCs w:val="16"/>
      <w:lang w:val="fr-FR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64EB1"/>
    <w:rPr>
      <w:b/>
      <w:lang w:val="fr-FR" w:eastAsia="en-US"/>
    </w:rPr>
  </w:style>
  <w:style w:type="paragraph" w:customStyle="1" w:styleId="Default">
    <w:name w:val="Default"/>
    <w:rsid w:val="006E04F7"/>
    <w:pPr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221874"/>
    <w:pPr>
      <w:spacing w:before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221874"/>
    <w:rPr>
      <w:lang w:val="fr-FR" w:eastAsia="en-US"/>
    </w:rPr>
  </w:style>
  <w:style w:type="character" w:styleId="Hyperlink">
    <w:name w:val="Hyperlink"/>
    <w:basedOn w:val="DefaultParagraphFont"/>
    <w:unhideWhenUsed/>
    <w:rsid w:val="00594F6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4F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75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24-RRB24.3-C-0023/e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tu.int/md/R24-RRB24.3-C-0023/e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Regl_pr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4C6A9-7F50-4184-BC3B-8B9C41BDC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Regl_proc.dot</Template>
  <TotalTime>103</TotalTime>
  <Pages>4</Pages>
  <Words>443</Words>
  <Characters>2765</Characters>
  <Application>Microsoft Office Word</Application>
  <DocSecurity>0</DocSecurity>
  <Lines>76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</vt:lpstr>
    </vt:vector>
  </TitlesOfParts>
  <Manager>CP3344/DD</Manager>
  <Company>ITU</Company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</dc:title>
  <dc:subject>Edition 2005 / Rév. 1 /  Update</dc:subject>
  <dc:creator>Composition des Publications</dc:creator>
  <cp:keywords>1 page</cp:keywords>
  <dc:description/>
  <cp:lastModifiedBy>Gachet, Christelle</cp:lastModifiedBy>
  <cp:revision>7</cp:revision>
  <cp:lastPrinted>2024-11-29T13:52:00Z</cp:lastPrinted>
  <dcterms:created xsi:type="dcterms:W3CDTF">2024-12-03T16:03:00Z</dcterms:created>
  <dcterms:modified xsi:type="dcterms:W3CDTF">2024-12-05T14:18:00Z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RR</vt:lpwstr>
  </property>
  <property fmtid="{D5CDD505-2E9C-101B-9397-08002B2CF9AE}" pid="3" name="GrammarlyDocumentId">
    <vt:lpwstr>370c81e3bb2461bacf5d16cd18a938488e6a216df7c9058be9e7a09d4bc57469</vt:lpwstr>
  </property>
</Properties>
</file>