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9F2FB" w14:textId="77777777" w:rsidR="003109FD" w:rsidRDefault="003109FD" w:rsidP="003109FD">
      <w:r w:rsidRPr="00A90E29">
        <w:rPr>
          <w:sz w:val="16"/>
          <w:szCs w:val="16"/>
        </w:rPr>
        <w:t>(</w:t>
      </w:r>
      <w:r>
        <w:rPr>
          <w:sz w:val="16"/>
          <w:szCs w:val="16"/>
        </w:rPr>
        <w:t>AD</w:t>
      </w:r>
      <w:r w:rsidRPr="00A90E29">
        <w:rPr>
          <w:sz w:val="16"/>
          <w:szCs w:val="16"/>
        </w:rPr>
        <w:t>D RRB2</w:t>
      </w:r>
      <w:r>
        <w:rPr>
          <w:sz w:val="16"/>
          <w:szCs w:val="16"/>
        </w:rPr>
        <w:t>4</w:t>
      </w:r>
      <w:r w:rsidRPr="00A90E29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A90E29">
        <w:rPr>
          <w:sz w:val="16"/>
          <w:szCs w:val="16"/>
        </w:rPr>
        <w:t>)</w:t>
      </w:r>
    </w:p>
    <w:p w14:paraId="1D525655" w14:textId="77A2D52E" w:rsidR="00CD2902" w:rsidRDefault="00CD2902" w:rsidP="00553B1D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14:paraId="7AC6C5E1" w14:textId="7F738429" w:rsidR="00CD2902" w:rsidRDefault="006C4A2D" w:rsidP="006C4A2D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val="en-US" w:bidi="ar-EG"/>
        </w:rPr>
      </w:pPr>
      <w:r w:rsidRPr="006C4A2D">
        <w:rPr>
          <w:rFonts w:hint="cs"/>
          <w:b/>
          <w:bCs/>
          <w:sz w:val="28"/>
          <w:szCs w:val="40"/>
          <w:rtl/>
        </w:rPr>
        <w:t xml:space="preserve">بالقرار </w:t>
      </w:r>
      <w:r w:rsidR="00700B6C">
        <w:rPr>
          <w:b/>
          <w:bCs/>
          <w:sz w:val="28"/>
          <w:szCs w:val="40"/>
          <w:lang w:val="en-US" w:bidi="ar-EG"/>
        </w:rPr>
        <w:t>678</w:t>
      </w:r>
      <w:r w:rsidRPr="006C4A2D">
        <w:rPr>
          <w:b/>
          <w:bCs/>
          <w:sz w:val="28"/>
          <w:szCs w:val="40"/>
          <w:lang w:val="en-US" w:bidi="ar-EG"/>
        </w:rPr>
        <w:t xml:space="preserve"> (WRC-23</w:t>
      </w:r>
      <w:r w:rsidR="008D54FA">
        <w:rPr>
          <w:b/>
          <w:bCs/>
          <w:sz w:val="28"/>
          <w:szCs w:val="40"/>
          <w:lang w:val="en-US" w:bidi="ar-EG"/>
        </w:rPr>
        <w:t>)</w:t>
      </w:r>
    </w:p>
    <w:p w14:paraId="2D38F8A2" w14:textId="5CC4E591" w:rsidR="00953753" w:rsidRPr="009A660A" w:rsidRDefault="00700B6C" w:rsidP="00700B6C">
      <w:pPr>
        <w:pStyle w:val="Heading1"/>
        <w:tabs>
          <w:tab w:val="clear" w:pos="794"/>
        </w:tabs>
        <w:ind w:left="-1" w:firstLine="1"/>
        <w:jc w:val="center"/>
        <w:rPr>
          <w:bCs/>
          <w:spacing w:val="-4"/>
          <w:sz w:val="28"/>
          <w:rtl/>
        </w:rPr>
      </w:pPr>
      <w:r w:rsidRPr="00700B6C">
        <w:rPr>
          <w:bCs/>
          <w:spacing w:val="-4"/>
          <w:sz w:val="28"/>
          <w:rtl/>
        </w:rPr>
        <w:t>استعمال خدمة الأبحاث الفضائية</w:t>
      </w:r>
      <w:r>
        <w:rPr>
          <w:rFonts w:hint="cs"/>
          <w:bCs/>
          <w:spacing w:val="-4"/>
          <w:sz w:val="28"/>
          <w:rtl/>
        </w:rPr>
        <w:t xml:space="preserve"> </w:t>
      </w:r>
      <w:r w:rsidRPr="00700B6C">
        <w:rPr>
          <w:bCs/>
          <w:spacing w:val="-4"/>
          <w:sz w:val="28"/>
          <w:rtl/>
        </w:rPr>
        <w:t>(فضاء-فضاء</w:t>
      </w:r>
      <w:r w:rsidRPr="00700B6C">
        <w:rPr>
          <w:bCs/>
          <w:spacing w:val="-4"/>
          <w:sz w:val="28"/>
          <w:lang w:val="en-US"/>
        </w:rPr>
        <w:t>(</w:t>
      </w:r>
      <w:r w:rsidRPr="00700B6C">
        <w:rPr>
          <w:bCs/>
          <w:spacing w:val="-4"/>
          <w:sz w:val="28"/>
          <w:rtl/>
        </w:rPr>
        <w:t xml:space="preserve"> و</w:t>
      </w:r>
      <w:r w:rsidRPr="00700B6C">
        <w:rPr>
          <w:bCs/>
          <w:spacing w:val="-4"/>
          <w:sz w:val="28"/>
          <w:lang w:val="en-US"/>
        </w:rPr>
        <w:t>)</w:t>
      </w:r>
      <w:r w:rsidRPr="00700B6C">
        <w:rPr>
          <w:bCs/>
          <w:spacing w:val="-4"/>
          <w:sz w:val="28"/>
          <w:rtl/>
        </w:rPr>
        <w:t xml:space="preserve"> أرض</w:t>
      </w:r>
      <w:r w:rsidRPr="00700B6C">
        <w:rPr>
          <w:rFonts w:hint="cs"/>
          <w:bCs/>
          <w:spacing w:val="-4"/>
          <w:sz w:val="28"/>
          <w:rtl/>
        </w:rPr>
        <w:t>-</w:t>
      </w:r>
      <w:r w:rsidRPr="00700B6C">
        <w:rPr>
          <w:bCs/>
          <w:spacing w:val="-4"/>
          <w:sz w:val="28"/>
          <w:rtl/>
        </w:rPr>
        <w:t>فضاء</w:t>
      </w:r>
      <w:r w:rsidRPr="00700B6C">
        <w:rPr>
          <w:rFonts w:hint="cs"/>
          <w:bCs/>
          <w:spacing w:val="-4"/>
          <w:sz w:val="28"/>
          <w:rtl/>
        </w:rPr>
        <w:t>)</w:t>
      </w:r>
      <w:r w:rsidRPr="00700B6C">
        <w:rPr>
          <w:bCs/>
          <w:spacing w:val="-4"/>
          <w:sz w:val="28"/>
          <w:rtl/>
        </w:rPr>
        <w:t xml:space="preserve"> و</w:t>
      </w:r>
      <w:r w:rsidRPr="00700B6C">
        <w:rPr>
          <w:rFonts w:hint="cs"/>
          <w:bCs/>
          <w:spacing w:val="-4"/>
          <w:sz w:val="28"/>
          <w:rtl/>
        </w:rPr>
        <w:t>(</w:t>
      </w:r>
      <w:r w:rsidRPr="00700B6C">
        <w:rPr>
          <w:bCs/>
          <w:spacing w:val="-4"/>
          <w:sz w:val="28"/>
          <w:rtl/>
        </w:rPr>
        <w:t>فضاء</w:t>
      </w:r>
      <w:r w:rsidRPr="00700B6C">
        <w:rPr>
          <w:rFonts w:hint="cs"/>
          <w:bCs/>
          <w:spacing w:val="-4"/>
          <w:sz w:val="28"/>
          <w:rtl/>
        </w:rPr>
        <w:t>-</w:t>
      </w:r>
      <w:r w:rsidRPr="00700B6C">
        <w:rPr>
          <w:bCs/>
          <w:spacing w:val="-4"/>
          <w:sz w:val="28"/>
          <w:rtl/>
        </w:rPr>
        <w:t xml:space="preserve"> أرض)</w:t>
      </w:r>
      <w:r w:rsidRPr="00700B6C">
        <w:rPr>
          <w:bCs/>
          <w:spacing w:val="-4"/>
          <w:sz w:val="28"/>
          <w:rtl/>
        </w:rPr>
        <w:br/>
        <w:t xml:space="preserve">لنطاق التردد </w:t>
      </w:r>
      <w:r w:rsidRPr="00700B6C">
        <w:rPr>
          <w:bCs/>
          <w:spacing w:val="-4"/>
          <w:sz w:val="28"/>
          <w:lang w:val="en-US"/>
        </w:rPr>
        <w:t>GHz 15,35-14,8</w:t>
      </w:r>
      <w:r w:rsidRPr="00700B6C">
        <w:rPr>
          <w:bCs/>
          <w:spacing w:val="-4"/>
          <w:sz w:val="28"/>
          <w:rtl/>
        </w:rPr>
        <w:t xml:space="preserve"> والتدابير الانتقالية ذات الصلة</w:t>
      </w:r>
    </w:p>
    <w:p w14:paraId="20094E68" w14:textId="1C2E577F" w:rsidR="00700B6C" w:rsidRDefault="00700B6C" w:rsidP="00700B6C">
      <w:pPr>
        <w:spacing w:before="360"/>
        <w:rPr>
          <w:lang w:bidi="ar-EG"/>
        </w:rPr>
      </w:pPr>
      <w:r>
        <w:rPr>
          <w:lang w:bidi="ar-EG"/>
        </w:rPr>
        <w:t>1</w:t>
      </w:r>
      <w:r>
        <w:rPr>
          <w:lang w:bidi="ar-EG"/>
        </w:rPr>
        <w:tab/>
      </w:r>
      <w:r w:rsidRPr="005C5239">
        <w:rPr>
          <w:rtl/>
          <w:lang w:bidi="ar-EG"/>
        </w:rPr>
        <w:t xml:space="preserve">لكي يتمكن المكتب من فحص </w:t>
      </w:r>
      <w:r w:rsidRPr="005C5239">
        <w:rPr>
          <w:rFonts w:hint="cs"/>
          <w:rtl/>
          <w:lang w:bidi="ar-EG"/>
        </w:rPr>
        <w:t>الالتزام</w:t>
      </w:r>
      <w:r w:rsidRPr="005C5239">
        <w:rPr>
          <w:rtl/>
          <w:lang w:bidi="ar-EG"/>
        </w:rPr>
        <w:t xml:space="preserve"> </w:t>
      </w:r>
      <w:r w:rsidRPr="005C5239">
        <w:rPr>
          <w:rFonts w:hint="cs"/>
          <w:rtl/>
          <w:lang w:bidi="ar-EG"/>
        </w:rPr>
        <w:t>ب</w:t>
      </w:r>
      <w:r w:rsidRPr="005C5239">
        <w:rPr>
          <w:rtl/>
          <w:lang w:bidi="ar-EG"/>
        </w:rPr>
        <w:t xml:space="preserve">مستوى كثافة تدفق القدرة </w:t>
      </w:r>
      <w:r w:rsidR="001A4A74">
        <w:rPr>
          <w:lang w:bidi="ar-EG"/>
        </w:rPr>
        <w:t>(</w:t>
      </w:r>
      <w:r w:rsidRPr="005C5239">
        <w:rPr>
          <w:cs/>
          <w:lang w:bidi="ar-EG"/>
        </w:rPr>
        <w:t>‎</w:t>
      </w:r>
      <w:proofErr w:type="spellStart"/>
      <w:r w:rsidRPr="005C5239">
        <w:rPr>
          <w:lang w:bidi="ar-EG"/>
        </w:rPr>
        <w:t>pfd</w:t>
      </w:r>
      <w:proofErr w:type="spellEnd"/>
      <w:r w:rsidR="001A4A74">
        <w:rPr>
          <w:lang w:bidi="ar-EG"/>
        </w:rPr>
        <w:t>)</w:t>
      </w:r>
      <w:r w:rsidRPr="005C5239">
        <w:rPr>
          <w:rtl/>
          <w:lang w:bidi="ar-EG"/>
        </w:rPr>
        <w:t xml:space="preserve"> ‏الوارد في الفقرة </w:t>
      </w:r>
      <w:r w:rsidRPr="005C5239">
        <w:rPr>
          <w:cs/>
          <w:lang w:bidi="ar-EG"/>
        </w:rPr>
        <w:t>‎</w:t>
      </w:r>
      <w:r w:rsidRPr="005C5239">
        <w:rPr>
          <w:lang w:bidi="ar-EG"/>
        </w:rPr>
        <w:t>1.1</w:t>
      </w:r>
      <w:r w:rsidRPr="005C5239">
        <w:rPr>
          <w:rtl/>
          <w:lang w:bidi="ar-EG"/>
        </w:rPr>
        <w:t xml:space="preserve"> ‏من </w:t>
      </w:r>
      <w:r>
        <w:rPr>
          <w:rFonts w:hint="cs"/>
          <w:rtl/>
          <w:lang w:bidi="ar-EG"/>
        </w:rPr>
        <w:t>"</w:t>
      </w:r>
      <w:r w:rsidRPr="005C5239">
        <w:rPr>
          <w:i/>
          <w:iCs/>
          <w:rtl/>
          <w:lang w:bidi="ar-EG"/>
        </w:rPr>
        <w:t>يقرر</w:t>
      </w:r>
      <w:r>
        <w:rPr>
          <w:rFonts w:hint="cs"/>
          <w:rtl/>
          <w:lang w:bidi="ar-EG"/>
        </w:rPr>
        <w:t>"</w:t>
      </w:r>
      <w:r w:rsidRPr="005C5239">
        <w:rPr>
          <w:rtl/>
          <w:lang w:bidi="ar-EG"/>
        </w:rPr>
        <w:t xml:space="preserve"> </w:t>
      </w:r>
      <w:r w:rsidRPr="00700B6C">
        <w:rPr>
          <w:rFonts w:hint="cs"/>
          <w:spacing w:val="-4"/>
          <w:rtl/>
          <w:lang w:bidi="ar-EG"/>
        </w:rPr>
        <w:t>في</w:t>
      </w:r>
      <w:r w:rsidRPr="00700B6C">
        <w:rPr>
          <w:rFonts w:hint="cs"/>
          <w:spacing w:val="-4"/>
          <w:rtl/>
          <w:lang w:bidi="ar-EG"/>
        </w:rPr>
        <w:t> </w:t>
      </w:r>
      <w:r w:rsidRPr="00700B6C">
        <w:rPr>
          <w:spacing w:val="-4"/>
          <w:rtl/>
          <w:lang w:bidi="ar-EG"/>
        </w:rPr>
        <w:t>القرار</w:t>
      </w:r>
      <w:r w:rsidRPr="00700B6C">
        <w:rPr>
          <w:rFonts w:hint="cs"/>
          <w:spacing w:val="-4"/>
          <w:rtl/>
          <w:lang w:bidi="ar-EG"/>
        </w:rPr>
        <w:t> </w:t>
      </w:r>
      <w:r w:rsidRPr="00700B6C">
        <w:rPr>
          <w:spacing w:val="-4"/>
          <w:cs/>
          <w:lang w:bidi="ar-EG"/>
        </w:rPr>
        <w:t>‎</w:t>
      </w:r>
      <w:r w:rsidRPr="00700B6C">
        <w:rPr>
          <w:b/>
          <w:bCs/>
          <w:spacing w:val="-4"/>
          <w:lang w:bidi="ar-EG"/>
        </w:rPr>
        <w:t>678 (WRC-23)</w:t>
      </w:r>
      <w:r w:rsidRPr="00700B6C">
        <w:rPr>
          <w:spacing w:val="-4"/>
          <w:rtl/>
          <w:lang w:bidi="ar-EG"/>
        </w:rPr>
        <w:t xml:space="preserve">‏، قررت اللجنة أن الالتزام مطلوب بعدم تجاوز </w:t>
      </w:r>
      <w:r w:rsidRPr="00700B6C">
        <w:rPr>
          <w:rFonts w:hint="cs"/>
          <w:spacing w:val="-4"/>
          <w:rtl/>
          <w:lang w:bidi="ar-EG"/>
        </w:rPr>
        <w:t>مستوى</w:t>
      </w:r>
      <w:r w:rsidRPr="00700B6C">
        <w:rPr>
          <w:spacing w:val="-4"/>
          <w:rtl/>
          <w:lang w:bidi="ar-EG"/>
        </w:rPr>
        <w:t xml:space="preserve"> كثافة تدفق القدرة البالغ </w:t>
      </w:r>
      <w:r w:rsidRPr="00700B6C">
        <w:rPr>
          <w:rFonts w:hint="eastAsia"/>
          <w:spacing w:val="-4"/>
          <w:rtl/>
          <w:lang w:bidi="ar-EG"/>
        </w:rPr>
        <w:t>–</w:t>
      </w:r>
      <w:r w:rsidRPr="00700B6C">
        <w:rPr>
          <w:spacing w:val="-4"/>
          <w:cs/>
          <w:lang w:bidi="ar-EG"/>
        </w:rPr>
        <w:t>‎</w:t>
      </w:r>
      <w:r w:rsidRPr="00700B6C">
        <w:rPr>
          <w:spacing w:val="-4"/>
          <w:lang w:bidi="ar-EG"/>
        </w:rPr>
        <w:t>dB(W/m</w:t>
      </w:r>
      <w:r w:rsidRPr="00700B6C">
        <w:rPr>
          <w:spacing w:val="-4"/>
          <w:vertAlign w:val="superscript"/>
          <w:lang w:bidi="ar-EG"/>
        </w:rPr>
        <w:t>2</w:t>
      </w:r>
      <w:r w:rsidRPr="00700B6C">
        <w:rPr>
          <w:spacing w:val="-4"/>
          <w:lang w:bidi="ar-EG"/>
        </w:rPr>
        <w:t>) 156</w:t>
      </w:r>
      <w:r w:rsidRPr="005C5239">
        <w:rPr>
          <w:rtl/>
          <w:lang w:bidi="ar-EG"/>
        </w:rPr>
        <w:t xml:space="preserve"> ‏لأكثر من </w:t>
      </w:r>
      <w:r w:rsidRPr="005C5239">
        <w:rPr>
          <w:cs/>
          <w:lang w:bidi="ar-EG"/>
        </w:rPr>
        <w:t>‎</w:t>
      </w:r>
      <w:r>
        <w:rPr>
          <w:lang w:bidi="ar-EG"/>
        </w:rPr>
        <w:t>%</w:t>
      </w:r>
      <w:r w:rsidRPr="005C5239">
        <w:rPr>
          <w:lang w:bidi="ar-EG"/>
        </w:rPr>
        <w:t>2</w:t>
      </w:r>
      <w:r w:rsidRPr="005C5239">
        <w:rPr>
          <w:rtl/>
          <w:lang w:bidi="ar-EG"/>
        </w:rPr>
        <w:t xml:space="preserve"> ‏من الوقت في عرض نطاق </w:t>
      </w:r>
      <w:r w:rsidRPr="005C5239">
        <w:rPr>
          <w:cs/>
          <w:lang w:bidi="ar-EG"/>
        </w:rPr>
        <w:t>‎</w:t>
      </w:r>
      <w:r w:rsidRPr="005C5239">
        <w:rPr>
          <w:lang w:bidi="ar-EG"/>
        </w:rPr>
        <w:t>MHz 50</w:t>
      </w:r>
      <w:r w:rsidRPr="005C5239">
        <w:rPr>
          <w:rtl/>
          <w:lang w:bidi="ar-EG"/>
        </w:rPr>
        <w:t xml:space="preserve"> ‏</w:t>
      </w:r>
      <w:r w:rsidRPr="005C5239">
        <w:rPr>
          <w:rFonts w:hint="cs"/>
          <w:rtl/>
          <w:lang w:bidi="ar-EG"/>
        </w:rPr>
        <w:t>و</w:t>
      </w:r>
      <w:r w:rsidRPr="005C5239">
        <w:rPr>
          <w:rtl/>
          <w:lang w:bidi="ar-EG"/>
        </w:rPr>
        <w:t>في نطاق التردد</w:t>
      </w:r>
      <w:r w:rsidRPr="005C5239">
        <w:rPr>
          <w:rFonts w:hint="cs"/>
          <w:rtl/>
          <w:lang w:bidi="ar-EG"/>
        </w:rPr>
        <w:t>ات</w:t>
      </w:r>
      <w:r w:rsidRPr="005C5239">
        <w:rPr>
          <w:rtl/>
          <w:lang w:bidi="ar-EG"/>
        </w:rPr>
        <w:t xml:space="preserve"> </w:t>
      </w:r>
      <w:r w:rsidRPr="005C5239">
        <w:rPr>
          <w:cs/>
          <w:lang w:bidi="ar-EG"/>
        </w:rPr>
        <w:t>‎</w:t>
      </w:r>
      <w:r w:rsidRPr="005C5239">
        <w:rPr>
          <w:lang w:bidi="ar-EG"/>
        </w:rPr>
        <w:t>GHz 15,4-15,35</w:t>
      </w:r>
      <w:r w:rsidRPr="005C5239">
        <w:rPr>
          <w:rtl/>
          <w:lang w:bidi="ar-EG"/>
        </w:rPr>
        <w:t>‏،</w:t>
      </w:r>
      <w:r>
        <w:rPr>
          <w:rFonts w:hint="cs"/>
          <w:rtl/>
          <w:lang w:bidi="ar-EG"/>
        </w:rPr>
        <w:t xml:space="preserve"> </w:t>
      </w:r>
      <w:r w:rsidRPr="005C5239">
        <w:rPr>
          <w:rtl/>
          <w:lang w:bidi="ar-EG"/>
        </w:rPr>
        <w:t>في أي موقع لعلم الفلك الراديوي يرصد في نطاق التردد</w:t>
      </w:r>
      <w:r w:rsidRPr="005C5239">
        <w:rPr>
          <w:rFonts w:hint="cs"/>
          <w:rtl/>
          <w:lang w:bidi="ar-EG"/>
        </w:rPr>
        <w:t>ات</w:t>
      </w:r>
      <w:r w:rsidRPr="005C5239">
        <w:rPr>
          <w:rtl/>
          <w:lang w:bidi="ar-EG"/>
        </w:rPr>
        <w:t xml:space="preserve"> </w:t>
      </w:r>
      <w:r w:rsidRPr="005C5239">
        <w:rPr>
          <w:cs/>
          <w:lang w:bidi="ar-EG"/>
        </w:rPr>
        <w:t>‎</w:t>
      </w:r>
      <w:r w:rsidRPr="005C5239">
        <w:rPr>
          <w:lang w:bidi="ar-EG"/>
        </w:rPr>
        <w:t>GHz 15,4-15,35</w:t>
      </w:r>
      <w:r w:rsidRPr="005C5239">
        <w:rPr>
          <w:rtl/>
          <w:lang w:bidi="ar-EG"/>
        </w:rPr>
        <w:t>‏، عند التبليغ عن محطات أرضية عاملة في خدمة الأبحاث الفضائية في نطاق التردد</w:t>
      </w:r>
      <w:r w:rsidRPr="005C5239">
        <w:rPr>
          <w:rFonts w:hint="cs"/>
          <w:rtl/>
          <w:lang w:bidi="ar-EG"/>
        </w:rPr>
        <w:t>ات</w:t>
      </w:r>
      <w:r>
        <w:rPr>
          <w:rFonts w:hint="cs"/>
          <w:rtl/>
          <w:lang w:bidi="ar-EG"/>
        </w:rPr>
        <w:t> </w:t>
      </w:r>
      <w:r w:rsidRPr="005C5239">
        <w:rPr>
          <w:cs/>
          <w:lang w:bidi="ar-EG"/>
        </w:rPr>
        <w:t>‎</w:t>
      </w:r>
      <w:r w:rsidRPr="005C5239">
        <w:rPr>
          <w:lang w:bidi="ar-EG"/>
        </w:rPr>
        <w:t>GHz</w:t>
      </w:r>
      <w:r>
        <w:rPr>
          <w:lang w:bidi="ar-EG"/>
        </w:rPr>
        <w:t> </w:t>
      </w:r>
      <w:r w:rsidRPr="005C5239">
        <w:rPr>
          <w:lang w:bidi="ar-EG"/>
        </w:rPr>
        <w:t>15,35-14,8</w:t>
      </w:r>
      <w:r w:rsidRPr="005C5239">
        <w:rPr>
          <w:rtl/>
          <w:lang w:bidi="ar-EG"/>
        </w:rPr>
        <w:t>.</w:t>
      </w:r>
    </w:p>
    <w:p w14:paraId="5ECF9BE1" w14:textId="7C213F88" w:rsidR="00700B6C" w:rsidRDefault="00700B6C" w:rsidP="00700B6C">
      <w:pPr>
        <w:rPr>
          <w:lang w:bidi="ar-EG"/>
        </w:rPr>
      </w:pPr>
      <w:r>
        <w:rPr>
          <w:lang w:bidi="ar-EG"/>
        </w:rPr>
        <w:t>2</w:t>
      </w:r>
      <w:r>
        <w:rPr>
          <w:lang w:bidi="ar-EG"/>
        </w:rPr>
        <w:tab/>
      </w:r>
      <w:r w:rsidRPr="00A62683">
        <w:rPr>
          <w:rtl/>
          <w:lang w:bidi="ar-EG"/>
        </w:rPr>
        <w:t xml:space="preserve">ترد في الفقرة </w:t>
      </w:r>
      <w:r w:rsidRPr="00A62683">
        <w:rPr>
          <w:cs/>
          <w:lang w:bidi="ar-EG"/>
        </w:rPr>
        <w:t>‎</w:t>
      </w:r>
      <w:r w:rsidRPr="00A62683">
        <w:rPr>
          <w:lang w:bidi="ar-EG"/>
        </w:rPr>
        <w:t>5.1</w:t>
      </w:r>
      <w:r w:rsidRPr="00A62683">
        <w:rPr>
          <w:rtl/>
          <w:lang w:bidi="ar-EG"/>
        </w:rPr>
        <w:t xml:space="preserve"> ‏من </w:t>
      </w:r>
      <w:r>
        <w:rPr>
          <w:rFonts w:hint="cs"/>
          <w:rtl/>
          <w:lang w:bidi="ar-EG"/>
        </w:rPr>
        <w:t>"</w:t>
      </w:r>
      <w:r w:rsidRPr="00A62683">
        <w:rPr>
          <w:i/>
          <w:iCs/>
          <w:rtl/>
          <w:lang w:bidi="ar-EG"/>
        </w:rPr>
        <w:t>يقرر</w:t>
      </w:r>
      <w:r w:rsidRPr="003C5DD4">
        <w:rPr>
          <w:rFonts w:hint="cs"/>
          <w:rtl/>
          <w:lang w:bidi="ar-EG"/>
        </w:rPr>
        <w:t>"</w:t>
      </w:r>
      <w:r w:rsidRPr="00A62683">
        <w:rPr>
          <w:rtl/>
          <w:lang w:bidi="ar-EG"/>
        </w:rPr>
        <w:t xml:space="preserve"> ثلاثة حدود لكثافة تدفق القدرة على سطح الأرض على أنها تنطبق على المحطات الفضائية في خدمة الأبحاث الفضائية في نطاق التردد</w:t>
      </w:r>
      <w:r w:rsidRPr="00A62683">
        <w:rPr>
          <w:rFonts w:hint="cs"/>
          <w:rtl/>
          <w:lang w:bidi="ar-EG"/>
        </w:rPr>
        <w:t>ات</w:t>
      </w:r>
      <w:r w:rsidRPr="00A62683">
        <w:rPr>
          <w:rtl/>
          <w:lang w:bidi="ar-EG"/>
        </w:rPr>
        <w:t xml:space="preserve"> </w:t>
      </w:r>
      <w:r w:rsidRPr="00A62683">
        <w:rPr>
          <w:cs/>
          <w:lang w:bidi="ar-EG"/>
        </w:rPr>
        <w:t>‎</w:t>
      </w:r>
      <w:r w:rsidRPr="00A62683">
        <w:rPr>
          <w:lang w:bidi="ar-EG"/>
        </w:rPr>
        <w:t>GHz 15,35-14,8</w:t>
      </w:r>
      <w:r w:rsidRPr="00A62683">
        <w:rPr>
          <w:rtl/>
          <w:lang w:bidi="ar-EG"/>
        </w:rPr>
        <w:t xml:space="preserve">. </w:t>
      </w:r>
      <w:r w:rsidRPr="00A62683">
        <w:rPr>
          <w:rFonts w:hint="cs"/>
          <w:rtl/>
          <w:lang w:bidi="ar-EG"/>
        </w:rPr>
        <w:t>ويسري</w:t>
      </w:r>
      <w:r w:rsidRPr="00A62683">
        <w:rPr>
          <w:rtl/>
          <w:lang w:bidi="ar-EG"/>
        </w:rPr>
        <w:t xml:space="preserve">‏ حد كثافة تدفق القدرة </w:t>
      </w:r>
      <w:r w:rsidRPr="00A62683">
        <w:rPr>
          <w:lang w:bidi="ar-EG"/>
        </w:rPr>
        <w:t>145,6−</w:t>
      </w:r>
      <w:r>
        <w:rPr>
          <w:rFonts w:hint="cs"/>
          <w:rtl/>
          <w:lang w:bidi="ar-EG"/>
        </w:rPr>
        <w:t> </w:t>
      </w:r>
      <w:r w:rsidRPr="00A62683">
        <w:rPr>
          <w:cs/>
          <w:lang w:bidi="ar-EG"/>
        </w:rPr>
        <w:t>‎</w:t>
      </w:r>
      <w:proofErr w:type="gramStart"/>
      <w:r w:rsidRPr="00A62683">
        <w:rPr>
          <w:lang w:bidi="ar-EG"/>
        </w:rPr>
        <w:t>dB(</w:t>
      </w:r>
      <w:proofErr w:type="gramEnd"/>
      <w:r w:rsidRPr="00A62683">
        <w:rPr>
          <w:lang w:bidi="ar-EG"/>
        </w:rPr>
        <w:t>W/(m</w:t>
      </w:r>
      <w:r w:rsidRPr="003C5DD4">
        <w:rPr>
          <w:vertAlign w:val="superscript"/>
          <w:lang w:bidi="ar-EG"/>
        </w:rPr>
        <w:t>2</w:t>
      </w:r>
      <w:r w:rsidRPr="00A62683">
        <w:rPr>
          <w:lang w:bidi="ar-EG"/>
        </w:rPr>
        <w:t xml:space="preserve"> · MHz))</w:t>
      </w:r>
      <w:r w:rsidRPr="00A62683">
        <w:rPr>
          <w:rFonts w:hint="cs"/>
          <w:rtl/>
          <w:lang w:bidi="ar-EG"/>
        </w:rPr>
        <w:t>،</w:t>
      </w:r>
      <w:r w:rsidRPr="00A62683">
        <w:rPr>
          <w:rtl/>
          <w:lang w:bidi="ar-EG"/>
        </w:rPr>
        <w:t xml:space="preserve"> ‏</w:t>
      </w:r>
      <w:r w:rsidRPr="00A62683">
        <w:rPr>
          <w:rFonts w:hint="cs"/>
          <w:rtl/>
          <w:lang w:bidi="ar-EG"/>
        </w:rPr>
        <w:t>الناتج</w:t>
      </w:r>
      <w:r w:rsidRPr="00A62683">
        <w:rPr>
          <w:rtl/>
          <w:lang w:bidi="ar-EG"/>
        </w:rPr>
        <w:t xml:space="preserve"> في أي نقطة على سطح الأرض و</w:t>
      </w:r>
      <w:r w:rsidRPr="00A62683">
        <w:rPr>
          <w:rFonts w:hint="cs"/>
          <w:rtl/>
          <w:lang w:bidi="ar-EG"/>
        </w:rPr>
        <w:t xml:space="preserve">الذي </w:t>
      </w:r>
      <w:r w:rsidRPr="00A62683">
        <w:rPr>
          <w:rtl/>
          <w:lang w:bidi="ar-EG"/>
        </w:rPr>
        <w:t xml:space="preserve">لا يجوز تجاوزه لأكثر من </w:t>
      </w:r>
      <w:r w:rsidRPr="00A62683">
        <w:rPr>
          <w:cs/>
          <w:lang w:bidi="ar-EG"/>
        </w:rPr>
        <w:t>‎</w:t>
      </w:r>
      <w:r>
        <w:rPr>
          <w:lang w:bidi="ar-EG"/>
        </w:rPr>
        <w:t>%</w:t>
      </w:r>
      <w:r w:rsidRPr="00A62683">
        <w:rPr>
          <w:lang w:bidi="ar-EG"/>
        </w:rPr>
        <w:t>1</w:t>
      </w:r>
      <w:r w:rsidRPr="00A62683">
        <w:rPr>
          <w:rFonts w:hint="cs"/>
          <w:rtl/>
          <w:lang w:bidi="ar-EG"/>
        </w:rPr>
        <w:t xml:space="preserve"> </w:t>
      </w:r>
      <w:r w:rsidRPr="00A62683">
        <w:rPr>
          <w:rtl/>
          <w:lang w:bidi="ar-EG"/>
        </w:rPr>
        <w:t xml:space="preserve">‏من الوقت خلال فترة </w:t>
      </w:r>
      <w:r w:rsidRPr="00A62683">
        <w:rPr>
          <w:cs/>
          <w:lang w:bidi="ar-EG"/>
        </w:rPr>
        <w:t>‎</w:t>
      </w:r>
      <w:r w:rsidRPr="00A62683">
        <w:rPr>
          <w:lang w:bidi="ar-EG"/>
        </w:rPr>
        <w:t>24</w:t>
      </w:r>
      <w:r w:rsidRPr="00A62683">
        <w:rPr>
          <w:rtl/>
          <w:lang w:bidi="ar-EG"/>
        </w:rPr>
        <w:t xml:space="preserve"> ‏ساعة، على وصلات فضاء</w:t>
      </w:r>
      <w:r>
        <w:rPr>
          <w:rtl/>
          <w:lang w:bidi="ar-EG"/>
        </w:rPr>
        <w:noBreakHyphen/>
      </w:r>
      <w:r w:rsidRPr="00A62683">
        <w:rPr>
          <w:rtl/>
          <w:lang w:bidi="ar-EG"/>
        </w:rPr>
        <w:t>فضاء.</w:t>
      </w:r>
      <w:r w:rsidRPr="00A62683">
        <w:rPr>
          <w:rFonts w:hint="cs"/>
          <w:rtl/>
          <w:lang w:bidi="ar-EG"/>
        </w:rPr>
        <w:t xml:space="preserve"> ف</w:t>
      </w:r>
      <w:r w:rsidRPr="00A62683">
        <w:rPr>
          <w:rtl/>
          <w:lang w:bidi="ar-EG"/>
        </w:rPr>
        <w:t xml:space="preserve">قررت اللجنة أن </w:t>
      </w:r>
      <w:r w:rsidRPr="00A62683">
        <w:rPr>
          <w:rFonts w:hint="cs"/>
          <w:rtl/>
          <w:lang w:bidi="ar-EG"/>
        </w:rPr>
        <w:t>ا</w:t>
      </w:r>
      <w:r w:rsidRPr="00A62683">
        <w:rPr>
          <w:rtl/>
          <w:lang w:bidi="ar-EG"/>
        </w:rPr>
        <w:t xml:space="preserve">لمكتب ينبغي أن يطبق المنهجية التالية من أجل تحديد النتائج بموجب الرقم </w:t>
      </w:r>
      <w:r w:rsidRPr="003C5DD4">
        <w:rPr>
          <w:b/>
          <w:bCs/>
          <w:cs/>
          <w:lang w:bidi="ar-EG"/>
        </w:rPr>
        <w:t>‎</w:t>
      </w:r>
      <w:r w:rsidRPr="003C5DD4">
        <w:rPr>
          <w:b/>
          <w:bCs/>
          <w:lang w:bidi="ar-EG"/>
        </w:rPr>
        <w:t>31.11</w:t>
      </w:r>
      <w:r w:rsidRPr="00A62683">
        <w:rPr>
          <w:rtl/>
          <w:lang w:bidi="ar-EG"/>
        </w:rPr>
        <w:t xml:space="preserve"> ‏المتعلق بحد كثافة تدفق القدرة هذا.</w:t>
      </w:r>
      <w:r w:rsidRPr="00A62683">
        <w:rPr>
          <w:cs/>
          <w:lang w:bidi="ar-EG"/>
        </w:rPr>
        <w:t>‎</w:t>
      </w:r>
    </w:p>
    <w:p w14:paraId="5D9BFA6D" w14:textId="053377F7" w:rsidR="00700B6C" w:rsidRPr="005D76BB" w:rsidRDefault="001A4A74" w:rsidP="001A4A74">
      <w:pPr>
        <w:rPr>
          <w:rtl/>
        </w:rPr>
      </w:pPr>
      <w:r w:rsidRPr="001A4A74">
        <w:rPr>
          <w:rFonts w:asciiTheme="majorBidi" w:hAnsiTheme="majorBidi" w:cstheme="majorBidi"/>
        </w:rPr>
        <w:t>1.2</w:t>
      </w:r>
      <w:r w:rsidR="00700B6C" w:rsidRPr="005D76BB">
        <w:rPr>
          <w:rtl/>
        </w:rPr>
        <w:tab/>
      </w:r>
      <w:r w:rsidR="00700B6C" w:rsidRPr="00A62683">
        <w:rPr>
          <w:rtl/>
        </w:rPr>
        <w:t>اتجاه الإرسال</w:t>
      </w:r>
    </w:p>
    <w:p w14:paraId="43E312D2" w14:textId="77777777" w:rsidR="00700B6C" w:rsidRDefault="00700B6C" w:rsidP="00700B6C">
      <w:pPr>
        <w:rPr>
          <w:lang w:bidi="ar-EG"/>
        </w:rPr>
      </w:pPr>
      <w:r w:rsidRPr="002525B3">
        <w:rPr>
          <w:rtl/>
          <w:lang w:bidi="ar-EG"/>
        </w:rPr>
        <w:t xml:space="preserve">لا </w:t>
      </w:r>
      <w:r w:rsidRPr="002525B3">
        <w:rPr>
          <w:rFonts w:hint="cs"/>
          <w:rtl/>
          <w:lang w:bidi="ar-EG"/>
        </w:rPr>
        <w:t>ت</w:t>
      </w:r>
      <w:r w:rsidRPr="002525B3">
        <w:rPr>
          <w:rtl/>
          <w:lang w:bidi="ar-EG"/>
        </w:rPr>
        <w:t>تحدد نتيجة إلا لتخصيصات التردد</w:t>
      </w:r>
      <w:r w:rsidRPr="002525B3">
        <w:rPr>
          <w:rFonts w:hint="cs"/>
          <w:rtl/>
          <w:lang w:bidi="ar-EG"/>
        </w:rPr>
        <w:t>ات</w:t>
      </w:r>
      <w:r w:rsidRPr="002525B3">
        <w:rPr>
          <w:rtl/>
          <w:lang w:bidi="ar-EG"/>
        </w:rPr>
        <w:t xml:space="preserve"> في حزم الإرسال الساتلية. </w:t>
      </w:r>
      <w:r w:rsidRPr="002525B3">
        <w:rPr>
          <w:rFonts w:hint="cs"/>
          <w:rtl/>
          <w:lang w:bidi="ar-EG"/>
        </w:rPr>
        <w:t>و</w:t>
      </w:r>
      <w:r w:rsidRPr="002525B3">
        <w:rPr>
          <w:rtl/>
          <w:lang w:bidi="ar-EG"/>
        </w:rPr>
        <w:t xml:space="preserve">في حالة حزمة استقبال عندما تقوم محطة فضائية </w:t>
      </w:r>
      <w:r w:rsidRPr="002525B3">
        <w:rPr>
          <w:rFonts w:hint="cs"/>
          <w:rtl/>
          <w:lang w:bidi="ar-EG"/>
        </w:rPr>
        <w:t>مرتبطة بها</w:t>
      </w:r>
      <w:r w:rsidRPr="002525B3">
        <w:rPr>
          <w:rtl/>
          <w:lang w:bidi="ar-EG"/>
        </w:rPr>
        <w:t xml:space="preserve"> بالإرسال، يتعين تحديد النتيجة لتخصيصات تردد</w:t>
      </w:r>
      <w:r w:rsidRPr="002525B3">
        <w:rPr>
          <w:rFonts w:hint="cs"/>
          <w:rtl/>
          <w:lang w:bidi="ar-EG"/>
        </w:rPr>
        <w:t>ات</w:t>
      </w:r>
      <w:r w:rsidRPr="002525B3">
        <w:rPr>
          <w:rtl/>
          <w:lang w:bidi="ar-EG"/>
        </w:rPr>
        <w:t xml:space="preserve"> هذه المحطة الفضائية </w:t>
      </w:r>
      <w:r w:rsidRPr="002525B3">
        <w:rPr>
          <w:rFonts w:hint="cs"/>
          <w:rtl/>
          <w:lang w:bidi="ar-EG"/>
        </w:rPr>
        <w:t>المرتبطة بها</w:t>
      </w:r>
      <w:r w:rsidRPr="002525B3">
        <w:rPr>
          <w:rtl/>
          <w:lang w:bidi="ar-EG"/>
        </w:rPr>
        <w:t>.</w:t>
      </w:r>
      <w:r w:rsidRPr="002525B3">
        <w:rPr>
          <w:cs/>
          <w:lang w:bidi="ar-EG"/>
        </w:rPr>
        <w:t>‎</w:t>
      </w:r>
    </w:p>
    <w:p w14:paraId="7955D95A" w14:textId="3084D929" w:rsidR="00700B6C" w:rsidRPr="005D76BB" w:rsidRDefault="001A4A74" w:rsidP="001A4A74">
      <w:pPr>
        <w:rPr>
          <w:rtl/>
        </w:rPr>
      </w:pPr>
      <w:r w:rsidRPr="001A4A74">
        <w:rPr>
          <w:rFonts w:asciiTheme="majorBidi" w:hAnsiTheme="majorBidi" w:cstheme="majorBidi"/>
        </w:rPr>
        <w:t>2.2</w:t>
      </w:r>
      <w:r w:rsidR="00700B6C" w:rsidRPr="005D76BB">
        <w:rPr>
          <w:rtl/>
        </w:rPr>
        <w:tab/>
      </w:r>
      <w:r w:rsidR="00700B6C" w:rsidRPr="002525B3">
        <w:rPr>
          <w:rtl/>
        </w:rPr>
        <w:t xml:space="preserve">الحالة التي تستخدم فيها المحطتان الفضائيتان </w:t>
      </w:r>
      <w:r w:rsidR="00700B6C">
        <w:rPr>
          <w:rFonts w:hint="cs"/>
          <w:rtl/>
        </w:rPr>
        <w:t xml:space="preserve">كلتاهما </w:t>
      </w:r>
      <w:r w:rsidR="00700B6C" w:rsidRPr="002525B3">
        <w:rPr>
          <w:rFonts w:hint="cs"/>
          <w:rtl/>
        </w:rPr>
        <w:t>ال</w:t>
      </w:r>
      <w:r w:rsidR="00700B6C" w:rsidRPr="002525B3">
        <w:rPr>
          <w:rtl/>
        </w:rPr>
        <w:t>مدار الساتل</w:t>
      </w:r>
      <w:r w:rsidR="00700B6C" w:rsidRPr="002525B3">
        <w:rPr>
          <w:rFonts w:hint="cs"/>
          <w:rtl/>
        </w:rPr>
        <w:t>ي</w:t>
      </w:r>
      <w:r w:rsidR="00700B6C" w:rsidRPr="002525B3">
        <w:rPr>
          <w:rtl/>
        </w:rPr>
        <w:t xml:space="preserve"> المستقر بالنسبة إلى الأرض</w:t>
      </w:r>
      <w:r w:rsidR="00700B6C" w:rsidRPr="002525B3">
        <w:rPr>
          <w:cs/>
        </w:rPr>
        <w:t>‎</w:t>
      </w:r>
    </w:p>
    <w:p w14:paraId="6D805471" w14:textId="0C638881" w:rsidR="00700B6C" w:rsidRDefault="00700B6C" w:rsidP="00700B6C">
      <w:pPr>
        <w:rPr>
          <w:lang w:bidi="ar-EG"/>
        </w:rPr>
      </w:pPr>
      <w:r w:rsidRPr="00681E0C">
        <w:rPr>
          <w:rFonts w:hint="cs"/>
          <w:rtl/>
          <w:lang w:bidi="ar-EG"/>
        </w:rPr>
        <w:t>يُ</w:t>
      </w:r>
      <w:r w:rsidRPr="00681E0C">
        <w:rPr>
          <w:rtl/>
          <w:lang w:bidi="ar-EG"/>
        </w:rPr>
        <w:t xml:space="preserve">حسب </w:t>
      </w:r>
      <w:r w:rsidRPr="00681E0C">
        <w:rPr>
          <w:rFonts w:hint="cs"/>
          <w:rtl/>
          <w:lang w:bidi="ar-EG"/>
        </w:rPr>
        <w:t>مستوى</w:t>
      </w:r>
      <w:r w:rsidRPr="00681E0C">
        <w:rPr>
          <w:rtl/>
          <w:lang w:bidi="ar-EG"/>
        </w:rPr>
        <w:t xml:space="preserve"> كثافة تدفق القدرة</w:t>
      </w:r>
      <w:r w:rsidRPr="00681E0C">
        <w:rPr>
          <w:rFonts w:hint="cs"/>
          <w:rtl/>
          <w:lang w:bidi="ar-EG"/>
        </w:rPr>
        <w:t xml:space="preserve"> </w:t>
      </w:r>
      <w:r w:rsidR="001A4A74">
        <w:rPr>
          <w:lang w:bidi="ar-EG"/>
        </w:rPr>
        <w:t>(</w:t>
      </w:r>
      <w:proofErr w:type="spellStart"/>
      <w:r w:rsidRPr="00681E0C">
        <w:rPr>
          <w:lang w:bidi="ar-EG"/>
        </w:rPr>
        <w:t>pfd</w:t>
      </w:r>
      <w:proofErr w:type="spellEnd"/>
      <w:r w:rsidR="001A4A74">
        <w:rPr>
          <w:lang w:bidi="ar-EG"/>
        </w:rPr>
        <w:t>)</w:t>
      </w:r>
      <w:r w:rsidRPr="00681E0C">
        <w:rPr>
          <w:rtl/>
          <w:lang w:bidi="ar-EG"/>
        </w:rPr>
        <w:t xml:space="preserve"> باستخدام </w:t>
      </w:r>
      <w:r w:rsidRPr="00681E0C">
        <w:rPr>
          <w:rFonts w:hint="cs"/>
          <w:rtl/>
          <w:lang w:bidi="ar-EG"/>
        </w:rPr>
        <w:t xml:space="preserve">الشكل </w:t>
      </w:r>
      <w:r w:rsidRPr="00681E0C">
        <w:rPr>
          <w:rtl/>
          <w:lang w:bidi="ar-EG"/>
        </w:rPr>
        <w:t>الهندس</w:t>
      </w:r>
      <w:r w:rsidRPr="00681E0C">
        <w:rPr>
          <w:rFonts w:hint="cs"/>
          <w:rtl/>
          <w:lang w:bidi="ar-EG"/>
        </w:rPr>
        <w:t>ي</w:t>
      </w:r>
      <w:r w:rsidRPr="00681E0C">
        <w:rPr>
          <w:rtl/>
          <w:lang w:bidi="ar-EG"/>
        </w:rPr>
        <w:t xml:space="preserve"> الساكن. ويعتبر حد كثافة تدفق القدرة ‏</w:t>
      </w:r>
      <w:r w:rsidRPr="00681E0C">
        <w:rPr>
          <w:rFonts w:hint="cs"/>
          <w:rtl/>
          <w:lang w:bidi="ar-EG"/>
        </w:rPr>
        <w:t>متجاوَزاً</w:t>
      </w:r>
      <w:r w:rsidRPr="00681E0C">
        <w:rPr>
          <w:rtl/>
          <w:lang w:bidi="ar-EG"/>
        </w:rPr>
        <w:t xml:space="preserve"> </w:t>
      </w:r>
      <w:r w:rsidRPr="00681E0C">
        <w:rPr>
          <w:rFonts w:hint="cs"/>
          <w:rtl/>
          <w:lang w:bidi="ar-EG"/>
        </w:rPr>
        <w:t>في</w:t>
      </w:r>
      <w:r w:rsidR="001A4A74">
        <w:rPr>
          <w:rFonts w:hint="eastAsia"/>
          <w:rtl/>
          <w:lang w:bidi="ar-EG"/>
        </w:rPr>
        <w:t> </w:t>
      </w:r>
      <w:r w:rsidRPr="00681E0C">
        <w:rPr>
          <w:rFonts w:hint="cs"/>
          <w:rtl/>
          <w:lang w:bidi="ar-EG"/>
        </w:rPr>
        <w:t>حال</w:t>
      </w:r>
      <w:r w:rsidRPr="00681E0C">
        <w:rPr>
          <w:rtl/>
          <w:lang w:bidi="ar-EG"/>
        </w:rPr>
        <w:t xml:space="preserve"> تجاوز مستوى كثافة تدفق القدرة البالغ</w:t>
      </w:r>
      <w:r w:rsidRPr="00681E0C">
        <w:rPr>
          <w:rFonts w:hint="cs"/>
          <w:rtl/>
          <w:lang w:bidi="ar-EG"/>
        </w:rPr>
        <w:t xml:space="preserve"> </w:t>
      </w:r>
      <w:r w:rsidRPr="00681E0C">
        <w:rPr>
          <w:lang w:bidi="ar-EG"/>
        </w:rPr>
        <w:t>145,6−</w:t>
      </w:r>
      <w:r w:rsidRPr="00681E0C">
        <w:rPr>
          <w:rtl/>
          <w:lang w:bidi="ar-EG"/>
        </w:rPr>
        <w:t xml:space="preserve"> </w:t>
      </w:r>
      <w:r w:rsidRPr="00681E0C">
        <w:rPr>
          <w:cs/>
          <w:lang w:bidi="ar-EG"/>
        </w:rPr>
        <w:t>‎</w:t>
      </w:r>
      <w:r w:rsidRPr="00681E0C">
        <w:rPr>
          <w:lang w:bidi="ar-EG"/>
        </w:rPr>
        <w:t>dB(W/(</w:t>
      </w:r>
      <w:r w:rsidRPr="0017469E">
        <w:t>m</w:t>
      </w:r>
      <w:r w:rsidRPr="0017469E">
        <w:rPr>
          <w:vertAlign w:val="superscript"/>
        </w:rPr>
        <w:t>2</w:t>
      </w:r>
      <w:r w:rsidRPr="0017469E">
        <w:t> · MHz</w:t>
      </w:r>
      <w:r w:rsidRPr="00681E0C">
        <w:rPr>
          <w:lang w:bidi="ar-EG"/>
        </w:rPr>
        <w:t>))</w:t>
      </w:r>
      <w:r w:rsidRPr="00681E0C">
        <w:rPr>
          <w:rtl/>
          <w:lang w:bidi="ar-EG"/>
        </w:rPr>
        <w:t xml:space="preserve"> ‏</w:t>
      </w:r>
      <w:r w:rsidRPr="00681E0C">
        <w:rPr>
          <w:rFonts w:hint="cs"/>
          <w:rtl/>
          <w:lang w:bidi="ar-EG"/>
        </w:rPr>
        <w:t>في</w:t>
      </w:r>
      <w:r w:rsidRPr="00681E0C">
        <w:rPr>
          <w:rtl/>
          <w:lang w:bidi="ar-EG"/>
        </w:rPr>
        <w:t xml:space="preserve"> أي نقطة </w:t>
      </w:r>
      <w:r w:rsidRPr="00681E0C">
        <w:rPr>
          <w:rFonts w:hint="cs"/>
          <w:rtl/>
          <w:lang w:bidi="ar-EG"/>
        </w:rPr>
        <w:t>على</w:t>
      </w:r>
      <w:r w:rsidRPr="00681E0C">
        <w:rPr>
          <w:rtl/>
          <w:lang w:bidi="ar-EG"/>
        </w:rPr>
        <w:t xml:space="preserve"> سطح الأرض.</w:t>
      </w:r>
      <w:r w:rsidRPr="00681E0C">
        <w:rPr>
          <w:cs/>
          <w:lang w:bidi="ar-EG"/>
        </w:rPr>
        <w:t>‎</w:t>
      </w:r>
    </w:p>
    <w:p w14:paraId="6F3471E7" w14:textId="197DE238" w:rsidR="00700B6C" w:rsidRPr="005D76BB" w:rsidRDefault="001A4A74" w:rsidP="001A4A74">
      <w:pPr>
        <w:rPr>
          <w:rtl/>
        </w:rPr>
      </w:pPr>
      <w:r w:rsidRPr="001A4A74">
        <w:rPr>
          <w:rFonts w:asciiTheme="majorBidi" w:hAnsiTheme="majorBidi" w:cstheme="majorBidi"/>
        </w:rPr>
        <w:t>3.2</w:t>
      </w:r>
      <w:r w:rsidR="00700B6C" w:rsidRPr="001A4A74">
        <w:rPr>
          <w:rtl/>
        </w:rPr>
        <w:tab/>
      </w:r>
      <w:r w:rsidR="00700B6C" w:rsidRPr="00081BB8">
        <w:rPr>
          <w:rtl/>
        </w:rPr>
        <w:t>الحالة التي تستعمل فيها أي من المحطت</w:t>
      </w:r>
      <w:r w:rsidR="00700B6C" w:rsidRPr="00081BB8">
        <w:rPr>
          <w:rFonts w:hint="cs"/>
          <w:rtl/>
        </w:rPr>
        <w:t>ين</w:t>
      </w:r>
      <w:r w:rsidR="00700B6C" w:rsidRPr="00081BB8">
        <w:rPr>
          <w:rtl/>
        </w:rPr>
        <w:t xml:space="preserve"> الفضائي</w:t>
      </w:r>
      <w:r w:rsidR="00700B6C" w:rsidRPr="00081BB8">
        <w:rPr>
          <w:rFonts w:hint="cs"/>
          <w:rtl/>
        </w:rPr>
        <w:t>تين</w:t>
      </w:r>
      <w:r w:rsidR="00700B6C" w:rsidRPr="00081BB8">
        <w:rPr>
          <w:rtl/>
        </w:rPr>
        <w:t xml:space="preserve"> مدارا</w:t>
      </w:r>
      <w:r w:rsidR="00700B6C">
        <w:rPr>
          <w:rFonts w:hint="cs"/>
          <w:rtl/>
        </w:rPr>
        <w:t>ً</w:t>
      </w:r>
      <w:r w:rsidR="00700B6C" w:rsidRPr="00081BB8">
        <w:rPr>
          <w:rtl/>
        </w:rPr>
        <w:t xml:space="preserve"> ساتليا</w:t>
      </w:r>
      <w:r w:rsidR="00700B6C">
        <w:rPr>
          <w:rFonts w:hint="cs"/>
          <w:rtl/>
        </w:rPr>
        <w:t>ً</w:t>
      </w:r>
      <w:r w:rsidR="00700B6C" w:rsidRPr="00081BB8">
        <w:rPr>
          <w:rtl/>
        </w:rPr>
        <w:t xml:space="preserve"> غير مستقر بالنسبة إلى الأرض</w:t>
      </w:r>
      <w:r w:rsidR="00700B6C" w:rsidRPr="00081BB8">
        <w:rPr>
          <w:cs/>
        </w:rPr>
        <w:t>‎</w:t>
      </w:r>
    </w:p>
    <w:p w14:paraId="4A0298B0" w14:textId="77777777" w:rsidR="00700B6C" w:rsidRDefault="00700B6C" w:rsidP="00700B6C">
      <w:pPr>
        <w:rPr>
          <w:rtl/>
          <w:cs/>
          <w:lang w:bidi="ar-EG"/>
        </w:rPr>
      </w:pPr>
      <w:r w:rsidRPr="00E871BF">
        <w:rPr>
          <w:rFonts w:hint="cs"/>
          <w:rtl/>
          <w:lang w:bidi="ar-EG"/>
        </w:rPr>
        <w:t>يُ</w:t>
      </w:r>
      <w:r w:rsidRPr="00E871BF">
        <w:rPr>
          <w:rtl/>
          <w:lang w:bidi="ar-EG"/>
        </w:rPr>
        <w:t xml:space="preserve">حسب </w:t>
      </w:r>
      <w:r w:rsidRPr="00E871BF">
        <w:rPr>
          <w:rFonts w:hint="cs"/>
          <w:rtl/>
          <w:lang w:bidi="ar-EG"/>
        </w:rPr>
        <w:t>مستوى</w:t>
      </w:r>
      <w:r w:rsidRPr="00E871BF">
        <w:rPr>
          <w:rtl/>
          <w:lang w:bidi="ar-EG"/>
        </w:rPr>
        <w:t xml:space="preserve"> كثافة تدفق القدرة عند كل نقطة شبكية على سطح الأرض من خلال محاكاة دينامية عبر فترة</w:t>
      </w:r>
      <w:r w:rsidRPr="00E871BF">
        <w:rPr>
          <w:rtl/>
        </w:rPr>
        <w:t xml:space="preserve"> </w:t>
      </w:r>
      <w:r w:rsidRPr="00E871BF">
        <w:rPr>
          <w:rtl/>
          <w:lang w:bidi="ar-EG"/>
        </w:rPr>
        <w:t xml:space="preserve">كافية </w:t>
      </w:r>
      <w:r w:rsidRPr="00E871BF">
        <w:rPr>
          <w:rFonts w:hint="cs"/>
          <w:rtl/>
          <w:lang w:bidi="ar-EG"/>
        </w:rPr>
        <w:t>ل</w:t>
      </w:r>
      <w:r w:rsidRPr="00E871BF">
        <w:rPr>
          <w:rtl/>
          <w:lang w:bidi="ar-EG"/>
        </w:rPr>
        <w:t>تشغيل محاكاة. وت</w:t>
      </w:r>
      <w:r w:rsidRPr="00E871BF">
        <w:rPr>
          <w:rFonts w:hint="cs"/>
          <w:rtl/>
          <w:lang w:bidi="ar-EG"/>
        </w:rPr>
        <w:t>ُ</w:t>
      </w:r>
      <w:r w:rsidRPr="00E871BF">
        <w:rPr>
          <w:rtl/>
          <w:lang w:bidi="ar-EG"/>
        </w:rPr>
        <w:t xml:space="preserve">نشأ وصلة فضاء-فضاء لكل خطوة زمنية باستعمال أقرب محطتين فضائيتين. </w:t>
      </w:r>
      <w:r w:rsidRPr="00E871BF">
        <w:rPr>
          <w:cs/>
          <w:lang w:bidi="ar-EG"/>
        </w:rPr>
        <w:t>‎</w:t>
      </w:r>
    </w:p>
    <w:p w14:paraId="60A875D2" w14:textId="77777777" w:rsidR="00700B6C" w:rsidRDefault="00700B6C" w:rsidP="00700B6C">
      <w:pPr>
        <w:rPr>
          <w:rtl/>
          <w:lang w:bidi="ar-EG"/>
        </w:rPr>
      </w:pPr>
      <w:r w:rsidRPr="00E871BF">
        <w:rPr>
          <w:rtl/>
          <w:lang w:bidi="ar-EG"/>
        </w:rPr>
        <w:t xml:space="preserve">‏ولتحديد تجاوز حد كثافة تدفق القدرة، </w:t>
      </w:r>
      <w:r w:rsidRPr="00E871BF">
        <w:rPr>
          <w:rFonts w:hint="cs"/>
          <w:rtl/>
          <w:lang w:bidi="ar-EG"/>
        </w:rPr>
        <w:t>يُنظر في</w:t>
      </w:r>
      <w:r w:rsidRPr="00E871BF">
        <w:rPr>
          <w:rtl/>
          <w:lang w:bidi="ar-EG"/>
        </w:rPr>
        <w:t xml:space="preserve"> أسوأ فترة </w:t>
      </w:r>
      <w:r w:rsidRPr="00E871BF">
        <w:rPr>
          <w:cs/>
          <w:lang w:bidi="ar-EG"/>
        </w:rPr>
        <w:t>‎</w:t>
      </w:r>
      <w:r w:rsidRPr="00E871BF">
        <w:rPr>
          <w:lang w:bidi="ar-EG"/>
        </w:rPr>
        <w:t>24</w:t>
      </w:r>
      <w:r w:rsidRPr="00E871BF">
        <w:rPr>
          <w:rtl/>
          <w:lang w:bidi="ar-EG"/>
        </w:rPr>
        <w:t xml:space="preserve"> ‏ساعة (أي أن العدد الأقصى لأحداث تجاوز </w:t>
      </w:r>
      <w:r w:rsidRPr="00E871BF">
        <w:rPr>
          <w:rFonts w:hint="cs"/>
          <w:rtl/>
          <w:lang w:bidi="ar-EG"/>
        </w:rPr>
        <w:t>قيمة</w:t>
      </w:r>
      <w:r>
        <w:rPr>
          <w:rFonts w:hint="cs"/>
          <w:rtl/>
          <w:lang w:bidi="ar-EG"/>
        </w:rPr>
        <w:t> </w:t>
      </w:r>
      <w:r w:rsidRPr="00E871BF">
        <w:rPr>
          <w:lang w:bidi="ar-EG"/>
        </w:rPr>
        <w:t>145,6−</w:t>
      </w:r>
      <w:r>
        <w:rPr>
          <w:rFonts w:hint="cs"/>
          <w:rtl/>
          <w:lang w:bidi="ar-EG"/>
        </w:rPr>
        <w:t> </w:t>
      </w:r>
      <w:r w:rsidRPr="00E871BF">
        <w:rPr>
          <w:cs/>
          <w:lang w:bidi="ar-EG"/>
        </w:rPr>
        <w:t>‎</w:t>
      </w:r>
      <w:r w:rsidRPr="00E871BF">
        <w:rPr>
          <w:lang w:bidi="ar-EG"/>
        </w:rPr>
        <w:t>dB(W/(</w:t>
      </w:r>
      <w:r w:rsidRPr="0017469E">
        <w:t>m</w:t>
      </w:r>
      <w:r w:rsidRPr="0017469E">
        <w:rPr>
          <w:vertAlign w:val="superscript"/>
        </w:rPr>
        <w:t>2</w:t>
      </w:r>
      <w:r w:rsidRPr="0017469E">
        <w:t> · MHz</w:t>
      </w:r>
      <w:r w:rsidRPr="00E871BF">
        <w:rPr>
          <w:lang w:bidi="ar-EG"/>
        </w:rPr>
        <w:t>))</w:t>
      </w:r>
      <w:r w:rsidRPr="00E871BF">
        <w:rPr>
          <w:rtl/>
          <w:lang w:bidi="ar-EG"/>
        </w:rPr>
        <w:t xml:space="preserve"> ‏في أي نقطة شبكية)</w:t>
      </w:r>
      <w:r w:rsidRPr="00E871BF">
        <w:rPr>
          <w:cs/>
          <w:lang w:bidi="ar-EG"/>
        </w:rPr>
        <w:t>‎</w:t>
      </w:r>
      <w:r w:rsidRPr="00E871BF">
        <w:rPr>
          <w:rFonts w:hint="cs"/>
          <w:rtl/>
          <w:cs/>
          <w:lang w:bidi="ar-EG"/>
        </w:rPr>
        <w:t>.</w:t>
      </w:r>
    </w:p>
    <w:p w14:paraId="595B2C34" w14:textId="4EAA50C0" w:rsidR="001A4A74" w:rsidRDefault="001A4A74" w:rsidP="00700B6C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14:paraId="39BCE9FB" w14:textId="6D6535BD" w:rsidR="00700B6C" w:rsidRPr="001A4A74" w:rsidRDefault="001A4A74" w:rsidP="001A4A74">
      <w:pPr>
        <w:rPr>
          <w:rtl/>
        </w:rPr>
      </w:pPr>
      <w:r w:rsidRPr="001A4A74">
        <w:rPr>
          <w:rFonts w:asciiTheme="majorBidi" w:hAnsiTheme="majorBidi" w:cstheme="majorBidi"/>
        </w:rPr>
        <w:lastRenderedPageBreak/>
        <w:t>4.2</w:t>
      </w:r>
      <w:r w:rsidR="00700B6C" w:rsidRPr="001A4A74">
        <w:rPr>
          <w:rtl/>
        </w:rPr>
        <w:tab/>
        <w:t>مخططات إشعاع هوائي المحطة الفضائية</w:t>
      </w:r>
    </w:p>
    <w:p w14:paraId="1F692338" w14:textId="44645C17" w:rsidR="00700B6C" w:rsidRDefault="00700B6C" w:rsidP="00700B6C">
      <w:pPr>
        <w:rPr>
          <w:lang w:bidi="ar-EG"/>
        </w:rPr>
      </w:pPr>
      <w:r w:rsidRPr="00A13299">
        <w:rPr>
          <w:rtl/>
          <w:lang w:bidi="ar-EG"/>
        </w:rPr>
        <w:t xml:space="preserve">‏يجب على الإدارات التي </w:t>
      </w:r>
      <w:r w:rsidRPr="00A13299">
        <w:rPr>
          <w:rFonts w:hint="cs"/>
          <w:rtl/>
          <w:lang w:bidi="ar-EG"/>
        </w:rPr>
        <w:t>تبلِّغ عن</w:t>
      </w:r>
      <w:r w:rsidRPr="00A13299">
        <w:rPr>
          <w:rtl/>
          <w:lang w:bidi="ar-EG"/>
        </w:rPr>
        <w:t xml:space="preserve"> محطات فضائية في خدمة الأبحاث الفضائية في نطاق التردد</w:t>
      </w:r>
      <w:r w:rsidRPr="00A13299">
        <w:rPr>
          <w:rFonts w:hint="cs"/>
          <w:rtl/>
          <w:lang w:bidi="ar-EG"/>
        </w:rPr>
        <w:t>ات</w:t>
      </w:r>
      <w:r w:rsidRPr="00A13299">
        <w:rPr>
          <w:rtl/>
          <w:lang w:bidi="ar-EG"/>
        </w:rPr>
        <w:t xml:space="preserve"> </w:t>
      </w:r>
      <w:r w:rsidRPr="00A13299">
        <w:rPr>
          <w:cs/>
          <w:lang w:bidi="ar-EG"/>
        </w:rPr>
        <w:t>‎</w:t>
      </w:r>
      <w:r w:rsidRPr="00A13299">
        <w:rPr>
          <w:lang w:bidi="ar-EG"/>
        </w:rPr>
        <w:t>GHz 15,35-14,8</w:t>
      </w:r>
      <w:r w:rsidRPr="00A13299">
        <w:rPr>
          <w:rtl/>
          <w:lang w:bidi="ar-EG"/>
        </w:rPr>
        <w:t xml:space="preserve"> ‏أن تبين مخطط إشعاع هوائي محطة فضائية معيارية أو أن </w:t>
      </w:r>
      <w:r w:rsidRPr="00A13299">
        <w:rPr>
          <w:rFonts w:hint="cs"/>
          <w:rtl/>
          <w:lang w:bidi="ar-EG"/>
        </w:rPr>
        <w:t>تدرج</w:t>
      </w:r>
      <w:r w:rsidRPr="00A13299">
        <w:rPr>
          <w:rtl/>
          <w:lang w:bidi="ar-EG"/>
        </w:rPr>
        <w:t xml:space="preserve"> مخطط إشعاع هوائي غير معياري في </w:t>
      </w:r>
      <w:r w:rsidRPr="00A13299">
        <w:rPr>
          <w:rFonts w:hint="cs"/>
          <w:rtl/>
          <w:lang w:bidi="ar-EG"/>
        </w:rPr>
        <w:t>ال</w:t>
      </w:r>
      <w:r w:rsidRPr="00A13299">
        <w:rPr>
          <w:rtl/>
          <w:lang w:bidi="ar-EG"/>
        </w:rPr>
        <w:t>برمجية البياني</w:t>
      </w:r>
      <w:r w:rsidRPr="00A13299">
        <w:rPr>
          <w:rFonts w:hint="cs"/>
          <w:rtl/>
          <w:lang w:bidi="ar-EG"/>
        </w:rPr>
        <w:t>ة</w:t>
      </w:r>
      <w:r w:rsidRPr="00A13299">
        <w:rPr>
          <w:rtl/>
          <w:lang w:bidi="ar-EG"/>
        </w:rPr>
        <w:t xml:space="preserve"> </w:t>
      </w:r>
      <w:r w:rsidRPr="00A13299">
        <w:rPr>
          <w:rFonts w:hint="cs"/>
          <w:rtl/>
          <w:lang w:bidi="ar-EG"/>
        </w:rPr>
        <w:t>ل</w:t>
      </w:r>
      <w:r w:rsidRPr="00A13299">
        <w:rPr>
          <w:rtl/>
          <w:lang w:bidi="ar-EG"/>
        </w:rPr>
        <w:t>إدارة التداخل</w:t>
      </w:r>
      <w:r>
        <w:rPr>
          <w:rFonts w:hint="cs"/>
          <w:rtl/>
          <w:lang w:bidi="ar-EG"/>
        </w:rPr>
        <w:t> </w:t>
      </w:r>
      <w:r w:rsidR="001A4A74">
        <w:rPr>
          <w:lang w:bidi="ar-EG"/>
        </w:rPr>
        <w:t>(</w:t>
      </w:r>
      <w:r w:rsidRPr="00A13299">
        <w:rPr>
          <w:cs/>
          <w:lang w:bidi="ar-EG"/>
        </w:rPr>
        <w:t>‎</w:t>
      </w:r>
      <w:r w:rsidRPr="00A13299">
        <w:rPr>
          <w:lang w:bidi="ar-EG"/>
        </w:rPr>
        <w:t>GIMS</w:t>
      </w:r>
      <w:r w:rsidR="001A4A74">
        <w:rPr>
          <w:lang w:bidi="ar-EG"/>
        </w:rPr>
        <w:t>)</w:t>
      </w:r>
      <w:r w:rsidRPr="00A13299">
        <w:rPr>
          <w:rtl/>
          <w:lang w:bidi="ar-EG"/>
        </w:rPr>
        <w:t>.</w:t>
      </w:r>
    </w:p>
    <w:p w14:paraId="1F78D770" w14:textId="3C7D5939" w:rsidR="00700B6C" w:rsidRPr="001A4A74" w:rsidRDefault="001A4A74" w:rsidP="001A4A74">
      <w:pPr>
        <w:rPr>
          <w:rtl/>
        </w:rPr>
      </w:pPr>
      <w:r>
        <w:t>5.2</w:t>
      </w:r>
      <w:r w:rsidR="00700B6C" w:rsidRPr="001A4A74">
        <w:rPr>
          <w:rtl/>
        </w:rPr>
        <w:tab/>
        <w:t>حالة التبليغ عن المحطة الفضائية المصاحبة</w:t>
      </w:r>
    </w:p>
    <w:p w14:paraId="79EDB116" w14:textId="77777777" w:rsidR="00700B6C" w:rsidRDefault="00700B6C" w:rsidP="00700B6C">
      <w:pPr>
        <w:rPr>
          <w:lang w:bidi="ar-EG"/>
        </w:rPr>
      </w:pPr>
      <w:r w:rsidRPr="002F1AE8">
        <w:rPr>
          <w:rtl/>
          <w:lang w:bidi="ar-EG"/>
        </w:rPr>
        <w:t xml:space="preserve">‏في الحالات التي </w:t>
      </w:r>
      <w:r w:rsidRPr="002F1AE8">
        <w:rPr>
          <w:rFonts w:hint="cs"/>
          <w:rtl/>
          <w:lang w:bidi="ar-EG"/>
        </w:rPr>
        <w:t>يبلَّغ</w:t>
      </w:r>
      <w:r w:rsidRPr="002F1AE8">
        <w:rPr>
          <w:rtl/>
          <w:lang w:bidi="ar-EG"/>
        </w:rPr>
        <w:t xml:space="preserve"> فيها </w:t>
      </w:r>
      <w:r w:rsidRPr="002F1AE8">
        <w:rPr>
          <w:rFonts w:hint="cs"/>
          <w:rtl/>
          <w:lang w:bidi="ar-EG"/>
        </w:rPr>
        <w:t xml:space="preserve">عن </w:t>
      </w:r>
      <w:r w:rsidRPr="002F1AE8">
        <w:rPr>
          <w:rtl/>
          <w:lang w:bidi="ar-EG"/>
        </w:rPr>
        <w:t xml:space="preserve">محطة فضائية </w:t>
      </w:r>
      <w:r>
        <w:rPr>
          <w:rFonts w:hint="cs"/>
          <w:rtl/>
          <w:lang w:bidi="ar-EG"/>
        </w:rPr>
        <w:t xml:space="preserve">في خدمة الأبحاث الفضائية في نطاق الترددات </w:t>
      </w:r>
      <w:r>
        <w:rPr>
          <w:lang w:bidi="ar-EG"/>
        </w:rPr>
        <w:t>GHz 15,35-14,8</w:t>
      </w:r>
      <w:r>
        <w:rPr>
          <w:rFonts w:hint="cs"/>
          <w:rtl/>
          <w:lang w:bidi="ar-EG"/>
        </w:rPr>
        <w:t xml:space="preserve"> </w:t>
      </w:r>
      <w:r w:rsidRPr="002F1AE8">
        <w:rPr>
          <w:rtl/>
          <w:lang w:bidi="ar-EG"/>
        </w:rPr>
        <w:t xml:space="preserve">للتنسيق، ولكن المحطة الفضائية المصاحبة لها في مدار </w:t>
      </w:r>
      <w:r w:rsidRPr="002F1AE8">
        <w:rPr>
          <w:rFonts w:hint="cs"/>
          <w:rtl/>
          <w:lang w:bidi="ar-EG"/>
        </w:rPr>
        <w:t>ساتلي</w:t>
      </w:r>
      <w:r w:rsidRPr="002F1AE8">
        <w:rPr>
          <w:rtl/>
          <w:lang w:bidi="ar-EG"/>
        </w:rPr>
        <w:t xml:space="preserve"> غير مستقر بالنسبة إلى الأرض لم تبل</w:t>
      </w:r>
      <w:r w:rsidRPr="002F1AE8">
        <w:rPr>
          <w:rFonts w:hint="cs"/>
          <w:rtl/>
          <w:lang w:bidi="ar-EG"/>
        </w:rPr>
        <w:t>َّ</w:t>
      </w:r>
      <w:r w:rsidRPr="002F1AE8">
        <w:rPr>
          <w:rtl/>
          <w:lang w:bidi="ar-EG"/>
        </w:rPr>
        <w:t>غ بعد إلى المكتب، يضع المكتب نتيجة مؤاتية مشروطة ت</w:t>
      </w:r>
      <w:r w:rsidRPr="002F1AE8">
        <w:rPr>
          <w:rFonts w:hint="cs"/>
          <w:rtl/>
          <w:lang w:bidi="ar-EG"/>
        </w:rPr>
        <w:t>ُ</w:t>
      </w:r>
      <w:r w:rsidRPr="002F1AE8">
        <w:rPr>
          <w:rtl/>
          <w:lang w:bidi="ar-EG"/>
        </w:rPr>
        <w:t>ستعرض في مرحلة التبليغ.</w:t>
      </w:r>
      <w:r w:rsidRPr="002F1AE8">
        <w:rPr>
          <w:cs/>
          <w:lang w:bidi="ar-EG"/>
        </w:rPr>
        <w:t>‎</w:t>
      </w:r>
    </w:p>
    <w:p w14:paraId="19FFEF4F" w14:textId="0D919089" w:rsidR="00953753" w:rsidRPr="00953753" w:rsidRDefault="00700B6C" w:rsidP="00700B6C">
      <w:pPr>
        <w:spacing w:before="360"/>
        <w:rPr>
          <w:rtl/>
          <w:lang w:val="en-US"/>
        </w:rPr>
      </w:pPr>
      <w:r w:rsidRPr="002F1AE8">
        <w:rPr>
          <w:rtl/>
          <w:lang w:bidi="ar-EG"/>
        </w:rPr>
        <w:t>‏وفي الحالات التي تقد</w:t>
      </w:r>
      <w:r w:rsidRPr="002F1AE8">
        <w:rPr>
          <w:rFonts w:hint="cs"/>
          <w:rtl/>
          <w:lang w:bidi="ar-EG"/>
        </w:rPr>
        <w:t>َّ</w:t>
      </w:r>
      <w:r w:rsidRPr="002F1AE8">
        <w:rPr>
          <w:rtl/>
          <w:lang w:bidi="ar-EG"/>
        </w:rPr>
        <w:t xml:space="preserve">م فيها محطة فضائية </w:t>
      </w:r>
      <w:r>
        <w:rPr>
          <w:rFonts w:hint="cs"/>
          <w:rtl/>
          <w:lang w:bidi="ar-EG"/>
        </w:rPr>
        <w:t xml:space="preserve">في خدمة الأبحاث الفضائية في نطاق الترددات </w:t>
      </w:r>
      <w:r>
        <w:rPr>
          <w:lang w:bidi="ar-EG"/>
        </w:rPr>
        <w:t>GHz 15,35-14,8</w:t>
      </w:r>
      <w:r>
        <w:rPr>
          <w:rFonts w:hint="cs"/>
          <w:rtl/>
          <w:lang w:bidi="ar-EG"/>
        </w:rPr>
        <w:t xml:space="preserve"> </w:t>
      </w:r>
      <w:r w:rsidRPr="002F1AE8">
        <w:rPr>
          <w:rtl/>
          <w:lang w:bidi="ar-EG"/>
        </w:rPr>
        <w:t xml:space="preserve">للتبليغ، ولكن المحطة الفضائية المصاحبة ليست في مرحلة النشر المسبق أو التنسيق (حسب الاقتضاء) أو التبليغ، </w:t>
      </w:r>
      <w:r w:rsidRPr="002F1AE8">
        <w:rPr>
          <w:rFonts w:hint="cs"/>
          <w:rtl/>
          <w:lang w:bidi="ar-EG"/>
        </w:rPr>
        <w:t>يُ</w:t>
      </w:r>
      <w:r w:rsidRPr="002F1AE8">
        <w:rPr>
          <w:rtl/>
          <w:lang w:bidi="ar-EG"/>
        </w:rPr>
        <w:t xml:space="preserve">عتبر </w:t>
      </w:r>
      <w:r w:rsidRPr="002F1AE8">
        <w:rPr>
          <w:rFonts w:hint="cs"/>
          <w:rtl/>
          <w:lang w:bidi="ar-EG"/>
        </w:rPr>
        <w:t xml:space="preserve">استلام </w:t>
      </w:r>
      <w:r w:rsidRPr="002F1AE8">
        <w:rPr>
          <w:rtl/>
          <w:lang w:bidi="ar-EG"/>
        </w:rPr>
        <w:t>تخصيصات التردد</w:t>
      </w:r>
      <w:r w:rsidRPr="002F1AE8">
        <w:rPr>
          <w:rFonts w:hint="cs"/>
          <w:rtl/>
          <w:lang w:bidi="ar-EG"/>
        </w:rPr>
        <w:t>ات</w:t>
      </w:r>
      <w:r w:rsidRPr="002F1AE8">
        <w:rPr>
          <w:rtl/>
          <w:lang w:bidi="ar-EG"/>
        </w:rPr>
        <w:t xml:space="preserve"> المقابلة للمحطة الفضائية المبل</w:t>
      </w:r>
      <w:r w:rsidRPr="002F1AE8">
        <w:rPr>
          <w:rFonts w:hint="cs"/>
          <w:rtl/>
          <w:lang w:bidi="ar-EG"/>
        </w:rPr>
        <w:t>َّ</w:t>
      </w:r>
      <w:r w:rsidRPr="002F1AE8">
        <w:rPr>
          <w:rtl/>
          <w:lang w:bidi="ar-EG"/>
        </w:rPr>
        <w:t>غ</w:t>
      </w:r>
      <w:r w:rsidRPr="002F1AE8">
        <w:rPr>
          <w:rFonts w:hint="cs"/>
          <w:rtl/>
          <w:lang w:bidi="ar-EG"/>
        </w:rPr>
        <w:t xml:space="preserve"> عنها</w:t>
      </w:r>
      <w:r w:rsidRPr="002F1AE8">
        <w:rPr>
          <w:rtl/>
          <w:lang w:bidi="ar-EG"/>
        </w:rPr>
        <w:t xml:space="preserve"> غير مقبول (انظر القسم</w:t>
      </w:r>
      <w:r>
        <w:rPr>
          <w:rFonts w:hint="cs"/>
          <w:rtl/>
          <w:lang w:bidi="ar-EG"/>
        </w:rPr>
        <w:t> </w:t>
      </w:r>
      <w:r w:rsidRPr="002F1AE8">
        <w:rPr>
          <w:cs/>
          <w:lang w:bidi="ar-EG"/>
        </w:rPr>
        <w:t>‎</w:t>
      </w:r>
      <w:r w:rsidRPr="002F1AE8">
        <w:rPr>
          <w:lang w:bidi="ar-EG"/>
        </w:rPr>
        <w:t>3.3.4</w:t>
      </w:r>
      <w:r w:rsidRPr="002F1AE8">
        <w:rPr>
          <w:rtl/>
          <w:lang w:bidi="ar-EG"/>
        </w:rPr>
        <w:t xml:space="preserve"> ‏من القواعد المتعلقة بقابلية</w:t>
      </w:r>
      <w:r w:rsidR="001A4A74">
        <w:rPr>
          <w:rFonts w:hint="cs"/>
          <w:rtl/>
          <w:lang w:bidi="ar-EG"/>
        </w:rPr>
        <w:t> </w:t>
      </w:r>
      <w:r w:rsidRPr="002F1AE8">
        <w:rPr>
          <w:rtl/>
          <w:lang w:bidi="ar-EG"/>
        </w:rPr>
        <w:t>الاستقبال).</w:t>
      </w:r>
      <w:r w:rsidRPr="002F1AE8">
        <w:rPr>
          <w:cs/>
          <w:lang w:bidi="ar-EG"/>
        </w:rPr>
        <w:t>‎</w:t>
      </w:r>
    </w:p>
    <w:p w14:paraId="5BDBAD86" w14:textId="3A686A7A" w:rsidR="00CC1FD6" w:rsidRDefault="004B345F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  <w:r>
        <w:rPr>
          <w:rFonts w:hint="cs"/>
          <w:rtl/>
          <w:lang w:val="en-US"/>
        </w:rPr>
        <w:t>__________</w:t>
      </w:r>
      <w:r w:rsidR="00514AEE">
        <w:rPr>
          <w:rFonts w:hint="cs"/>
          <w:rtl/>
          <w:lang w:val="en-US"/>
        </w:rPr>
        <w:t>___</w:t>
      </w:r>
      <w:r>
        <w:rPr>
          <w:rFonts w:hint="cs"/>
          <w:rtl/>
          <w:lang w:val="en-US"/>
        </w:rPr>
        <w:t>_</w:t>
      </w:r>
    </w:p>
    <w:p w14:paraId="52C9B086" w14:textId="1E85D53B" w:rsidR="00985E87" w:rsidRDefault="00985E87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396D57AB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7C88C71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370CEBE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2E7C58FA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7092288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23AC7D33" w14:textId="77777777" w:rsidR="009A660A" w:rsidRDefault="009A660A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BE7AD3D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115FF312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020492EE" w14:textId="77777777" w:rsidR="005F5EB1" w:rsidRDefault="005F5EB1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17F26A1A" w14:textId="77777777" w:rsidR="009A660A" w:rsidRDefault="009A660A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443BCBF0" w14:textId="77777777" w:rsidR="009A660A" w:rsidRDefault="009A660A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34328A86" w14:textId="77777777" w:rsidR="00514AEE" w:rsidRDefault="00514AEE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2F9F288" w14:textId="159CD9A7" w:rsidR="00CC1FD6" w:rsidRDefault="00CC1FD6" w:rsidP="00D86EEF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600"/>
        <w:jc w:val="center"/>
        <w:rPr>
          <w:rtl/>
          <w:lang w:val="en-US"/>
        </w:rPr>
        <w:sectPr w:rsidR="00CC1FD6" w:rsidSect="003109FD">
          <w:headerReference w:type="even" r:id="rId8"/>
          <w:headerReference w:type="default" r:id="rId9"/>
          <w:footnotePr>
            <w:pos w:val="beneathText"/>
          </w:footnotePr>
          <w:type w:val="oddPage"/>
          <w:pgSz w:w="11907" w:h="16834" w:code="9"/>
          <w:pgMar w:top="1701" w:right="1985" w:bottom="1134" w:left="851" w:header="720" w:footer="482" w:gutter="0"/>
          <w:paperSrc w:first="15" w:other="15"/>
          <w:pgNumType w:start="8"/>
          <w:cols w:space="720"/>
          <w:vAlign w:val="both"/>
          <w:bidi/>
          <w:rtlGutter/>
        </w:sectPr>
      </w:pPr>
    </w:p>
    <w:p w14:paraId="29DA356E" w14:textId="77777777" w:rsidR="003D2031" w:rsidRPr="00FA7418" w:rsidRDefault="003D2031" w:rsidP="00FA7418">
      <w:pPr>
        <w:rPr>
          <w:rtl/>
        </w:rPr>
      </w:pPr>
    </w:p>
    <w:sectPr w:rsidR="003D2031" w:rsidRPr="00FA7418" w:rsidSect="00C97A86">
      <w:headerReference w:type="even" r:id="rId10"/>
      <w:headerReference w:type="default" r:id="rId11"/>
      <w:footnotePr>
        <w:pos w:val="beneathText"/>
      </w:footnotePr>
      <w:pgSz w:w="11907" w:h="16834" w:code="9"/>
      <w:pgMar w:top="1701" w:right="1985" w:bottom="1134" w:left="851" w:header="720" w:footer="482" w:gutter="0"/>
      <w:paperSrc w:first="4" w:other="4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0FCC2" w14:textId="77777777" w:rsidR="00BC4F91" w:rsidRDefault="00BC4F91">
      <w:r>
        <w:separator/>
      </w:r>
    </w:p>
  </w:endnote>
  <w:endnote w:type="continuationSeparator" w:id="0">
    <w:p w14:paraId="71F23D60" w14:textId="77777777" w:rsidR="00BC4F91" w:rsidRDefault="00BC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5A6B9" w14:textId="77777777" w:rsidR="00BC4F91" w:rsidRDefault="00BC4F91" w:rsidP="00C93FD1">
      <w:pPr>
        <w:spacing w:after="40"/>
        <w:rPr>
          <w:rtl/>
        </w:rPr>
      </w:pPr>
      <w:r>
        <w:t>____________________</w:t>
      </w:r>
    </w:p>
  </w:footnote>
  <w:footnote w:type="continuationSeparator" w:id="0">
    <w:p w14:paraId="577EC7D5" w14:textId="77777777" w:rsidR="00BC4F91" w:rsidRDefault="00BC4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6A0BB0" w:rsidRPr="000F2A0B" w14:paraId="75B8458E" w14:textId="77777777" w:rsidTr="006A0BB0">
      <w:tc>
        <w:tcPr>
          <w:tcW w:w="1701" w:type="dxa"/>
        </w:tcPr>
        <w:p w14:paraId="3D74AAEE" w14:textId="77777777" w:rsidR="006A0BB0" w:rsidRPr="00913BF7" w:rsidRDefault="006A0BB0" w:rsidP="006A0BB0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3FCE4D1E" w14:textId="08C31998" w:rsidR="006A0BB0" w:rsidRPr="000F2A0B" w:rsidRDefault="00A83247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</w:t>
          </w:r>
          <w:r w:rsidR="00700B6C">
            <w:rPr>
              <w:sz w:val="21"/>
              <w:szCs w:val="28"/>
              <w:lang w:val="en-US"/>
            </w:rPr>
            <w:t>678</w:t>
          </w:r>
        </w:p>
      </w:tc>
      <w:tc>
        <w:tcPr>
          <w:tcW w:w="1701" w:type="dxa"/>
        </w:tcPr>
        <w:p w14:paraId="68715DE0" w14:textId="537CBDB6" w:rsidR="006A0BB0" w:rsidRPr="000F2A0B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="00A83247" w:rsidRPr="00A83247">
            <w:rPr>
              <w:rStyle w:val="PageNumber"/>
              <w:sz w:val="21"/>
              <w:szCs w:val="21"/>
            </w:rPr>
            <w:t>2</w:t>
          </w:r>
        </w:p>
      </w:tc>
      <w:tc>
        <w:tcPr>
          <w:tcW w:w="1701" w:type="dxa"/>
        </w:tcPr>
        <w:p w14:paraId="602B3C61" w14:textId="77777777" w:rsidR="006A0BB0" w:rsidRPr="00463F45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sz w:val="21"/>
              <w:szCs w:val="28"/>
            </w:rPr>
            <w:t>5</w:t>
          </w:r>
        </w:p>
      </w:tc>
    </w:tr>
  </w:tbl>
  <w:p w14:paraId="39513D24" w14:textId="77777777" w:rsidR="006A0BB0" w:rsidRDefault="006A0BB0" w:rsidP="00D80D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3109FD" w:rsidRPr="000F2A0B" w14:paraId="076AC818" w14:textId="77777777" w:rsidTr="003109FD">
      <w:trPr>
        <w:jc w:val="right"/>
      </w:trPr>
      <w:tc>
        <w:tcPr>
          <w:tcW w:w="1701" w:type="dxa"/>
        </w:tcPr>
        <w:p w14:paraId="6684D294" w14:textId="77777777" w:rsidR="003109FD" w:rsidRPr="00913BF7" w:rsidRDefault="003109FD" w:rsidP="003109FD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108F73C6" w14:textId="3C4D02F8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</w:t>
          </w:r>
          <w:r w:rsidR="00700B6C">
            <w:rPr>
              <w:sz w:val="21"/>
              <w:szCs w:val="28"/>
              <w:lang w:val="en-US"/>
            </w:rPr>
            <w:t>678</w:t>
          </w:r>
        </w:p>
      </w:tc>
      <w:tc>
        <w:tcPr>
          <w:tcW w:w="1701" w:type="dxa"/>
        </w:tcPr>
        <w:p w14:paraId="6A593E01" w14:textId="46606F36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3109FD">
            <w:rPr>
              <w:rStyle w:val="PageNumber"/>
              <w:sz w:val="21"/>
              <w:szCs w:val="21"/>
            </w:rPr>
            <w:t>1</w:t>
          </w:r>
        </w:p>
      </w:tc>
      <w:tc>
        <w:tcPr>
          <w:tcW w:w="1701" w:type="dxa"/>
        </w:tcPr>
        <w:p w14:paraId="7CACACB6" w14:textId="77777777" w:rsidR="003109FD" w:rsidRPr="00463F45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sz w:val="21"/>
              <w:szCs w:val="28"/>
            </w:rPr>
            <w:t>5</w:t>
          </w:r>
        </w:p>
      </w:tc>
    </w:tr>
  </w:tbl>
  <w:p w14:paraId="5FE0687C" w14:textId="77777777" w:rsidR="003109FD" w:rsidRDefault="00310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2DE83" w14:textId="77777777" w:rsidR="00D86EEF" w:rsidRPr="00D86EEF" w:rsidRDefault="00D86EEF" w:rsidP="00D86E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28AF3" w14:textId="77777777" w:rsidR="00EC3E1B" w:rsidRPr="00EC3E1B" w:rsidRDefault="00EC3E1B" w:rsidP="00EC3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465A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86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4992966">
    <w:abstractNumId w:val="10"/>
  </w:num>
  <w:num w:numId="2" w16cid:durableId="1096369281">
    <w:abstractNumId w:val="6"/>
  </w:num>
  <w:num w:numId="3" w16cid:durableId="1500273361">
    <w:abstractNumId w:val="5"/>
  </w:num>
  <w:num w:numId="4" w16cid:durableId="744491579">
    <w:abstractNumId w:val="4"/>
  </w:num>
  <w:num w:numId="5" w16cid:durableId="1215658314">
    <w:abstractNumId w:val="8"/>
  </w:num>
  <w:num w:numId="6" w16cid:durableId="880166870">
    <w:abstractNumId w:val="3"/>
  </w:num>
  <w:num w:numId="7" w16cid:durableId="335419532">
    <w:abstractNumId w:val="2"/>
  </w:num>
  <w:num w:numId="8" w16cid:durableId="539778426">
    <w:abstractNumId w:val="1"/>
  </w:num>
  <w:num w:numId="9" w16cid:durableId="648052576">
    <w:abstractNumId w:val="0"/>
  </w:num>
  <w:num w:numId="10" w16cid:durableId="707140546">
    <w:abstractNumId w:val="9"/>
  </w:num>
  <w:num w:numId="11" w16cid:durableId="12134968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proofState w:spelling="clean" w:grammar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07B3F"/>
    <w:rsid w:val="00007EE8"/>
    <w:rsid w:val="000108CE"/>
    <w:rsid w:val="000142FA"/>
    <w:rsid w:val="0001728E"/>
    <w:rsid w:val="000219C8"/>
    <w:rsid w:val="00023A9B"/>
    <w:rsid w:val="000259BA"/>
    <w:rsid w:val="00026027"/>
    <w:rsid w:val="00041DB9"/>
    <w:rsid w:val="00041E07"/>
    <w:rsid w:val="000649B6"/>
    <w:rsid w:val="00066FCF"/>
    <w:rsid w:val="000737AA"/>
    <w:rsid w:val="000806C2"/>
    <w:rsid w:val="000939F0"/>
    <w:rsid w:val="000B1AAD"/>
    <w:rsid w:val="000B2BDC"/>
    <w:rsid w:val="000D0914"/>
    <w:rsid w:val="000D12D3"/>
    <w:rsid w:val="000E3FA1"/>
    <w:rsid w:val="000F2A0B"/>
    <w:rsid w:val="000F2BFA"/>
    <w:rsid w:val="000F7E54"/>
    <w:rsid w:val="00106CC7"/>
    <w:rsid w:val="001139B6"/>
    <w:rsid w:val="001147B6"/>
    <w:rsid w:val="00130C60"/>
    <w:rsid w:val="00131205"/>
    <w:rsid w:val="001370F0"/>
    <w:rsid w:val="00144D07"/>
    <w:rsid w:val="001466E0"/>
    <w:rsid w:val="00146A00"/>
    <w:rsid w:val="0015112D"/>
    <w:rsid w:val="001852F0"/>
    <w:rsid w:val="0018613B"/>
    <w:rsid w:val="00187469"/>
    <w:rsid w:val="00187992"/>
    <w:rsid w:val="001A11B0"/>
    <w:rsid w:val="001A1F30"/>
    <w:rsid w:val="001A4A74"/>
    <w:rsid w:val="001A6A0D"/>
    <w:rsid w:val="001B072D"/>
    <w:rsid w:val="001C3F11"/>
    <w:rsid w:val="001C44E5"/>
    <w:rsid w:val="001D5E72"/>
    <w:rsid w:val="001E59CA"/>
    <w:rsid w:val="001F56B1"/>
    <w:rsid w:val="00201333"/>
    <w:rsid w:val="0020710C"/>
    <w:rsid w:val="00211FE3"/>
    <w:rsid w:val="002242AE"/>
    <w:rsid w:val="002263E7"/>
    <w:rsid w:val="002301AE"/>
    <w:rsid w:val="002351AE"/>
    <w:rsid w:val="0023722E"/>
    <w:rsid w:val="002466FF"/>
    <w:rsid w:val="00247100"/>
    <w:rsid w:val="002631B1"/>
    <w:rsid w:val="00280C88"/>
    <w:rsid w:val="00295484"/>
    <w:rsid w:val="002A0104"/>
    <w:rsid w:val="002A2F95"/>
    <w:rsid w:val="002A3525"/>
    <w:rsid w:val="002B1957"/>
    <w:rsid w:val="002B41FC"/>
    <w:rsid w:val="002C0904"/>
    <w:rsid w:val="002C51D6"/>
    <w:rsid w:val="002C55F4"/>
    <w:rsid w:val="002D5EA3"/>
    <w:rsid w:val="002D6D41"/>
    <w:rsid w:val="002E6BA1"/>
    <w:rsid w:val="002F4DB2"/>
    <w:rsid w:val="003027E6"/>
    <w:rsid w:val="00302E08"/>
    <w:rsid w:val="00303E54"/>
    <w:rsid w:val="00305C95"/>
    <w:rsid w:val="003109FD"/>
    <w:rsid w:val="00314E82"/>
    <w:rsid w:val="00315142"/>
    <w:rsid w:val="003215F9"/>
    <w:rsid w:val="00331783"/>
    <w:rsid w:val="00331C02"/>
    <w:rsid w:val="00341672"/>
    <w:rsid w:val="00343301"/>
    <w:rsid w:val="00347A94"/>
    <w:rsid w:val="00354071"/>
    <w:rsid w:val="0035435D"/>
    <w:rsid w:val="00355DF6"/>
    <w:rsid w:val="00360881"/>
    <w:rsid w:val="00363434"/>
    <w:rsid w:val="00370E72"/>
    <w:rsid w:val="00371E61"/>
    <w:rsid w:val="00383B60"/>
    <w:rsid w:val="0038673D"/>
    <w:rsid w:val="00395674"/>
    <w:rsid w:val="00395A7E"/>
    <w:rsid w:val="00395BCF"/>
    <w:rsid w:val="003A1656"/>
    <w:rsid w:val="003A6FFD"/>
    <w:rsid w:val="003B0FDF"/>
    <w:rsid w:val="003B3F4E"/>
    <w:rsid w:val="003B72CB"/>
    <w:rsid w:val="003C1767"/>
    <w:rsid w:val="003D2031"/>
    <w:rsid w:val="003E781B"/>
    <w:rsid w:val="003F7148"/>
    <w:rsid w:val="00401900"/>
    <w:rsid w:val="004036A6"/>
    <w:rsid w:val="0041536E"/>
    <w:rsid w:val="0041787E"/>
    <w:rsid w:val="00433E7A"/>
    <w:rsid w:val="0044702B"/>
    <w:rsid w:val="00461CCA"/>
    <w:rsid w:val="00463414"/>
    <w:rsid w:val="00463F45"/>
    <w:rsid w:val="004672FA"/>
    <w:rsid w:val="004831C5"/>
    <w:rsid w:val="00484E05"/>
    <w:rsid w:val="00490373"/>
    <w:rsid w:val="00493D63"/>
    <w:rsid w:val="00495869"/>
    <w:rsid w:val="004977E8"/>
    <w:rsid w:val="004A6415"/>
    <w:rsid w:val="004B345F"/>
    <w:rsid w:val="004B3AA8"/>
    <w:rsid w:val="004F3A4E"/>
    <w:rsid w:val="00514AEE"/>
    <w:rsid w:val="00522203"/>
    <w:rsid w:val="005242A5"/>
    <w:rsid w:val="005267C4"/>
    <w:rsid w:val="00526F05"/>
    <w:rsid w:val="00527623"/>
    <w:rsid w:val="0053341A"/>
    <w:rsid w:val="00533B05"/>
    <w:rsid w:val="00537583"/>
    <w:rsid w:val="00540968"/>
    <w:rsid w:val="00543579"/>
    <w:rsid w:val="0054576E"/>
    <w:rsid w:val="0055056E"/>
    <w:rsid w:val="00551F95"/>
    <w:rsid w:val="00553B1D"/>
    <w:rsid w:val="00565B0A"/>
    <w:rsid w:val="005743AD"/>
    <w:rsid w:val="005762FD"/>
    <w:rsid w:val="00580335"/>
    <w:rsid w:val="00596A1C"/>
    <w:rsid w:val="005A1A42"/>
    <w:rsid w:val="005A3AD2"/>
    <w:rsid w:val="005B1493"/>
    <w:rsid w:val="005B7652"/>
    <w:rsid w:val="005D48B1"/>
    <w:rsid w:val="005E7E78"/>
    <w:rsid w:val="005F5EB1"/>
    <w:rsid w:val="005F70F5"/>
    <w:rsid w:val="00606569"/>
    <w:rsid w:val="00621D19"/>
    <w:rsid w:val="0063648F"/>
    <w:rsid w:val="006439A3"/>
    <w:rsid w:val="00646592"/>
    <w:rsid w:val="006577D4"/>
    <w:rsid w:val="0066056C"/>
    <w:rsid w:val="006667B4"/>
    <w:rsid w:val="0068278C"/>
    <w:rsid w:val="006A0BB0"/>
    <w:rsid w:val="006A389D"/>
    <w:rsid w:val="006A67CA"/>
    <w:rsid w:val="006B0012"/>
    <w:rsid w:val="006B0E78"/>
    <w:rsid w:val="006B3E33"/>
    <w:rsid w:val="006B42DC"/>
    <w:rsid w:val="006B5D10"/>
    <w:rsid w:val="006C1EF7"/>
    <w:rsid w:val="006C24E8"/>
    <w:rsid w:val="006C4A2D"/>
    <w:rsid w:val="006C5C21"/>
    <w:rsid w:val="006C7BED"/>
    <w:rsid w:val="006D4971"/>
    <w:rsid w:val="006E1B4C"/>
    <w:rsid w:val="006E5412"/>
    <w:rsid w:val="006E6955"/>
    <w:rsid w:val="00700B6C"/>
    <w:rsid w:val="00702621"/>
    <w:rsid w:val="00713969"/>
    <w:rsid w:val="00713C2F"/>
    <w:rsid w:val="007144B0"/>
    <w:rsid w:val="00716DAF"/>
    <w:rsid w:val="00724C96"/>
    <w:rsid w:val="00726BED"/>
    <w:rsid w:val="007358FA"/>
    <w:rsid w:val="00740CE6"/>
    <w:rsid w:val="007460F7"/>
    <w:rsid w:val="0076204A"/>
    <w:rsid w:val="00770B96"/>
    <w:rsid w:val="00777433"/>
    <w:rsid w:val="0078035C"/>
    <w:rsid w:val="0078123B"/>
    <w:rsid w:val="007839C7"/>
    <w:rsid w:val="007B3B52"/>
    <w:rsid w:val="007B3EF8"/>
    <w:rsid w:val="007E1AD1"/>
    <w:rsid w:val="007E6C09"/>
    <w:rsid w:val="007F222F"/>
    <w:rsid w:val="00833D51"/>
    <w:rsid w:val="008535A0"/>
    <w:rsid w:val="00855545"/>
    <w:rsid w:val="00864186"/>
    <w:rsid w:val="00867AB1"/>
    <w:rsid w:val="008752B9"/>
    <w:rsid w:val="00885EC1"/>
    <w:rsid w:val="0089392F"/>
    <w:rsid w:val="00896A4D"/>
    <w:rsid w:val="008A41D6"/>
    <w:rsid w:val="008A645A"/>
    <w:rsid w:val="008B0B84"/>
    <w:rsid w:val="008B178E"/>
    <w:rsid w:val="008B1821"/>
    <w:rsid w:val="008B5994"/>
    <w:rsid w:val="008B631A"/>
    <w:rsid w:val="008C37C2"/>
    <w:rsid w:val="008C4515"/>
    <w:rsid w:val="008D54FA"/>
    <w:rsid w:val="008E6536"/>
    <w:rsid w:val="0090579D"/>
    <w:rsid w:val="00906952"/>
    <w:rsid w:val="009110D0"/>
    <w:rsid w:val="00913BF7"/>
    <w:rsid w:val="009141EC"/>
    <w:rsid w:val="009158D2"/>
    <w:rsid w:val="00915B24"/>
    <w:rsid w:val="009169C2"/>
    <w:rsid w:val="009369A5"/>
    <w:rsid w:val="00950023"/>
    <w:rsid w:val="00950DB0"/>
    <w:rsid w:val="00953753"/>
    <w:rsid w:val="00955FCB"/>
    <w:rsid w:val="00957281"/>
    <w:rsid w:val="00957CD2"/>
    <w:rsid w:val="00964326"/>
    <w:rsid w:val="009748BD"/>
    <w:rsid w:val="00985E87"/>
    <w:rsid w:val="009904A6"/>
    <w:rsid w:val="00992524"/>
    <w:rsid w:val="00993C1C"/>
    <w:rsid w:val="00994C09"/>
    <w:rsid w:val="009A3E5E"/>
    <w:rsid w:val="009A660A"/>
    <w:rsid w:val="009B0E55"/>
    <w:rsid w:val="009B2A2E"/>
    <w:rsid w:val="009B6250"/>
    <w:rsid w:val="009D2FA0"/>
    <w:rsid w:val="009D745C"/>
    <w:rsid w:val="009E055E"/>
    <w:rsid w:val="009E4DA8"/>
    <w:rsid w:val="009E6537"/>
    <w:rsid w:val="009F14F3"/>
    <w:rsid w:val="009F171D"/>
    <w:rsid w:val="009F465E"/>
    <w:rsid w:val="00A016B5"/>
    <w:rsid w:val="00A05B8B"/>
    <w:rsid w:val="00A0604B"/>
    <w:rsid w:val="00A12CF2"/>
    <w:rsid w:val="00A1591A"/>
    <w:rsid w:val="00A22D31"/>
    <w:rsid w:val="00A23391"/>
    <w:rsid w:val="00A24761"/>
    <w:rsid w:val="00A33873"/>
    <w:rsid w:val="00A41643"/>
    <w:rsid w:val="00A4696C"/>
    <w:rsid w:val="00A57843"/>
    <w:rsid w:val="00A64B91"/>
    <w:rsid w:val="00A71643"/>
    <w:rsid w:val="00A7482F"/>
    <w:rsid w:val="00A83247"/>
    <w:rsid w:val="00A86FC4"/>
    <w:rsid w:val="00A9160D"/>
    <w:rsid w:val="00A96616"/>
    <w:rsid w:val="00AA0409"/>
    <w:rsid w:val="00AA590B"/>
    <w:rsid w:val="00AB197F"/>
    <w:rsid w:val="00AC37A9"/>
    <w:rsid w:val="00AC41A3"/>
    <w:rsid w:val="00AD269C"/>
    <w:rsid w:val="00AE2A1A"/>
    <w:rsid w:val="00AF44BC"/>
    <w:rsid w:val="00B0354E"/>
    <w:rsid w:val="00B03A3E"/>
    <w:rsid w:val="00B10079"/>
    <w:rsid w:val="00B160CA"/>
    <w:rsid w:val="00B17F1C"/>
    <w:rsid w:val="00B37555"/>
    <w:rsid w:val="00B52E01"/>
    <w:rsid w:val="00B62797"/>
    <w:rsid w:val="00B765E7"/>
    <w:rsid w:val="00B97379"/>
    <w:rsid w:val="00B97D81"/>
    <w:rsid w:val="00BA19FB"/>
    <w:rsid w:val="00BA4B92"/>
    <w:rsid w:val="00BC4F91"/>
    <w:rsid w:val="00BD1567"/>
    <w:rsid w:val="00BE0D0E"/>
    <w:rsid w:val="00BE44C5"/>
    <w:rsid w:val="00BE78E6"/>
    <w:rsid w:val="00BF3BC8"/>
    <w:rsid w:val="00C24958"/>
    <w:rsid w:val="00C312FC"/>
    <w:rsid w:val="00C35BF5"/>
    <w:rsid w:val="00C47903"/>
    <w:rsid w:val="00C566E7"/>
    <w:rsid w:val="00C659C3"/>
    <w:rsid w:val="00C710CB"/>
    <w:rsid w:val="00C77CB5"/>
    <w:rsid w:val="00C92B16"/>
    <w:rsid w:val="00C93FD1"/>
    <w:rsid w:val="00C9724E"/>
    <w:rsid w:val="00C97A86"/>
    <w:rsid w:val="00CA1669"/>
    <w:rsid w:val="00CA1D42"/>
    <w:rsid w:val="00CA31BF"/>
    <w:rsid w:val="00CA4B7C"/>
    <w:rsid w:val="00CC0B26"/>
    <w:rsid w:val="00CC1FD6"/>
    <w:rsid w:val="00CC6AE5"/>
    <w:rsid w:val="00CD002A"/>
    <w:rsid w:val="00CD2902"/>
    <w:rsid w:val="00CE04CB"/>
    <w:rsid w:val="00CF1021"/>
    <w:rsid w:val="00CF6A9C"/>
    <w:rsid w:val="00D179E7"/>
    <w:rsid w:val="00D17C11"/>
    <w:rsid w:val="00D2521D"/>
    <w:rsid w:val="00D309A2"/>
    <w:rsid w:val="00D31B5C"/>
    <w:rsid w:val="00D50ED0"/>
    <w:rsid w:val="00D52795"/>
    <w:rsid w:val="00D61048"/>
    <w:rsid w:val="00D6279B"/>
    <w:rsid w:val="00D64384"/>
    <w:rsid w:val="00D65CDA"/>
    <w:rsid w:val="00D661E0"/>
    <w:rsid w:val="00D666E9"/>
    <w:rsid w:val="00D80DE4"/>
    <w:rsid w:val="00D8140A"/>
    <w:rsid w:val="00D86EEF"/>
    <w:rsid w:val="00DA5FA7"/>
    <w:rsid w:val="00DC0578"/>
    <w:rsid w:val="00DC46E5"/>
    <w:rsid w:val="00DD63F4"/>
    <w:rsid w:val="00DE66AC"/>
    <w:rsid w:val="00DE6CD7"/>
    <w:rsid w:val="00DE793F"/>
    <w:rsid w:val="00DF232A"/>
    <w:rsid w:val="00DF5487"/>
    <w:rsid w:val="00E003AC"/>
    <w:rsid w:val="00E00D38"/>
    <w:rsid w:val="00E0186A"/>
    <w:rsid w:val="00E03822"/>
    <w:rsid w:val="00E05D9E"/>
    <w:rsid w:val="00E077C0"/>
    <w:rsid w:val="00E17301"/>
    <w:rsid w:val="00E37078"/>
    <w:rsid w:val="00E40169"/>
    <w:rsid w:val="00E7261D"/>
    <w:rsid w:val="00E72A11"/>
    <w:rsid w:val="00E814E9"/>
    <w:rsid w:val="00E87071"/>
    <w:rsid w:val="00E92A9D"/>
    <w:rsid w:val="00E945FF"/>
    <w:rsid w:val="00EB08D6"/>
    <w:rsid w:val="00EB4871"/>
    <w:rsid w:val="00EB7F8D"/>
    <w:rsid w:val="00EC3E1B"/>
    <w:rsid w:val="00EC40B6"/>
    <w:rsid w:val="00EC59CD"/>
    <w:rsid w:val="00ED018F"/>
    <w:rsid w:val="00EE1D8E"/>
    <w:rsid w:val="00EE3A09"/>
    <w:rsid w:val="00EF1A08"/>
    <w:rsid w:val="00EF2764"/>
    <w:rsid w:val="00EF3F3E"/>
    <w:rsid w:val="00F012AC"/>
    <w:rsid w:val="00F0251D"/>
    <w:rsid w:val="00F05D82"/>
    <w:rsid w:val="00F07ABB"/>
    <w:rsid w:val="00F31095"/>
    <w:rsid w:val="00F3721A"/>
    <w:rsid w:val="00F37A32"/>
    <w:rsid w:val="00F419C1"/>
    <w:rsid w:val="00F576D1"/>
    <w:rsid w:val="00F6061F"/>
    <w:rsid w:val="00F76177"/>
    <w:rsid w:val="00F81A56"/>
    <w:rsid w:val="00F96B78"/>
    <w:rsid w:val="00FA7418"/>
    <w:rsid w:val="00FC01B7"/>
    <w:rsid w:val="00FC6D0E"/>
    <w:rsid w:val="00FE01FB"/>
    <w:rsid w:val="00FE3641"/>
    <w:rsid w:val="00FE3EEE"/>
    <w:rsid w:val="00FF07B7"/>
    <w:rsid w:val="00FF566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F3B50B3"/>
  <w15:docId w15:val="{0F0E1E4E-9C16-46A7-862E-1BFB5D43B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DA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8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link w:val="enumlev1Char"/>
    <w:rsid w:val="00295484"/>
    <w:pPr>
      <w:ind w:left="567" w:hanging="567"/>
    </w:pPr>
  </w:style>
  <w:style w:type="paragraph" w:customStyle="1" w:styleId="enumlev2">
    <w:name w:val="enumlev2"/>
    <w:basedOn w:val="enumlev1"/>
    <w:rsid w:val="00D80DE4"/>
    <w:pPr>
      <w:ind w:lef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 + 11 pt,Italic,Appel note de bas de p,Reference,Footnote Reference/"/>
    <w:basedOn w:val="DefaultParagraphFont"/>
    <w:qFormat/>
    <w:rsid w:val="002351AE"/>
    <w:rPr>
      <w:position w:val="0"/>
      <w:vertAlign w:val="superscript"/>
    </w:rPr>
  </w:style>
  <w:style w:type="paragraph" w:styleId="FootnoteText">
    <w:name w:val="footnote text"/>
    <w:aliases w:val="Footnote,Text,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8C4515"/>
    <w:pPr>
      <w:tabs>
        <w:tab w:val="left" w:pos="255"/>
      </w:tabs>
    </w:pPr>
    <w:rPr>
      <w:sz w:val="20"/>
      <w:szCs w:val="26"/>
    </w:rPr>
  </w:style>
  <w:style w:type="paragraph" w:customStyle="1" w:styleId="Note">
    <w:name w:val="Note"/>
    <w:basedOn w:val="Normal"/>
  </w:style>
  <w:style w:type="paragraph" w:styleId="Header">
    <w:name w:val="header"/>
    <w:aliases w:val="encabezad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E4DA8"/>
    <w:pPr>
      <w:keepNext/>
      <w:keepLines/>
      <w:spacing w:before="240" w:after="28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rsid w:val="009E4DA8"/>
    <w:pPr>
      <w:keepNext/>
      <w:keepLines/>
      <w:spacing w:before="480" w:after="28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495869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styleId="ListBullet">
    <w:name w:val="List Bullet"/>
    <w:basedOn w:val="Normal"/>
    <w:rsid w:val="00495869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283" w:hanging="283"/>
    </w:pPr>
    <w:rPr>
      <w:rFonts w:cs="Times New Roman"/>
      <w:lang w:val="en-US" w:eastAsia="zh-CN"/>
    </w:rPr>
  </w:style>
  <w:style w:type="paragraph" w:styleId="ListBullet2">
    <w:name w:val="List Bullet 2"/>
    <w:basedOn w:val="Normal"/>
    <w:rsid w:val="000806C2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customStyle="1" w:styleId="StyleHeading1Centered">
    <w:name w:val="Style Heading 1 + Centered"/>
    <w:basedOn w:val="Heading1"/>
    <w:rsid w:val="00955FCB"/>
    <w:pPr>
      <w:jc w:val="center"/>
    </w:pPr>
    <w:rPr>
      <w:bCs/>
    </w:rPr>
  </w:style>
  <w:style w:type="character" w:customStyle="1" w:styleId="enumlev1Char">
    <w:name w:val="enumlev1 Char"/>
    <w:link w:val="enumlev1"/>
    <w:rsid w:val="00D86EEF"/>
    <w:rPr>
      <w:rFonts w:ascii="Times New Roman" w:hAnsi="Times New Roman" w:cs="Traditional Arabic"/>
      <w:sz w:val="22"/>
      <w:szCs w:val="30"/>
      <w:lang w:val="en-GB" w:eastAsia="en-US"/>
    </w:rPr>
  </w:style>
  <w:style w:type="character" w:customStyle="1" w:styleId="FootnoteTextChar">
    <w:name w:val="Footnote Text Char"/>
    <w:aliases w:val="Footnote Char,Text Char,footnote text Char,ALTS FOOTNOTE Char,Footnote Text Char Char1 Char,Footnote Text Char4 Char Char Char,Footnote Text Char1 Char1 Char1 Char Char,Footnote Text Char Char1 Char1 Char Char Char,DNV-FT Char"/>
    <w:link w:val="FootnoteText"/>
    <w:rsid w:val="00EC3E1B"/>
    <w:rPr>
      <w:rFonts w:ascii="Times New Roman" w:hAnsi="Times New Roman" w:cs="Traditional Arabic"/>
      <w:szCs w:val="26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211FE3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1FE3"/>
    <w:rPr>
      <w:rFonts w:ascii="Segoe UI" w:hAnsi="Segoe UI" w:cs="Segoe UI"/>
      <w:sz w:val="18"/>
      <w:szCs w:val="18"/>
      <w:lang w:val="en-GB" w:eastAsia="en-US"/>
    </w:rPr>
  </w:style>
  <w:style w:type="paragraph" w:customStyle="1" w:styleId="enumlev10">
    <w:name w:val="enumlev 1"/>
    <w:basedOn w:val="Normal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794" w:hanging="794"/>
      <w:textAlignment w:val="auto"/>
      <w:outlineLvl w:val="0"/>
    </w:pPr>
    <w:rPr>
      <w:rFonts w:ascii="Dubai" w:eastAsiaTheme="minorEastAsia" w:hAnsi="Dubai" w:cs="Dubai"/>
      <w:szCs w:val="22"/>
      <w:lang w:val="en-US" w:eastAsia="zh-CN" w:bidi="ar-SY"/>
    </w:rPr>
  </w:style>
  <w:style w:type="paragraph" w:customStyle="1" w:styleId="enumlev20">
    <w:name w:val="enumlev 2"/>
    <w:basedOn w:val="Normal"/>
    <w:next w:val="enumlev10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1588" w:hanging="794"/>
      <w:textAlignment w:val="auto"/>
      <w:outlineLvl w:val="1"/>
    </w:pPr>
    <w:rPr>
      <w:rFonts w:ascii="Dubai" w:eastAsiaTheme="minorEastAsia" w:hAnsi="Dubai" w:cs="Dubai"/>
      <w:szCs w:val="22"/>
      <w:lang w:val="en-US" w:eastAsia="zh-CN"/>
    </w:rPr>
  </w:style>
  <w:style w:type="paragraph" w:customStyle="1" w:styleId="Appendixtitle">
    <w:name w:val="Appendix title"/>
    <w:basedOn w:val="Normal"/>
    <w:qFormat/>
    <w:rsid w:val="00514AEE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Times New Roman Bold" w:eastAsiaTheme="minorEastAsia" w:hAnsi="Times New Roman Bold"/>
      <w:b/>
      <w:bCs/>
      <w:sz w:val="28"/>
      <w:szCs w:val="36"/>
      <w:lang w:val="en-US" w:eastAsia="zh-CN"/>
    </w:rPr>
  </w:style>
  <w:style w:type="paragraph" w:styleId="Index4">
    <w:name w:val="index 4"/>
    <w:basedOn w:val="Normal"/>
    <w:next w:val="Normal"/>
    <w:autoRedefine/>
    <w:semiHidden/>
    <w:unhideWhenUsed/>
    <w:rsid w:val="0001728E"/>
    <w:pPr>
      <w:tabs>
        <w:tab w:val="clear" w:pos="794"/>
        <w:tab w:val="clear" w:pos="1191"/>
        <w:tab w:val="clear" w:pos="1588"/>
        <w:tab w:val="clear" w:pos="1985"/>
      </w:tabs>
      <w:spacing w:before="0" w:line="240" w:lineRule="auto"/>
      <w:ind w:left="880" w:hanging="220"/>
    </w:pPr>
  </w:style>
  <w:style w:type="paragraph" w:customStyle="1" w:styleId="Footnotetexte">
    <w:name w:val="Footnote texte"/>
    <w:basedOn w:val="Normal"/>
    <w:qFormat/>
    <w:rsid w:val="0068278C"/>
    <w:pPr>
      <w:tabs>
        <w:tab w:val="clear" w:pos="1191"/>
        <w:tab w:val="clear" w:pos="1588"/>
        <w:tab w:val="clear" w:pos="1985"/>
        <w:tab w:val="left" w:pos="397"/>
      </w:tabs>
      <w:overflowPunct/>
      <w:autoSpaceDE/>
      <w:autoSpaceDN/>
      <w:adjustRightInd/>
      <w:spacing w:before="60" w:line="168" w:lineRule="auto"/>
      <w:ind w:left="397" w:hanging="397"/>
      <w:textAlignment w:val="auto"/>
    </w:pPr>
    <w:rPr>
      <w:rFonts w:ascii="Dubai" w:eastAsiaTheme="minorEastAsia" w:hAnsi="Dubai" w:cs="Dubai"/>
      <w:sz w:val="20"/>
      <w:szCs w:val="20"/>
      <w:lang w:val="en-US" w:eastAsia="zh-CN"/>
    </w:rPr>
  </w:style>
  <w:style w:type="paragraph" w:customStyle="1" w:styleId="Articletitle">
    <w:name w:val="Article title"/>
    <w:basedOn w:val="Normal"/>
    <w:qFormat/>
    <w:rsid w:val="006C4A2D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Dubai" w:eastAsiaTheme="minorEastAsia" w:hAnsi="Dubai" w:cs="Dubai"/>
      <w:b/>
      <w:bCs/>
      <w:sz w:val="28"/>
      <w:szCs w:val="28"/>
      <w:lang w:val="en-US" w:eastAsia="zh-CN" w:bidi="ar-SY"/>
    </w:rPr>
  </w:style>
  <w:style w:type="paragraph" w:customStyle="1" w:styleId="Annextitle">
    <w:name w:val="Annex title"/>
    <w:basedOn w:val="Normal"/>
    <w:qFormat/>
    <w:rsid w:val="00953753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Dubai" w:eastAsiaTheme="minorEastAsia" w:hAnsi="Dubai" w:cs="Dubai"/>
      <w:b/>
      <w:bCs/>
      <w:sz w:val="28"/>
      <w:szCs w:val="28"/>
      <w:lang w:val="en-US" w:eastAsia="zh-CN" w:bidi="ar-SY"/>
    </w:rPr>
  </w:style>
  <w:style w:type="paragraph" w:customStyle="1" w:styleId="Section10">
    <w:name w:val="Section 1"/>
    <w:basedOn w:val="Normal"/>
    <w:qFormat/>
    <w:rsid w:val="00953753"/>
    <w:pPr>
      <w:keepNext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240"/>
      <w:jc w:val="center"/>
      <w:textAlignment w:val="auto"/>
    </w:pPr>
    <w:rPr>
      <w:rFonts w:ascii="Dubai" w:eastAsiaTheme="minorEastAsia" w:hAnsi="Dubai" w:cs="Dubai"/>
      <w:b/>
      <w:bCs/>
      <w:sz w:val="26"/>
      <w:szCs w:val="26"/>
      <w:lang w:val="en-US" w:eastAsia="zh-CN" w:bidi="ar-SY"/>
    </w:rPr>
  </w:style>
  <w:style w:type="character" w:customStyle="1" w:styleId="Heading2Char">
    <w:name w:val="Heading 2 Char"/>
    <w:link w:val="Heading2"/>
    <w:rsid w:val="00700B6C"/>
    <w:rPr>
      <w:rFonts w:ascii="Times New Roman Bold" w:hAnsi="Times New Roman Bold" w:cs="Traditional Arabic"/>
      <w:b/>
      <w:sz w:val="24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F1280-404B-41D9-ADF0-4C688CA6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578</TotalTime>
  <Pages>3</Pages>
  <Words>492</Words>
  <Characters>2537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73</cp:revision>
  <cp:lastPrinted>2024-12-04T09:33:00Z</cp:lastPrinted>
  <dcterms:created xsi:type="dcterms:W3CDTF">2012-09-07T10:36:00Z</dcterms:created>
  <dcterms:modified xsi:type="dcterms:W3CDTF">2024-12-04T09:34:00Z</dcterms:modified>
</cp:coreProperties>
</file>