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137F3" w14:textId="77777777" w:rsidR="00542C7C" w:rsidRDefault="00542C7C">
      <w:pPr>
        <w:pStyle w:val="Heading1"/>
        <w:spacing w:before="240"/>
        <w:ind w:left="0" w:firstLine="0"/>
        <w:jc w:val="center"/>
        <w:rPr>
          <w:lang w:val="en-US"/>
        </w:rPr>
      </w:pPr>
      <w:proofErr w:type="gramStart"/>
      <w:r>
        <w:rPr>
          <w:lang w:val="en-US"/>
        </w:rPr>
        <w:t>UPDATES  to</w:t>
      </w:r>
      <w:proofErr w:type="gramEnd"/>
      <w:r>
        <w:rPr>
          <w:lang w:val="en-US"/>
        </w:rPr>
        <w:t xml:space="preserve"> </w:t>
      </w:r>
      <w:r w:rsidR="00F86376">
        <w:rPr>
          <w:lang w:val="en-US"/>
        </w:rPr>
        <w:t xml:space="preserve"> </w:t>
      </w:r>
      <w:r>
        <w:rPr>
          <w:lang w:val="en-US"/>
        </w:rPr>
        <w:t>the</w:t>
      </w:r>
    </w:p>
    <w:p w14:paraId="5BE137F4" w14:textId="77777777" w:rsidR="00542C7C" w:rsidRDefault="00542C7C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Rules of Procedure</w:t>
      </w:r>
    </w:p>
    <w:p w14:paraId="5BE137F5" w14:textId="2863DA8E" w:rsidR="00542C7C" w:rsidRDefault="00542C7C" w:rsidP="00F634C8">
      <w:pPr>
        <w:jc w:val="center"/>
        <w:rPr>
          <w:lang w:val="en-US"/>
        </w:rPr>
      </w:pPr>
      <w:r>
        <w:rPr>
          <w:lang w:val="en-US"/>
        </w:rPr>
        <w:t xml:space="preserve">(Edition of </w:t>
      </w:r>
      <w:r w:rsidR="009B0A8C">
        <w:rPr>
          <w:lang w:val="en-US"/>
        </w:rPr>
        <w:t>20</w:t>
      </w:r>
      <w:r w:rsidR="00165F9E">
        <w:rPr>
          <w:lang w:val="en-US"/>
        </w:rPr>
        <w:t>21</w:t>
      </w:r>
      <w:r>
        <w:rPr>
          <w:lang w:val="en-US"/>
        </w:rPr>
        <w:t>)</w:t>
      </w:r>
    </w:p>
    <w:p w14:paraId="5BE137F6" w14:textId="443307D6" w:rsidR="00542C7C" w:rsidRDefault="00B14677" w:rsidP="00DA6367">
      <w:pPr>
        <w:pStyle w:val="Heading2"/>
        <w:spacing w:before="240"/>
        <w:ind w:left="0" w:firstLine="0"/>
        <w:jc w:val="center"/>
        <w:rPr>
          <w:lang w:val="en-US"/>
        </w:rPr>
      </w:pPr>
      <w:r>
        <w:rPr>
          <w:lang w:val="en-US"/>
        </w:rPr>
        <w:t>A</w:t>
      </w:r>
      <w:r w:rsidR="00542C7C">
        <w:rPr>
          <w:lang w:val="en-US"/>
        </w:rPr>
        <w:t>pproved by the Radio Regulations Board</w:t>
      </w:r>
      <w:r w:rsidR="009B0A8C">
        <w:rPr>
          <w:lang w:val="en-US"/>
        </w:rPr>
        <w:t>*</w:t>
      </w:r>
    </w:p>
    <w:p w14:paraId="74C076E1" w14:textId="77777777" w:rsidR="00DA6367" w:rsidRPr="00DA6367" w:rsidRDefault="00DA6367" w:rsidP="00DA6367">
      <w:pPr>
        <w:spacing w:before="0"/>
        <w:rPr>
          <w:lang w:val="en-U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1192"/>
        <w:gridCol w:w="1665"/>
      </w:tblGrid>
      <w:tr w:rsidR="009B0A8C" w:rsidRPr="003475A2" w14:paraId="5BE137FF" w14:textId="77777777" w:rsidTr="7041A0F6">
        <w:trPr>
          <w:tblHeader/>
          <w:jc w:val="center"/>
        </w:trPr>
        <w:tc>
          <w:tcPr>
            <w:tcW w:w="1472" w:type="dxa"/>
          </w:tcPr>
          <w:p w14:paraId="5BE137F8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222" w:type="dxa"/>
          </w:tcPr>
          <w:p w14:paraId="5BE137F9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5BE137FA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E137FB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E137FC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BE137FD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5BE137FE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9B0A8C" w:rsidRPr="003475A2" w14:paraId="5BE13807" w14:textId="77777777" w:rsidTr="7041A0F6">
        <w:trPr>
          <w:jc w:val="center"/>
        </w:trPr>
        <w:tc>
          <w:tcPr>
            <w:tcW w:w="1472" w:type="dxa"/>
            <w:tcBorders>
              <w:bottom w:val="nil"/>
            </w:tcBorders>
          </w:tcPr>
          <w:p w14:paraId="5BE13800" w14:textId="30E044AA" w:rsidR="009B0A8C" w:rsidRPr="003475A2" w:rsidRDefault="009B0A8C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 w:rsidR="008F6895">
              <w:rPr>
                <w:sz w:val="20"/>
                <w:lang w:val="en-US"/>
              </w:rPr>
              <w:t>479</w:t>
            </w:r>
          </w:p>
        </w:tc>
        <w:tc>
          <w:tcPr>
            <w:tcW w:w="1222" w:type="dxa"/>
            <w:tcBorders>
              <w:bottom w:val="nil"/>
            </w:tcBorders>
          </w:tcPr>
          <w:p w14:paraId="5BE13801" w14:textId="5CEB29FE" w:rsidR="009B0A8C" w:rsidRPr="003475A2" w:rsidRDefault="00A628F3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15 </w:t>
            </w:r>
            <w:r w:rsidR="00E668C4">
              <w:rPr>
                <w:sz w:val="20"/>
                <w:lang w:val="en-US"/>
              </w:rPr>
              <w:t>October</w:t>
            </w:r>
            <w:r w:rsidR="009B0A8C">
              <w:rPr>
                <w:sz w:val="20"/>
                <w:lang w:val="en-US"/>
              </w:rPr>
              <w:t xml:space="preserve"> 20</w:t>
            </w:r>
            <w:r w:rsidR="00E668C4">
              <w:rPr>
                <w:sz w:val="20"/>
                <w:lang w:val="en-US"/>
              </w:rPr>
              <w:t>2</w:t>
            </w:r>
            <w:r w:rsidR="009B0A8C">
              <w:rPr>
                <w:sz w:val="20"/>
                <w:lang w:val="en-US"/>
              </w:rPr>
              <w:t>1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E684D2E" w14:textId="77777777" w:rsidR="009B0A8C" w:rsidRPr="003C19E1" w:rsidRDefault="009B0A8C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1154B36A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7973B196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6670BDA7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0E289ABE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46C53427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166EA0CD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2D1B89C7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3B993FE2" w14:textId="77777777" w:rsidR="00492594" w:rsidRPr="003C19E1" w:rsidRDefault="009D07A0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  <w:r w:rsidR="00A262EE" w:rsidRPr="003C19E1">
              <w:rPr>
                <w:sz w:val="20"/>
                <w:lang w:val="pt-PT"/>
              </w:rPr>
              <w:t>1</w:t>
            </w:r>
          </w:p>
          <w:p w14:paraId="5BE13802" w14:textId="6537E294" w:rsidR="009D094D" w:rsidRPr="003C19E1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C1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1FDB2E" w14:textId="5660E098" w:rsidR="009B0A8C" w:rsidRPr="003C19E1" w:rsidRDefault="009B0A8C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AR</w:t>
            </w:r>
            <w:r w:rsidR="00E52D0D" w:rsidRPr="003C19E1">
              <w:rPr>
                <w:sz w:val="20"/>
                <w:lang w:val="pt-PT"/>
              </w:rPr>
              <w:t>0</w:t>
            </w:r>
            <w:r w:rsidR="00311FCA" w:rsidRPr="003C19E1">
              <w:rPr>
                <w:sz w:val="20"/>
                <w:lang w:val="pt-PT"/>
              </w:rPr>
              <w:t>5</w:t>
            </w:r>
          </w:p>
          <w:p w14:paraId="1B0B5ECB" w14:textId="5D951284" w:rsidR="009D07A0" w:rsidRPr="003C19E1" w:rsidRDefault="009D07A0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AR</w:t>
            </w:r>
            <w:r w:rsidR="00E52D0D" w:rsidRPr="003C19E1">
              <w:rPr>
                <w:sz w:val="20"/>
                <w:lang w:val="pt-PT"/>
              </w:rPr>
              <w:t>0</w:t>
            </w:r>
            <w:r w:rsidRPr="003C19E1">
              <w:rPr>
                <w:sz w:val="20"/>
                <w:lang w:val="pt-PT"/>
              </w:rPr>
              <w:t>5</w:t>
            </w:r>
          </w:p>
          <w:p w14:paraId="18EA647E" w14:textId="5A65D9D9" w:rsidR="00A505AB" w:rsidRPr="003C19E1" w:rsidRDefault="009532FD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Receivability</w:t>
            </w:r>
          </w:p>
          <w:p w14:paraId="5E5EC45A" w14:textId="6D47F0D7" w:rsidR="00A505AB" w:rsidRPr="003C19E1" w:rsidRDefault="002F23AD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AR09</w:t>
            </w:r>
          </w:p>
          <w:p w14:paraId="1E6CFC13" w14:textId="6908B3A1" w:rsidR="004402CD" w:rsidRPr="003C19E1" w:rsidRDefault="004402CD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AR11</w:t>
            </w:r>
          </w:p>
          <w:p w14:paraId="0DE01736" w14:textId="4DE7F2F8" w:rsidR="000928FF" w:rsidRPr="003C19E1" w:rsidRDefault="00E52D0D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AP04</w:t>
            </w:r>
          </w:p>
          <w:p w14:paraId="7A225AC5" w14:textId="36AC9BFE" w:rsidR="00A505AB" w:rsidRDefault="00430FA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RES</w:t>
            </w:r>
            <w:r w:rsidR="00C87E54">
              <w:rPr>
                <w:sz w:val="20"/>
                <w:lang w:val="en-US"/>
              </w:rPr>
              <w:t>32</w:t>
            </w:r>
            <w:r w:rsidR="00124D0A" w:rsidRPr="00124D0A">
              <w:rPr>
                <w:sz w:val="20"/>
                <w:vertAlign w:val="superscript"/>
                <w:lang w:val="en-US"/>
              </w:rPr>
              <w:t>1</w:t>
            </w:r>
          </w:p>
          <w:p w14:paraId="233A1F5B" w14:textId="77777777" w:rsidR="00BB1286" w:rsidRDefault="00BB1286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RES49</w:t>
            </w:r>
          </w:p>
          <w:p w14:paraId="03AD5CF5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5BE13803" w14:textId="2BFC2893" w:rsidR="003A19AE" w:rsidRPr="00430FAB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EA5593" w14:textId="77777777" w:rsidR="009B0A8C" w:rsidRDefault="00311FCA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5.418C</w:t>
            </w:r>
          </w:p>
          <w:p w14:paraId="4CA99E2C" w14:textId="78F6408C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5.485</w:t>
            </w:r>
          </w:p>
          <w:p w14:paraId="1A172FFA" w14:textId="749F8C08" w:rsidR="00A505AB" w:rsidRDefault="00A505A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27CBF8DB" w14:textId="6741032C" w:rsidR="00A505AB" w:rsidRDefault="00627FF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</w:p>
          <w:p w14:paraId="4A9CB5C6" w14:textId="77777777" w:rsidR="004402CD" w:rsidRDefault="004402C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303E5381" w14:textId="77777777" w:rsidR="00A505AB" w:rsidRDefault="00A505AB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70691CDC" w14:textId="77777777" w:rsidR="00C87E54" w:rsidRDefault="00C87E54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55D51E7C" w14:textId="77777777" w:rsidR="00BB1286" w:rsidRDefault="00BB1286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3DF533CD" w14:textId="77777777" w:rsidR="003A19AE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5BE13804" w14:textId="6BFF588E" w:rsidR="003A19AE" w:rsidRPr="003475A2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AA6B8D5" w14:textId="77777777" w:rsidR="009B0A8C" w:rsidRDefault="00E212E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  <w:p w14:paraId="4E0294BA" w14:textId="77777777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  <w:p w14:paraId="3DA4DD70" w14:textId="38DCF977" w:rsidR="00FA1EA2" w:rsidRDefault="00FA1EA2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="00FE0672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7</w:t>
            </w:r>
          </w:p>
          <w:p w14:paraId="371D8D7F" w14:textId="558C8FBA" w:rsidR="00627FF8" w:rsidRDefault="002D511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2D511D">
              <w:rPr>
                <w:sz w:val="20"/>
                <w:lang w:val="en-US"/>
              </w:rPr>
              <w:t>11</w:t>
            </w:r>
          </w:p>
          <w:p w14:paraId="3DFE01D0" w14:textId="77777777" w:rsidR="00FA6757" w:rsidRDefault="00FA675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  <w:p w14:paraId="0E754578" w14:textId="6B5932F6" w:rsidR="00D31BEF" w:rsidRDefault="00D31BEF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107F66">
              <w:rPr>
                <w:sz w:val="20"/>
                <w:lang w:val="en-US"/>
              </w:rPr>
              <w:t>-2</w:t>
            </w:r>
          </w:p>
          <w:p w14:paraId="0CA27E91" w14:textId="0E59A5F9" w:rsidR="00C87E54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0EF64CBA" w14:textId="77777777" w:rsidR="00BB1286" w:rsidRDefault="002E39C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293275D7" w14:textId="2040FA08" w:rsidR="006B62BB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5BE13805" w14:textId="0FDF9400" w:rsidR="003A19AE" w:rsidRPr="002D511D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205D49AE" w14:textId="77777777" w:rsidR="009B0A8C" w:rsidRDefault="00E212E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  <w:r w:rsidR="009B0A8C" w:rsidRPr="00F879D2">
              <w:rPr>
                <w:sz w:val="20"/>
                <w:lang w:val="en-US"/>
              </w:rPr>
              <w:t xml:space="preserve"> (rev.1)</w:t>
            </w:r>
          </w:p>
          <w:p w14:paraId="03DF00E3" w14:textId="77777777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  <w:p w14:paraId="47C32232" w14:textId="29DFAF69" w:rsidR="00456317" w:rsidRDefault="0045631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Pr="00F879D2">
              <w:rPr>
                <w:sz w:val="20"/>
                <w:lang w:val="en-US"/>
              </w:rPr>
              <w:t>(rev.1)</w:t>
            </w:r>
            <w:r>
              <w:rPr>
                <w:sz w:val="20"/>
                <w:lang w:val="en-US"/>
              </w:rPr>
              <w:t>-7</w:t>
            </w:r>
            <w:r w:rsidRPr="00F879D2">
              <w:rPr>
                <w:sz w:val="20"/>
                <w:lang w:val="en-US"/>
              </w:rPr>
              <w:t>(rev.1)</w:t>
            </w:r>
          </w:p>
          <w:p w14:paraId="6FBCE598" w14:textId="5CCF68D5" w:rsidR="002D511D" w:rsidRDefault="002D511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11(rev.1)</w:t>
            </w:r>
          </w:p>
          <w:p w14:paraId="50B2C32F" w14:textId="6C4EA79A" w:rsidR="00FA6757" w:rsidRDefault="00FA675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8(rev.1)</w:t>
            </w:r>
          </w:p>
          <w:p w14:paraId="1E1DE1D6" w14:textId="4763CA48" w:rsidR="002D511D" w:rsidRDefault="00C447A4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1(rev.1)-2(rev.1)</w:t>
            </w:r>
          </w:p>
          <w:p w14:paraId="6B4A3D5B" w14:textId="77777777" w:rsidR="00D31BEF" w:rsidRDefault="00C87E54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</w:p>
          <w:p w14:paraId="7790D4C7" w14:textId="10B86DD1" w:rsidR="006B62BB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3EE4CE5D" w14:textId="6388440A" w:rsidR="006B62BB" w:rsidRDefault="006B62B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  <w:r w:rsidR="00552538">
              <w:rPr>
                <w:sz w:val="20"/>
                <w:lang w:val="en-US"/>
              </w:rPr>
              <w:t>-2(rev.1)</w:t>
            </w:r>
          </w:p>
          <w:p w14:paraId="5BE13806" w14:textId="326B899A" w:rsidR="006B62BB" w:rsidRPr="00D31BEF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2(rev.1)</w:t>
            </w:r>
          </w:p>
        </w:tc>
      </w:tr>
      <w:tr w:rsidR="00BD5495" w:rsidRPr="003475A2" w14:paraId="79989832" w14:textId="77777777" w:rsidTr="7041A0F6">
        <w:trPr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34A40A06" w14:textId="77777777" w:rsidR="00BD5495" w:rsidRPr="00F879D2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14215908" w14:textId="77777777" w:rsidR="00BD5495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E613B01" w14:textId="09F1E0C5" w:rsidR="00BD5495" w:rsidRPr="00F879D2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32190EB" w14:textId="77777777" w:rsidR="00BD5495" w:rsidRPr="00F879D2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C1755E" w14:textId="77777777" w:rsidR="00BD5495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DC06381" w14:textId="40F7D5C7" w:rsidR="00BD5495" w:rsidRDefault="00D634F3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FE0672">
              <w:rPr>
                <w:sz w:val="20"/>
                <w:lang w:val="en-US"/>
              </w:rPr>
              <w:t>-</w:t>
            </w:r>
            <w:r w:rsidR="00676D01"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78B602DC" w14:textId="11EF90C1" w:rsidR="00BD5495" w:rsidRDefault="0024358A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1(rev.1)-2(rev.1)</w:t>
            </w:r>
          </w:p>
        </w:tc>
      </w:tr>
      <w:tr w:rsidR="00CC5AB1" w:rsidRPr="003475A2" w14:paraId="1005480E" w14:textId="77777777" w:rsidTr="7041A0F6">
        <w:trPr>
          <w:trHeight w:val="1270"/>
          <w:jc w:val="center"/>
        </w:trPr>
        <w:tc>
          <w:tcPr>
            <w:tcW w:w="1472" w:type="dxa"/>
            <w:vMerge w:val="restart"/>
            <w:tcBorders>
              <w:top w:val="single" w:sz="4" w:space="0" w:color="auto"/>
            </w:tcBorders>
          </w:tcPr>
          <w:p w14:paraId="736A9F63" w14:textId="0E678031" w:rsidR="00CC5AB1" w:rsidRPr="00F879D2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484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</w:tcBorders>
          </w:tcPr>
          <w:p w14:paraId="5C718652" w14:textId="4EFC3596" w:rsidR="00CC5AB1" w:rsidRDefault="004A22F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  <w:r w:rsidR="00CC5AB1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March</w:t>
            </w:r>
            <w:r w:rsidR="00CC5AB1">
              <w:rPr>
                <w:sz w:val="20"/>
                <w:lang w:val="en-US"/>
              </w:rPr>
              <w:br/>
              <w:t>2022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4DCE72F6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041D160C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6AE37331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32C71EC8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A3AE8DC" w14:textId="1BF49B6D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437AE02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21C9B">
              <w:rPr>
                <w:sz w:val="20"/>
                <w:lang w:val="en-US"/>
              </w:rPr>
              <w:t>Extension of the reg. time-limit</w:t>
            </w:r>
          </w:p>
          <w:p w14:paraId="171B7F69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21C9B">
              <w:rPr>
                <w:sz w:val="20"/>
                <w:lang w:val="en-US"/>
              </w:rPr>
              <w:t>Simultaneous BIU</w:t>
            </w:r>
          </w:p>
          <w:p w14:paraId="14F39C37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</w:p>
          <w:p w14:paraId="1103F713" w14:textId="60BC9EE1" w:rsidR="00CC5AB1" w:rsidRPr="00F879D2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CB06AA8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16F8AABE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5CBAEA4D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11.43A</w:t>
            </w:r>
          </w:p>
          <w:p w14:paraId="602A3B63" w14:textId="09BB7D6B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11.43B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0AF658C0" w14:textId="0BDF7E21" w:rsidR="00CC5AB1" w:rsidRDefault="00DA0036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 w:rsidR="00CC5AB1">
              <w:rPr>
                <w:sz w:val="20"/>
                <w:lang w:val="en-US"/>
              </w:rPr>
              <w:br/>
            </w:r>
            <w:r w:rsidR="00CC5AB1">
              <w:rPr>
                <w:sz w:val="20"/>
                <w:lang w:val="en-US"/>
              </w:rPr>
              <w:br/>
            </w:r>
          </w:p>
          <w:p w14:paraId="27B76889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42321EBF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  <w:p w14:paraId="17D24A19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4F353A9A" w14:textId="79716A35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3A6C0EA1" w14:textId="0AB9F4B8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1(rev.2)-2(rev.2)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5E7A04DD" w14:textId="2BF3A2A8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5A6761">
              <w:rPr>
                <w:sz w:val="20"/>
                <w:lang w:val="en-US"/>
              </w:rPr>
              <w:t>1(rev.2)</w:t>
            </w:r>
            <w:r w:rsidR="007D23A3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br/>
            </w:r>
          </w:p>
          <w:p w14:paraId="0A196BFA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24(rev.2)</w:t>
            </w:r>
          </w:p>
          <w:p w14:paraId="0C50198F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25(rev.2)</w:t>
            </w:r>
          </w:p>
          <w:p w14:paraId="48160687" w14:textId="77F13E3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</w:tc>
      </w:tr>
      <w:tr w:rsidR="00E24EB0" w:rsidRPr="003475A2" w14:paraId="31908BE8" w14:textId="77777777" w:rsidTr="7041A0F6">
        <w:trPr>
          <w:trHeight w:val="759"/>
          <w:jc w:val="center"/>
        </w:trPr>
        <w:tc>
          <w:tcPr>
            <w:tcW w:w="1472" w:type="dxa"/>
            <w:vMerge/>
          </w:tcPr>
          <w:p w14:paraId="5D4E01A3" w14:textId="77777777" w:rsidR="00E24EB0" w:rsidRDefault="00E24EB0" w:rsidP="00E24EB0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vMerge/>
          </w:tcPr>
          <w:p w14:paraId="14A1B67D" w14:textId="77777777" w:rsidR="00E24EB0" w:rsidRDefault="00E24EB0" w:rsidP="00E24EB0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1AE29EF2" w14:textId="5835ABC0" w:rsidR="00E24EB0" w:rsidRDefault="00E24EB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F872F9" w14:textId="77777777" w:rsidR="00E24EB0" w:rsidRDefault="00E24EB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5F71C2" w14:textId="77777777" w:rsidR="00E24EB0" w:rsidRDefault="00E24EB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389BD4E7" w14:textId="457A05CC" w:rsidR="00E24EB0" w:rsidRDefault="00D03FD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F32AFD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4D437FF4" w14:textId="49A0F9D8" w:rsidR="00E24EB0" w:rsidRDefault="00D03FD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507994">
              <w:rPr>
                <w:sz w:val="20"/>
                <w:lang w:val="en-US"/>
              </w:rPr>
              <w:t>(rev.2)-</w:t>
            </w:r>
            <w:r>
              <w:rPr>
                <w:sz w:val="20"/>
                <w:lang w:val="en-US"/>
              </w:rPr>
              <w:t>2</w:t>
            </w:r>
            <w:r w:rsidR="00507994">
              <w:rPr>
                <w:sz w:val="20"/>
                <w:lang w:val="en-US"/>
              </w:rPr>
              <w:t>(rev.2)</w:t>
            </w:r>
          </w:p>
        </w:tc>
      </w:tr>
      <w:tr w:rsidR="00466F05" w:rsidRPr="00C52523" w14:paraId="2CFD6930" w14:textId="77777777" w:rsidTr="7041A0F6">
        <w:trPr>
          <w:trHeight w:val="1270"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266281DE" w14:textId="0DA9185A" w:rsidR="00466F05" w:rsidRPr="00C52523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C52523">
              <w:rPr>
                <w:sz w:val="20"/>
                <w:lang w:val="en-US"/>
              </w:rPr>
              <w:lastRenderedPageBreak/>
              <w:t>3</w:t>
            </w:r>
            <w:r w:rsidRPr="00C52523">
              <w:rPr>
                <w:sz w:val="20"/>
                <w:lang w:val="en-US"/>
              </w:rPr>
              <w:br/>
              <w:t>See CR/</w:t>
            </w:r>
            <w:r w:rsidR="00C52523" w:rsidRPr="00C52523">
              <w:rPr>
                <w:sz w:val="20"/>
                <w:lang w:val="en-US"/>
              </w:rPr>
              <w:t>498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2C1CD6D9" w14:textId="62D138B4" w:rsidR="00466F05" w:rsidRPr="00C52523" w:rsidRDefault="005F04E9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="00C52523" w:rsidRPr="00C52523">
              <w:rPr>
                <w:sz w:val="20"/>
                <w:lang w:val="en-US"/>
              </w:rPr>
              <w:t xml:space="preserve"> July</w:t>
            </w:r>
            <w:r w:rsidR="00466F05" w:rsidRPr="00C52523">
              <w:rPr>
                <w:sz w:val="20"/>
                <w:lang w:val="en-US"/>
              </w:rPr>
              <w:br/>
              <w:t>2023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D80C67A" w14:textId="261699DD" w:rsidR="00466F05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B2B7527" w14:textId="05D25444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>
              <w:rPr>
                <w:sz w:val="20"/>
                <w:lang w:val="en-US"/>
              </w:rPr>
              <w:br/>
            </w:r>
          </w:p>
          <w:p w14:paraId="1775E1A5" w14:textId="3DFAFDB7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3A10532B" w14:textId="0A7C639E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2FDCC43D" w14:textId="2E84DC9E" w:rsidR="00466F05" w:rsidRPr="00F879D2" w:rsidRDefault="00713984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AP30B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0E776D" w14:textId="5780DE05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14:paraId="3AA62A21" w14:textId="18382BF4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26380D02" w14:textId="3B3C119C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283234D9" w14:textId="5F9D0790" w:rsidR="00466F05" w:rsidRDefault="00713984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8.16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63F419F9" w14:textId="57FB1C7D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27-30</w:t>
            </w:r>
            <w:r>
              <w:rPr>
                <w:sz w:val="20"/>
                <w:lang w:val="en-US"/>
              </w:rPr>
              <w:br/>
            </w:r>
          </w:p>
          <w:p w14:paraId="42E7D072" w14:textId="2AF871F2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690F9718" w14:textId="47D115BF" w:rsidR="00DA6367" w:rsidRDefault="00EB0AEC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  <w:p w14:paraId="50FE6A46" w14:textId="5013FDC3" w:rsidR="00466F05" w:rsidRDefault="00521D5F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7-8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62A7970F" w14:textId="1D3A1317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28(rev.3)-29(rev.3)</w:t>
            </w:r>
          </w:p>
          <w:p w14:paraId="61775B7C" w14:textId="3AFD8587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  <w:r w:rsidRPr="00713984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(rev.3)</w:t>
            </w:r>
          </w:p>
          <w:p w14:paraId="3DBE5FE0" w14:textId="4B70F76E" w:rsidR="00DA6367" w:rsidRDefault="00713984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11(rev.3)</w:t>
            </w:r>
            <w:r w:rsidR="00EB0AEC">
              <w:rPr>
                <w:sz w:val="20"/>
                <w:lang w:val="en-US"/>
              </w:rPr>
              <w:t>-12</w:t>
            </w:r>
          </w:p>
          <w:p w14:paraId="679A7EC0" w14:textId="7C3E0740" w:rsidR="00466F05" w:rsidRDefault="00521D5F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  <w:r w:rsidR="00713984">
              <w:rPr>
                <w:sz w:val="20"/>
                <w:lang w:val="en-US"/>
              </w:rPr>
              <w:t>(rev.3)</w:t>
            </w:r>
            <w:r>
              <w:rPr>
                <w:sz w:val="20"/>
                <w:lang w:val="en-US"/>
              </w:rPr>
              <w:t>-7</w:t>
            </w:r>
            <w:r w:rsidRPr="00521D5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(rev.3)</w:t>
            </w:r>
            <w:r w:rsidR="00E41EC1">
              <w:rPr>
                <w:sz w:val="20"/>
                <w:lang w:val="en-US"/>
              </w:rPr>
              <w:t>,</w:t>
            </w:r>
            <w:r w:rsidR="00E41EC1">
              <w:rPr>
                <w:sz w:val="20"/>
                <w:lang w:val="en-US"/>
              </w:rPr>
              <w:br/>
              <w:t>8</w:t>
            </w:r>
          </w:p>
        </w:tc>
      </w:tr>
      <w:tr w:rsidR="007A383E" w:rsidRPr="00C52523" w14:paraId="38E48B0D" w14:textId="77777777" w:rsidTr="7041A0F6">
        <w:trPr>
          <w:trHeight w:val="1270"/>
          <w:jc w:val="center"/>
        </w:trPr>
        <w:tc>
          <w:tcPr>
            <w:tcW w:w="1472" w:type="dxa"/>
            <w:tcBorders>
              <w:top w:val="single" w:sz="4" w:space="0" w:color="auto"/>
            </w:tcBorders>
          </w:tcPr>
          <w:p w14:paraId="5BB5BB8B" w14:textId="5EAD7BC7" w:rsidR="007A383E" w:rsidRPr="00C52523" w:rsidRDefault="007A383E" w:rsidP="7041A0F6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7041A0F6">
              <w:rPr>
                <w:sz w:val="20"/>
                <w:lang w:val="en-US"/>
              </w:rPr>
              <w:t>4</w:t>
            </w:r>
            <w:r>
              <w:br/>
            </w:r>
            <w:r w:rsidRPr="7041A0F6">
              <w:rPr>
                <w:sz w:val="20"/>
                <w:lang w:val="en-US"/>
              </w:rPr>
              <w:t>See CR/</w:t>
            </w:r>
            <w:r w:rsidR="003C19E1">
              <w:rPr>
                <w:sz w:val="20"/>
                <w:lang w:val="en-US"/>
              </w:rPr>
              <w:t>500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65E89FF5" w14:textId="1B745941" w:rsidR="007A383E" w:rsidRDefault="007A383E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 March</w:t>
            </w:r>
            <w:r>
              <w:rPr>
                <w:sz w:val="20"/>
                <w:lang w:val="en-US"/>
              </w:rPr>
              <w:br/>
              <w:t>2024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284D5964" w14:textId="160D772C" w:rsidR="007A383E" w:rsidRDefault="007A383E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A6B0D92" w14:textId="34B88EF0" w:rsidR="007A383E" w:rsidRDefault="007A383E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451BAE" w14:textId="625E7CB6" w:rsidR="00E57933" w:rsidRDefault="00B373F2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9.21</w:t>
            </w:r>
            <w:r w:rsidR="009274DB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37F47561" w14:textId="5643CBC9" w:rsidR="007A383E" w:rsidRDefault="00B373F2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9.36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74EA91F" w14:textId="4F2BE78A" w:rsidR="00E57933" w:rsidRDefault="00ED1A17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="009274DB">
              <w:rPr>
                <w:sz w:val="20"/>
                <w:lang w:val="en-US"/>
              </w:rPr>
              <w:br/>
            </w:r>
            <w:r w:rsidR="002D1434">
              <w:rPr>
                <w:sz w:val="20"/>
                <w:lang w:val="en-US"/>
              </w:rPr>
              <w:br/>
            </w:r>
          </w:p>
          <w:p w14:paraId="3847CDD3" w14:textId="3FBADA70" w:rsidR="007A383E" w:rsidRDefault="002D1434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7D55F3B0" w14:textId="7DB9501A" w:rsidR="00E57933" w:rsidRDefault="00D65754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21,</w:t>
            </w:r>
            <w:r>
              <w:rPr>
                <w:sz w:val="20"/>
                <w:lang w:val="en-US"/>
              </w:rPr>
              <w:br/>
            </w:r>
            <w:r w:rsidR="00ED1A17" w:rsidRPr="20A1BBEB">
              <w:rPr>
                <w:sz w:val="20"/>
                <w:lang w:val="en-US"/>
              </w:rPr>
              <w:t>21</w:t>
            </w:r>
            <w:r w:rsidR="00ED1A17" w:rsidRPr="001655D4">
              <w:rPr>
                <w:i/>
                <w:iCs/>
                <w:sz w:val="20"/>
                <w:lang w:val="en-US"/>
              </w:rPr>
              <w:t>bis</w:t>
            </w:r>
            <w:r w:rsidR="00ED1A17" w:rsidRPr="20A1BBEB">
              <w:rPr>
                <w:sz w:val="20"/>
                <w:lang w:val="en-US"/>
              </w:rPr>
              <w:t>(rev</w:t>
            </w:r>
            <w:r w:rsidR="4E1987DD" w:rsidRPr="20A1BBEB">
              <w:rPr>
                <w:sz w:val="20"/>
                <w:lang w:val="en-US"/>
              </w:rPr>
              <w:t>.</w:t>
            </w:r>
            <w:r w:rsidR="00ED1A17" w:rsidRPr="20A1BBEB">
              <w:rPr>
                <w:sz w:val="20"/>
                <w:lang w:val="en-US"/>
              </w:rPr>
              <w:t>4)</w:t>
            </w:r>
            <w:r w:rsidR="00E57933" w:rsidRPr="20A1BBEB">
              <w:rPr>
                <w:sz w:val="20"/>
                <w:lang w:val="en-US"/>
              </w:rPr>
              <w:t>-</w:t>
            </w:r>
            <w:r w:rsidR="00ED1A17">
              <w:br/>
            </w:r>
            <w:r w:rsidR="00E57933" w:rsidRPr="20A1BBEB">
              <w:rPr>
                <w:sz w:val="20"/>
                <w:lang w:val="en-US"/>
              </w:rPr>
              <w:t>22</w:t>
            </w:r>
          </w:p>
          <w:p w14:paraId="35AFEB59" w14:textId="15DB8E83" w:rsidR="007A383E" w:rsidRDefault="002D1434" w:rsidP="001655D4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7041A0F6">
              <w:rPr>
                <w:sz w:val="20"/>
                <w:lang w:val="en-US"/>
              </w:rPr>
              <w:t>25(rev.4)-</w:t>
            </w:r>
            <w:r w:rsidR="001655D4">
              <w:rPr>
                <w:sz w:val="20"/>
                <w:lang w:val="en-US"/>
              </w:rPr>
              <w:br/>
            </w:r>
            <w:r w:rsidR="7DE89D0F" w:rsidRPr="7041A0F6">
              <w:rPr>
                <w:sz w:val="20"/>
                <w:lang w:val="en-US"/>
              </w:rPr>
              <w:t>25</w:t>
            </w:r>
            <w:r w:rsidR="7DE89D0F" w:rsidRPr="7041A0F6">
              <w:rPr>
                <w:i/>
                <w:iCs/>
                <w:sz w:val="20"/>
                <w:lang w:val="en-US"/>
              </w:rPr>
              <w:t>bis</w:t>
            </w:r>
            <w:r w:rsidR="7DE89D0F" w:rsidRPr="7041A0F6">
              <w:rPr>
                <w:sz w:val="20"/>
                <w:lang w:val="en-US"/>
              </w:rPr>
              <w:t>(rev</w:t>
            </w:r>
            <w:r w:rsidR="001655D4">
              <w:rPr>
                <w:sz w:val="20"/>
                <w:lang w:val="en-US"/>
              </w:rPr>
              <w:t>.</w:t>
            </w:r>
            <w:r w:rsidR="7DE89D0F" w:rsidRPr="7041A0F6">
              <w:rPr>
                <w:sz w:val="20"/>
                <w:lang w:val="en-US"/>
              </w:rPr>
              <w:t>4)</w:t>
            </w:r>
            <w:r w:rsidR="0025ED87" w:rsidRPr="7041A0F6">
              <w:rPr>
                <w:sz w:val="20"/>
                <w:lang w:val="en-US"/>
              </w:rPr>
              <w:t>,</w:t>
            </w:r>
            <w:r w:rsidR="001655D4">
              <w:rPr>
                <w:sz w:val="20"/>
                <w:lang w:val="en-US"/>
              </w:rPr>
              <w:br/>
            </w:r>
            <w:r w:rsidR="00E57933" w:rsidRPr="20A1BBEB">
              <w:rPr>
                <w:sz w:val="20"/>
                <w:lang w:val="en-US"/>
              </w:rPr>
              <w:t>26</w:t>
            </w:r>
          </w:p>
        </w:tc>
      </w:tr>
    </w:tbl>
    <w:p w14:paraId="5BE13836" w14:textId="5E9D57B7" w:rsidR="009B0A8C" w:rsidRDefault="009B0A8C" w:rsidP="009B0A8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*</w:t>
      </w:r>
      <w:r w:rsidRPr="002F23DB">
        <w:rPr>
          <w:sz w:val="20"/>
          <w:lang w:val="en-US"/>
        </w:rPr>
        <w:tab/>
        <w:t>The new Rules or modifications to the existing Rules of Procedure take effect immediately or as otherwise indicated.</w:t>
      </w:r>
    </w:p>
    <w:p w14:paraId="553AF6E6" w14:textId="32641628" w:rsidR="008B569A" w:rsidRPr="00006327" w:rsidRDefault="00006327" w:rsidP="00BD5495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1</w:t>
      </w:r>
      <w:r w:rsidR="005305FA">
        <w:rPr>
          <w:sz w:val="20"/>
          <w:lang w:val="en-US"/>
        </w:rPr>
        <w:tab/>
      </w:r>
      <w:r w:rsidR="00007DB5" w:rsidRPr="005546FB">
        <w:rPr>
          <w:sz w:val="20"/>
          <w:lang w:val="en-US"/>
        </w:rPr>
        <w:t>Effective date of application of the Rule:</w:t>
      </w:r>
      <w:r w:rsidR="00A77294">
        <w:rPr>
          <w:sz w:val="20"/>
          <w:lang w:val="en-US"/>
        </w:rPr>
        <w:t xml:space="preserve"> 23 November 20</w:t>
      </w:r>
      <w:r w:rsidR="007C275D">
        <w:rPr>
          <w:sz w:val="20"/>
          <w:lang w:val="en-US"/>
        </w:rPr>
        <w:t>19.</w:t>
      </w:r>
    </w:p>
    <w:p w14:paraId="5BE1383A" w14:textId="1758DE35" w:rsidR="00542C7C" w:rsidRDefault="009B0A8C" w:rsidP="00FF6D6C">
      <w:pPr>
        <w:pStyle w:val="AnnexRef"/>
        <w:spacing w:before="720"/>
        <w:rPr>
          <w:lang w:val="en-US"/>
        </w:rPr>
      </w:pPr>
      <w:r w:rsidRPr="003475A2">
        <w:rPr>
          <w:lang w:val="en-US"/>
        </w:rPr>
        <w:t>______________</w:t>
      </w:r>
    </w:p>
    <w:sectPr w:rsidR="00542C7C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82C4C" w14:textId="77777777" w:rsidR="0044742E" w:rsidRDefault="0044742E">
      <w:r>
        <w:separator/>
      </w:r>
    </w:p>
  </w:endnote>
  <w:endnote w:type="continuationSeparator" w:id="0">
    <w:p w14:paraId="76C439A7" w14:textId="77777777" w:rsidR="0044742E" w:rsidRDefault="0044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E542E" w14:textId="77777777" w:rsidR="0044742E" w:rsidRDefault="0044742E">
      <w:r>
        <w:rPr>
          <w:b/>
        </w:rPr>
        <w:t>_______________</w:t>
      </w:r>
    </w:p>
  </w:footnote>
  <w:footnote w:type="continuationSeparator" w:id="0">
    <w:p w14:paraId="2408F847" w14:textId="77777777" w:rsidR="0044742E" w:rsidRDefault="00447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0475690"/>
      <w:docPartObj>
        <w:docPartGallery w:val="Page Numbers (Top of Page)"/>
        <w:docPartUnique/>
      </w:docPartObj>
    </w:sdtPr>
    <w:sdtEndPr>
      <w:rPr>
        <w:b w:val="0"/>
        <w:noProof/>
      </w:rPr>
    </w:sdtEndPr>
    <w:sdtContent>
      <w:p w14:paraId="5BE1383F" w14:textId="77777777"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BC5CB4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5BE13840" w14:textId="77777777"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E13841" w14:textId="77777777"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BE13842" w14:textId="77777777"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06327"/>
    <w:rsid w:val="00007DB5"/>
    <w:rsid w:val="00027D25"/>
    <w:rsid w:val="000445F7"/>
    <w:rsid w:val="000662B6"/>
    <w:rsid w:val="00073BB7"/>
    <w:rsid w:val="00073C9E"/>
    <w:rsid w:val="00077D94"/>
    <w:rsid w:val="00080E20"/>
    <w:rsid w:val="00086B05"/>
    <w:rsid w:val="0008702F"/>
    <w:rsid w:val="00087323"/>
    <w:rsid w:val="0009209B"/>
    <w:rsid w:val="000928FF"/>
    <w:rsid w:val="000B1FFF"/>
    <w:rsid w:val="000E035A"/>
    <w:rsid w:val="000E3E55"/>
    <w:rsid w:val="00100FAD"/>
    <w:rsid w:val="00107F66"/>
    <w:rsid w:val="00110C46"/>
    <w:rsid w:val="00111337"/>
    <w:rsid w:val="00114217"/>
    <w:rsid w:val="0012156F"/>
    <w:rsid w:val="001227BB"/>
    <w:rsid w:val="00124D0A"/>
    <w:rsid w:val="001303CD"/>
    <w:rsid w:val="00130D3C"/>
    <w:rsid w:val="00146839"/>
    <w:rsid w:val="0015337D"/>
    <w:rsid w:val="001565D0"/>
    <w:rsid w:val="00162D61"/>
    <w:rsid w:val="0016498B"/>
    <w:rsid w:val="00165541"/>
    <w:rsid w:val="001655D4"/>
    <w:rsid w:val="00165F9E"/>
    <w:rsid w:val="00190D47"/>
    <w:rsid w:val="001A51A7"/>
    <w:rsid w:val="001A70ED"/>
    <w:rsid w:val="001C3385"/>
    <w:rsid w:val="001C465E"/>
    <w:rsid w:val="001D3497"/>
    <w:rsid w:val="001E31FB"/>
    <w:rsid w:val="001E68EC"/>
    <w:rsid w:val="00213532"/>
    <w:rsid w:val="00220ACA"/>
    <w:rsid w:val="00220DA7"/>
    <w:rsid w:val="00221874"/>
    <w:rsid w:val="00221D22"/>
    <w:rsid w:val="00227464"/>
    <w:rsid w:val="0023370B"/>
    <w:rsid w:val="00233B12"/>
    <w:rsid w:val="00236646"/>
    <w:rsid w:val="0024358A"/>
    <w:rsid w:val="0024750D"/>
    <w:rsid w:val="0025ED87"/>
    <w:rsid w:val="00264EB1"/>
    <w:rsid w:val="00280F3B"/>
    <w:rsid w:val="00284246"/>
    <w:rsid w:val="00287220"/>
    <w:rsid w:val="00292170"/>
    <w:rsid w:val="002A7F56"/>
    <w:rsid w:val="002D1434"/>
    <w:rsid w:val="002D511D"/>
    <w:rsid w:val="002E39C5"/>
    <w:rsid w:val="002E4ADB"/>
    <w:rsid w:val="002F02F7"/>
    <w:rsid w:val="002F23AD"/>
    <w:rsid w:val="002F23DB"/>
    <w:rsid w:val="002F74FA"/>
    <w:rsid w:val="00311FC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19AE"/>
    <w:rsid w:val="003A312D"/>
    <w:rsid w:val="003B5625"/>
    <w:rsid w:val="003B77AB"/>
    <w:rsid w:val="003C19E1"/>
    <w:rsid w:val="003F2744"/>
    <w:rsid w:val="003F2917"/>
    <w:rsid w:val="004109B3"/>
    <w:rsid w:val="00415F35"/>
    <w:rsid w:val="00416C07"/>
    <w:rsid w:val="00427262"/>
    <w:rsid w:val="00430FAB"/>
    <w:rsid w:val="004402CD"/>
    <w:rsid w:val="004429BE"/>
    <w:rsid w:val="0044689C"/>
    <w:rsid w:val="0044742E"/>
    <w:rsid w:val="00455D70"/>
    <w:rsid w:val="00456317"/>
    <w:rsid w:val="004641CE"/>
    <w:rsid w:val="004658D6"/>
    <w:rsid w:val="00466F05"/>
    <w:rsid w:val="004755FA"/>
    <w:rsid w:val="0047729C"/>
    <w:rsid w:val="00492594"/>
    <w:rsid w:val="004A22FC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07994"/>
    <w:rsid w:val="00513988"/>
    <w:rsid w:val="00514391"/>
    <w:rsid w:val="00516339"/>
    <w:rsid w:val="00521D5F"/>
    <w:rsid w:val="0052522A"/>
    <w:rsid w:val="005305FA"/>
    <w:rsid w:val="0053743E"/>
    <w:rsid w:val="00542C7C"/>
    <w:rsid w:val="00544B04"/>
    <w:rsid w:val="00552538"/>
    <w:rsid w:val="005546FB"/>
    <w:rsid w:val="00554AB9"/>
    <w:rsid w:val="00560C1C"/>
    <w:rsid w:val="005665EB"/>
    <w:rsid w:val="00572C9C"/>
    <w:rsid w:val="005736F6"/>
    <w:rsid w:val="005929D5"/>
    <w:rsid w:val="0059307C"/>
    <w:rsid w:val="005C68AE"/>
    <w:rsid w:val="005D409A"/>
    <w:rsid w:val="005D6B06"/>
    <w:rsid w:val="005E24BB"/>
    <w:rsid w:val="005E2B3E"/>
    <w:rsid w:val="005E406D"/>
    <w:rsid w:val="005F04E9"/>
    <w:rsid w:val="005F2A37"/>
    <w:rsid w:val="005F7505"/>
    <w:rsid w:val="00606866"/>
    <w:rsid w:val="0060778D"/>
    <w:rsid w:val="00612A74"/>
    <w:rsid w:val="00612F96"/>
    <w:rsid w:val="00624674"/>
    <w:rsid w:val="00627FF8"/>
    <w:rsid w:val="00632C44"/>
    <w:rsid w:val="00634022"/>
    <w:rsid w:val="00636217"/>
    <w:rsid w:val="006547C1"/>
    <w:rsid w:val="006601B2"/>
    <w:rsid w:val="00676D01"/>
    <w:rsid w:val="0068053C"/>
    <w:rsid w:val="00680A82"/>
    <w:rsid w:val="006A7330"/>
    <w:rsid w:val="006B6115"/>
    <w:rsid w:val="006B62BB"/>
    <w:rsid w:val="006B74EB"/>
    <w:rsid w:val="006D3DBE"/>
    <w:rsid w:val="006E04F7"/>
    <w:rsid w:val="00703F24"/>
    <w:rsid w:val="007108E9"/>
    <w:rsid w:val="0071197C"/>
    <w:rsid w:val="00713984"/>
    <w:rsid w:val="00733168"/>
    <w:rsid w:val="007438A1"/>
    <w:rsid w:val="007A0721"/>
    <w:rsid w:val="007A19CB"/>
    <w:rsid w:val="007A383E"/>
    <w:rsid w:val="007B146E"/>
    <w:rsid w:val="007B1D38"/>
    <w:rsid w:val="007B2A48"/>
    <w:rsid w:val="007B2A69"/>
    <w:rsid w:val="007B52F1"/>
    <w:rsid w:val="007B6D1C"/>
    <w:rsid w:val="007C275D"/>
    <w:rsid w:val="007D1AAD"/>
    <w:rsid w:val="007D23A3"/>
    <w:rsid w:val="007D3B38"/>
    <w:rsid w:val="007D66F1"/>
    <w:rsid w:val="007F1CA4"/>
    <w:rsid w:val="007F2D3B"/>
    <w:rsid w:val="00801C53"/>
    <w:rsid w:val="00814063"/>
    <w:rsid w:val="0082546F"/>
    <w:rsid w:val="00831927"/>
    <w:rsid w:val="00842B47"/>
    <w:rsid w:val="00843A05"/>
    <w:rsid w:val="00853FD4"/>
    <w:rsid w:val="00893D79"/>
    <w:rsid w:val="008A14FB"/>
    <w:rsid w:val="008B4AE9"/>
    <w:rsid w:val="008B569A"/>
    <w:rsid w:val="008B67DF"/>
    <w:rsid w:val="008C2539"/>
    <w:rsid w:val="008D563C"/>
    <w:rsid w:val="008E009D"/>
    <w:rsid w:val="008E5622"/>
    <w:rsid w:val="008F42A5"/>
    <w:rsid w:val="008F6895"/>
    <w:rsid w:val="009012B6"/>
    <w:rsid w:val="00911A2D"/>
    <w:rsid w:val="00920867"/>
    <w:rsid w:val="009245EC"/>
    <w:rsid w:val="0092596F"/>
    <w:rsid w:val="009274DB"/>
    <w:rsid w:val="00935107"/>
    <w:rsid w:val="00946255"/>
    <w:rsid w:val="009532FD"/>
    <w:rsid w:val="009569E8"/>
    <w:rsid w:val="00990505"/>
    <w:rsid w:val="00994F48"/>
    <w:rsid w:val="009A4F25"/>
    <w:rsid w:val="009B0A8C"/>
    <w:rsid w:val="009B66EE"/>
    <w:rsid w:val="009D07A0"/>
    <w:rsid w:val="009D094D"/>
    <w:rsid w:val="009D63E9"/>
    <w:rsid w:val="009E464E"/>
    <w:rsid w:val="009F5174"/>
    <w:rsid w:val="00A14F95"/>
    <w:rsid w:val="00A16793"/>
    <w:rsid w:val="00A210F1"/>
    <w:rsid w:val="00A2259C"/>
    <w:rsid w:val="00A262EE"/>
    <w:rsid w:val="00A30608"/>
    <w:rsid w:val="00A443AB"/>
    <w:rsid w:val="00A505AB"/>
    <w:rsid w:val="00A52A2A"/>
    <w:rsid w:val="00A56F94"/>
    <w:rsid w:val="00A628F3"/>
    <w:rsid w:val="00A62AE9"/>
    <w:rsid w:val="00A65A32"/>
    <w:rsid w:val="00A77294"/>
    <w:rsid w:val="00A917BB"/>
    <w:rsid w:val="00AB202C"/>
    <w:rsid w:val="00AC0420"/>
    <w:rsid w:val="00AE2E23"/>
    <w:rsid w:val="00AE6F86"/>
    <w:rsid w:val="00B040EE"/>
    <w:rsid w:val="00B14677"/>
    <w:rsid w:val="00B17111"/>
    <w:rsid w:val="00B17EBF"/>
    <w:rsid w:val="00B22BE3"/>
    <w:rsid w:val="00B264A9"/>
    <w:rsid w:val="00B27620"/>
    <w:rsid w:val="00B373F2"/>
    <w:rsid w:val="00B43578"/>
    <w:rsid w:val="00B573FA"/>
    <w:rsid w:val="00B71105"/>
    <w:rsid w:val="00BB0733"/>
    <w:rsid w:val="00BB1286"/>
    <w:rsid w:val="00BB2D3F"/>
    <w:rsid w:val="00BB359B"/>
    <w:rsid w:val="00BB7105"/>
    <w:rsid w:val="00BC59DD"/>
    <w:rsid w:val="00BC5CB4"/>
    <w:rsid w:val="00BD261C"/>
    <w:rsid w:val="00BD5495"/>
    <w:rsid w:val="00BD5E8C"/>
    <w:rsid w:val="00BE528D"/>
    <w:rsid w:val="00BF3282"/>
    <w:rsid w:val="00C01151"/>
    <w:rsid w:val="00C01CC6"/>
    <w:rsid w:val="00C216C7"/>
    <w:rsid w:val="00C24579"/>
    <w:rsid w:val="00C32704"/>
    <w:rsid w:val="00C3655D"/>
    <w:rsid w:val="00C36DC8"/>
    <w:rsid w:val="00C40972"/>
    <w:rsid w:val="00C447A4"/>
    <w:rsid w:val="00C477DC"/>
    <w:rsid w:val="00C52523"/>
    <w:rsid w:val="00C631B0"/>
    <w:rsid w:val="00C65091"/>
    <w:rsid w:val="00C74907"/>
    <w:rsid w:val="00C7511F"/>
    <w:rsid w:val="00C82211"/>
    <w:rsid w:val="00C86946"/>
    <w:rsid w:val="00C87E54"/>
    <w:rsid w:val="00C906BD"/>
    <w:rsid w:val="00CB571A"/>
    <w:rsid w:val="00CC4946"/>
    <w:rsid w:val="00CC5AB1"/>
    <w:rsid w:val="00CE4DB0"/>
    <w:rsid w:val="00CF0C29"/>
    <w:rsid w:val="00CF761D"/>
    <w:rsid w:val="00D03FD8"/>
    <w:rsid w:val="00D07EF9"/>
    <w:rsid w:val="00D16482"/>
    <w:rsid w:val="00D2003A"/>
    <w:rsid w:val="00D223C4"/>
    <w:rsid w:val="00D308A8"/>
    <w:rsid w:val="00D31BEF"/>
    <w:rsid w:val="00D634F3"/>
    <w:rsid w:val="00D649BE"/>
    <w:rsid w:val="00D65754"/>
    <w:rsid w:val="00D85909"/>
    <w:rsid w:val="00D873EC"/>
    <w:rsid w:val="00D937DC"/>
    <w:rsid w:val="00DA0036"/>
    <w:rsid w:val="00DA2BA8"/>
    <w:rsid w:val="00DA3A00"/>
    <w:rsid w:val="00DA6367"/>
    <w:rsid w:val="00DE60DC"/>
    <w:rsid w:val="00DF0248"/>
    <w:rsid w:val="00DF70FD"/>
    <w:rsid w:val="00E212EC"/>
    <w:rsid w:val="00E24EB0"/>
    <w:rsid w:val="00E40170"/>
    <w:rsid w:val="00E41EC1"/>
    <w:rsid w:val="00E5056F"/>
    <w:rsid w:val="00E52D0D"/>
    <w:rsid w:val="00E563D0"/>
    <w:rsid w:val="00E56567"/>
    <w:rsid w:val="00E572D7"/>
    <w:rsid w:val="00E57933"/>
    <w:rsid w:val="00E668C4"/>
    <w:rsid w:val="00E73770"/>
    <w:rsid w:val="00E87D95"/>
    <w:rsid w:val="00E909F3"/>
    <w:rsid w:val="00EB0AEC"/>
    <w:rsid w:val="00EB42A4"/>
    <w:rsid w:val="00ED1A17"/>
    <w:rsid w:val="00ED6D03"/>
    <w:rsid w:val="00EE0B98"/>
    <w:rsid w:val="00EE6BA7"/>
    <w:rsid w:val="00EF79D3"/>
    <w:rsid w:val="00EF7F75"/>
    <w:rsid w:val="00F1760B"/>
    <w:rsid w:val="00F233B0"/>
    <w:rsid w:val="00F26A65"/>
    <w:rsid w:val="00F32AFD"/>
    <w:rsid w:val="00F51FEB"/>
    <w:rsid w:val="00F53499"/>
    <w:rsid w:val="00F54CB6"/>
    <w:rsid w:val="00F634C8"/>
    <w:rsid w:val="00F64175"/>
    <w:rsid w:val="00F6534E"/>
    <w:rsid w:val="00F7042C"/>
    <w:rsid w:val="00F86376"/>
    <w:rsid w:val="00F879D2"/>
    <w:rsid w:val="00F92190"/>
    <w:rsid w:val="00F96BF7"/>
    <w:rsid w:val="00FA1EA2"/>
    <w:rsid w:val="00FA6312"/>
    <w:rsid w:val="00FA6757"/>
    <w:rsid w:val="00FB797A"/>
    <w:rsid w:val="00FE0672"/>
    <w:rsid w:val="00FF6D6C"/>
    <w:rsid w:val="0A146917"/>
    <w:rsid w:val="20A1BBEB"/>
    <w:rsid w:val="3665EB6E"/>
    <w:rsid w:val="411561EB"/>
    <w:rsid w:val="4E1987DD"/>
    <w:rsid w:val="6D66E442"/>
    <w:rsid w:val="7041A0F6"/>
    <w:rsid w:val="7A0EDC04"/>
    <w:rsid w:val="7DE8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137F3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4C6A9-7F50-4184-BC3B-8B9C41BD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15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Al-Yammouni, Hala</cp:lastModifiedBy>
  <cp:revision>6</cp:revision>
  <cp:lastPrinted>2022-03-30T07:28:00Z</cp:lastPrinted>
  <dcterms:created xsi:type="dcterms:W3CDTF">2024-03-12T16:25:00Z</dcterms:created>
  <dcterms:modified xsi:type="dcterms:W3CDTF">2024-03-15T07:43:00Z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GrammarlyDocumentId">
    <vt:lpwstr>370c81e3bb2461bacf5d16cd18a938488e6a216df7c9058be9e7a09d4bc57469</vt:lpwstr>
  </property>
</Properties>
</file>