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2DD72F" w14:textId="6E0B1837" w:rsidR="00542C7C" w:rsidRPr="001A4D64" w:rsidRDefault="001A4D64">
      <w:pPr>
        <w:pStyle w:val="Heading1"/>
        <w:spacing w:before="240"/>
        <w:ind w:left="0" w:firstLine="0"/>
        <w:jc w:val="center"/>
        <w:rPr>
          <w:lang w:val="fr-CH"/>
        </w:rPr>
      </w:pPr>
      <w:proofErr w:type="gramStart"/>
      <w:r w:rsidRPr="00385A83">
        <w:t>MISES  À</w:t>
      </w:r>
      <w:proofErr w:type="gramEnd"/>
      <w:r w:rsidRPr="00385A83">
        <w:t xml:space="preserve">  JOUR  des</w:t>
      </w:r>
    </w:p>
    <w:p w14:paraId="3DA4F19A" w14:textId="77777777" w:rsidR="00542C7C" w:rsidRPr="001A4D64" w:rsidRDefault="001A4D64" w:rsidP="000C2A87">
      <w:pPr>
        <w:pStyle w:val="Heading2"/>
        <w:spacing w:before="240"/>
        <w:ind w:left="0" w:firstLine="0"/>
        <w:jc w:val="center"/>
        <w:rPr>
          <w:lang w:val="fr-CH"/>
        </w:rPr>
      </w:pPr>
      <w:r w:rsidRPr="00385A83">
        <w:t>Règles de procédure</w:t>
      </w:r>
    </w:p>
    <w:p w14:paraId="7BD57E61" w14:textId="4E01D2BD" w:rsidR="00542C7C" w:rsidRPr="001A4D64" w:rsidRDefault="001A4D64" w:rsidP="00CB4500">
      <w:pPr>
        <w:jc w:val="center"/>
        <w:rPr>
          <w:lang w:val="fr-CH"/>
        </w:rPr>
      </w:pPr>
      <w:r w:rsidRPr="001A4D64">
        <w:rPr>
          <w:lang w:val="fr-CH"/>
        </w:rPr>
        <w:t>(Edition de</w:t>
      </w:r>
      <w:r w:rsidR="00542C7C" w:rsidRPr="001A4D64">
        <w:rPr>
          <w:lang w:val="fr-CH"/>
        </w:rPr>
        <w:t xml:space="preserve"> </w:t>
      </w:r>
      <w:r w:rsidR="00F634C8" w:rsidRPr="001A4D64">
        <w:rPr>
          <w:lang w:val="fr-CH"/>
        </w:rPr>
        <w:t>20</w:t>
      </w:r>
      <w:r w:rsidR="00042569">
        <w:rPr>
          <w:lang w:val="fr-CH"/>
        </w:rPr>
        <w:t>2</w:t>
      </w:r>
      <w:r w:rsidR="00F634C8" w:rsidRPr="001A4D64">
        <w:rPr>
          <w:lang w:val="fr-CH"/>
        </w:rPr>
        <w:t>1</w:t>
      </w:r>
      <w:r w:rsidR="00542C7C" w:rsidRPr="001A4D64">
        <w:rPr>
          <w:lang w:val="fr-CH"/>
        </w:rPr>
        <w:t>)</w:t>
      </w:r>
    </w:p>
    <w:p w14:paraId="485E3C7C" w14:textId="77777777" w:rsidR="00542C7C" w:rsidRPr="001A4D64" w:rsidRDefault="001A4D64" w:rsidP="000C2A87">
      <w:pPr>
        <w:pStyle w:val="Heading2"/>
        <w:spacing w:before="240"/>
        <w:ind w:left="0" w:firstLine="0"/>
        <w:jc w:val="center"/>
        <w:rPr>
          <w:lang w:val="fr-CH"/>
        </w:rPr>
      </w:pPr>
      <w:proofErr w:type="gramStart"/>
      <w:r w:rsidRPr="00385A83">
        <w:t>approuvées</w:t>
      </w:r>
      <w:proofErr w:type="gramEnd"/>
      <w:r w:rsidRPr="00385A83">
        <w:t xml:space="preserve"> par le Comité du Règlement des radiocommunications</w:t>
      </w:r>
      <w:r w:rsidR="00735564">
        <w:t>*</w:t>
      </w:r>
    </w:p>
    <w:p w14:paraId="52B712E9" w14:textId="5DFB9F18" w:rsidR="00042569" w:rsidRPr="00AF2728" w:rsidRDefault="00042569" w:rsidP="00AF2728">
      <w:pPr>
        <w:spacing w:before="0"/>
        <w:rPr>
          <w:sz w:val="16"/>
          <w:szCs w:val="16"/>
        </w:rPr>
      </w:pPr>
    </w:p>
    <w:tbl>
      <w:tblPr>
        <w:tblStyle w:val="TableGrid"/>
        <w:tblW w:w="9373" w:type="dxa"/>
        <w:jc w:val="center"/>
        <w:tblLayout w:type="fixed"/>
        <w:tblLook w:val="04A0" w:firstRow="1" w:lastRow="0" w:firstColumn="1" w:lastColumn="0" w:noHBand="0" w:noVBand="1"/>
      </w:tblPr>
      <w:tblGrid>
        <w:gridCol w:w="1472"/>
        <w:gridCol w:w="1222"/>
        <w:gridCol w:w="987"/>
        <w:gridCol w:w="1417"/>
        <w:gridCol w:w="1418"/>
        <w:gridCol w:w="992"/>
        <w:gridCol w:w="1865"/>
      </w:tblGrid>
      <w:tr w:rsidR="00042569" w:rsidRPr="003475A2" w14:paraId="4DF4F1F1" w14:textId="77777777" w:rsidTr="00DD562E">
        <w:trPr>
          <w:tblHeader/>
          <w:jc w:val="center"/>
        </w:trPr>
        <w:tc>
          <w:tcPr>
            <w:tcW w:w="1472" w:type="dxa"/>
          </w:tcPr>
          <w:p w14:paraId="7D158926" w14:textId="3F002F2D" w:rsidR="00042569" w:rsidRPr="003475A2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b/>
                <w:bCs/>
                <w:sz w:val="20"/>
                <w:lang w:val="en-US"/>
              </w:rPr>
              <w:t>Ré</w:t>
            </w:r>
            <w:r w:rsidRPr="003475A2">
              <w:rPr>
                <w:b/>
                <w:bCs/>
                <w:sz w:val="20"/>
                <w:lang w:val="en-US"/>
              </w:rPr>
              <w:t>vision</w:t>
            </w:r>
            <w:r>
              <w:rPr>
                <w:b/>
                <w:bCs/>
                <w:sz w:val="20"/>
                <w:lang w:val="en-US"/>
              </w:rPr>
              <w:br/>
            </w:r>
            <w:r w:rsidRPr="003475A2">
              <w:rPr>
                <w:b/>
                <w:bCs/>
                <w:sz w:val="20"/>
                <w:lang w:val="en-US"/>
              </w:rPr>
              <w:t>(Circula</w:t>
            </w:r>
            <w:r>
              <w:rPr>
                <w:b/>
                <w:bCs/>
                <w:sz w:val="20"/>
                <w:lang w:val="en-US"/>
              </w:rPr>
              <w:t>i</w:t>
            </w:r>
            <w:r w:rsidRPr="003475A2">
              <w:rPr>
                <w:b/>
                <w:bCs/>
                <w:sz w:val="20"/>
                <w:lang w:val="en-US"/>
              </w:rPr>
              <w:t>r</w:t>
            </w:r>
            <w:r>
              <w:rPr>
                <w:b/>
                <w:bCs/>
                <w:sz w:val="20"/>
                <w:lang w:val="en-US"/>
              </w:rPr>
              <w:t>e</w:t>
            </w:r>
            <w:r w:rsidRPr="003475A2">
              <w:rPr>
                <w:b/>
                <w:bCs/>
                <w:sz w:val="20"/>
                <w:lang w:val="en-US"/>
              </w:rPr>
              <w:t xml:space="preserve"> N</w:t>
            </w:r>
            <w:r w:rsidRPr="006D2EB8">
              <w:rPr>
                <w:rFonts w:ascii="Times New Roman Bold" w:hAnsi="Times New Roman Bold" w:cs="Times New Roman Bold"/>
                <w:b/>
                <w:bCs/>
                <w:sz w:val="20"/>
                <w:vertAlign w:val="superscript"/>
                <w:lang w:val="en-US"/>
              </w:rPr>
              <w:t>o</w:t>
            </w:r>
            <w:r w:rsidRPr="003475A2">
              <w:rPr>
                <w:b/>
                <w:bCs/>
                <w:sz w:val="20"/>
                <w:lang w:val="en-US"/>
              </w:rPr>
              <w:t>)</w:t>
            </w:r>
          </w:p>
        </w:tc>
        <w:tc>
          <w:tcPr>
            <w:tcW w:w="1222" w:type="dxa"/>
          </w:tcPr>
          <w:p w14:paraId="3E3B6B2B" w14:textId="77777777" w:rsidR="00042569" w:rsidRPr="003475A2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Date</w:t>
            </w:r>
          </w:p>
        </w:tc>
        <w:tc>
          <w:tcPr>
            <w:tcW w:w="987" w:type="dxa"/>
          </w:tcPr>
          <w:p w14:paraId="088B2DE9" w14:textId="03A2ED3C" w:rsidR="00042569" w:rsidRPr="003475A2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Part</w:t>
            </w:r>
            <w:r>
              <w:rPr>
                <w:b/>
                <w:bCs/>
                <w:sz w:val="20"/>
                <w:lang w:val="en-US"/>
              </w:rPr>
              <w:t>ie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E6CFC97" w14:textId="77777777" w:rsidR="00042569" w:rsidRPr="003475A2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AR</w:t>
            </w:r>
            <w:r>
              <w:rPr>
                <w:b/>
                <w:bCs/>
                <w:sz w:val="20"/>
                <w:lang w:val="en-US"/>
              </w:rPr>
              <w:t>/AP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623087F" w14:textId="58BD367D" w:rsidR="00042569" w:rsidRPr="00042569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fr-CH"/>
              </w:rPr>
            </w:pPr>
            <w:r w:rsidRPr="0084587A">
              <w:rPr>
                <w:b/>
                <w:bCs/>
                <w:sz w:val="20"/>
              </w:rPr>
              <w:t>Ν° du RP ou autre réf</w:t>
            </w:r>
            <w:r>
              <w:rPr>
                <w:b/>
                <w:bCs/>
                <w:sz w:val="20"/>
              </w:rPr>
              <w:t>é</w:t>
            </w:r>
            <w:r w:rsidRPr="0084587A">
              <w:rPr>
                <w:b/>
                <w:bCs/>
                <w:sz w:val="20"/>
              </w:rPr>
              <w:t>rence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909A93B" w14:textId="46FB79F8" w:rsidR="00042569" w:rsidRPr="003475A2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 xml:space="preserve">Pages </w:t>
            </w:r>
            <w:r>
              <w:rPr>
                <w:b/>
                <w:bCs/>
                <w:sz w:val="20"/>
                <w:lang w:val="en-US"/>
              </w:rPr>
              <w:t>à enlever</w:t>
            </w:r>
          </w:p>
        </w:tc>
        <w:tc>
          <w:tcPr>
            <w:tcW w:w="1865" w:type="dxa"/>
            <w:tcBorders>
              <w:bottom w:val="single" w:sz="4" w:space="0" w:color="auto"/>
            </w:tcBorders>
          </w:tcPr>
          <w:p w14:paraId="62AE2601" w14:textId="25744016" w:rsidR="00042569" w:rsidRPr="003475A2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494FC4">
              <w:rPr>
                <w:b/>
                <w:bCs/>
                <w:sz w:val="20"/>
                <w:lang w:val="fr-CH"/>
              </w:rPr>
              <w:t xml:space="preserve">Pages à </w:t>
            </w:r>
            <w:r w:rsidRPr="00494FC4">
              <w:rPr>
                <w:b/>
                <w:bCs/>
                <w:sz w:val="20"/>
                <w:lang w:val="fr-CH"/>
              </w:rPr>
              <w:br/>
              <w:t>insérer</w:t>
            </w:r>
          </w:p>
        </w:tc>
      </w:tr>
      <w:tr w:rsidR="00042569" w:rsidRPr="003475A2" w14:paraId="575E270B" w14:textId="77777777" w:rsidTr="0082638E">
        <w:trPr>
          <w:tblHeader/>
          <w:jc w:val="center"/>
        </w:trPr>
        <w:tc>
          <w:tcPr>
            <w:tcW w:w="1472" w:type="dxa"/>
            <w:tcBorders>
              <w:bottom w:val="nil"/>
            </w:tcBorders>
          </w:tcPr>
          <w:p w14:paraId="48F294E0" w14:textId="62D7FEF6" w:rsidR="00042569" w:rsidRPr="003475A2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br/>
              <w:t>Voir</w:t>
            </w:r>
            <w:r w:rsidRPr="00F879D2">
              <w:rPr>
                <w:sz w:val="20"/>
                <w:lang w:val="en-US"/>
              </w:rPr>
              <w:t xml:space="preserve"> CR/</w:t>
            </w:r>
            <w:r>
              <w:rPr>
                <w:sz w:val="20"/>
                <w:lang w:val="en-US"/>
              </w:rPr>
              <w:t>479</w:t>
            </w:r>
          </w:p>
        </w:tc>
        <w:tc>
          <w:tcPr>
            <w:tcW w:w="1222" w:type="dxa"/>
            <w:tcBorders>
              <w:bottom w:val="nil"/>
            </w:tcBorders>
          </w:tcPr>
          <w:p w14:paraId="1D46258D" w14:textId="07E370C2" w:rsidR="00042569" w:rsidRPr="003475A2" w:rsidRDefault="000A1857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 o</w:t>
            </w:r>
            <w:r w:rsidR="00042569">
              <w:rPr>
                <w:sz w:val="20"/>
                <w:lang w:val="en-US"/>
              </w:rPr>
              <w:t>ctobre 2021</w:t>
            </w:r>
          </w:p>
        </w:tc>
        <w:tc>
          <w:tcPr>
            <w:tcW w:w="987" w:type="dxa"/>
          </w:tcPr>
          <w:p w14:paraId="271B5356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5E58DE29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124FB585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16F37501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14DC57FF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642880B1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00DDE2D7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5B541218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43470134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A11</w:t>
            </w:r>
          </w:p>
          <w:p w14:paraId="16060F12" w14:textId="77777777" w:rsidR="00042569" w:rsidRPr="003475A2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C1</w:t>
            </w:r>
          </w:p>
        </w:tc>
        <w:tc>
          <w:tcPr>
            <w:tcW w:w="1417" w:type="dxa"/>
          </w:tcPr>
          <w:p w14:paraId="017CDD97" w14:textId="77777777" w:rsidR="00042569" w:rsidRPr="0082638E" w:rsidRDefault="00042569" w:rsidP="00DD562E">
            <w:pPr>
              <w:spacing w:after="200"/>
              <w:jc w:val="center"/>
              <w:rPr>
                <w:sz w:val="20"/>
                <w:lang w:val="fr-CH"/>
              </w:rPr>
            </w:pPr>
            <w:r w:rsidRPr="0082638E">
              <w:rPr>
                <w:sz w:val="20"/>
                <w:lang w:val="fr-CH"/>
              </w:rPr>
              <w:t>AR05</w:t>
            </w:r>
          </w:p>
          <w:p w14:paraId="2E4D983D" w14:textId="77777777" w:rsidR="00042569" w:rsidRPr="0082638E" w:rsidRDefault="00042569" w:rsidP="00DD562E">
            <w:pPr>
              <w:spacing w:after="200"/>
              <w:jc w:val="center"/>
              <w:rPr>
                <w:sz w:val="20"/>
                <w:lang w:val="fr-CH"/>
              </w:rPr>
            </w:pPr>
            <w:r w:rsidRPr="0082638E">
              <w:rPr>
                <w:sz w:val="20"/>
                <w:lang w:val="fr-CH"/>
              </w:rPr>
              <w:t>AR05</w:t>
            </w:r>
          </w:p>
          <w:p w14:paraId="71D62058" w14:textId="4E963253" w:rsidR="00042569" w:rsidRPr="0082638E" w:rsidRDefault="00042569" w:rsidP="00DD562E">
            <w:pPr>
              <w:spacing w:after="200"/>
              <w:jc w:val="center"/>
              <w:rPr>
                <w:sz w:val="20"/>
                <w:lang w:val="fr-CH"/>
              </w:rPr>
            </w:pPr>
            <w:r w:rsidRPr="00044074">
              <w:rPr>
                <w:sz w:val="20"/>
                <w:lang w:val="fr-CH"/>
              </w:rPr>
              <w:t>Recevabilité</w:t>
            </w:r>
          </w:p>
          <w:p w14:paraId="3EA3C08D" w14:textId="77777777" w:rsidR="00042569" w:rsidRPr="0082638E" w:rsidRDefault="00042569" w:rsidP="00DD562E">
            <w:pPr>
              <w:spacing w:after="200"/>
              <w:jc w:val="center"/>
              <w:rPr>
                <w:sz w:val="20"/>
                <w:lang w:val="fr-CH"/>
              </w:rPr>
            </w:pPr>
            <w:r w:rsidRPr="0082638E">
              <w:rPr>
                <w:sz w:val="20"/>
                <w:lang w:val="fr-CH"/>
              </w:rPr>
              <w:t>AR09</w:t>
            </w:r>
          </w:p>
          <w:p w14:paraId="2B1EA4BC" w14:textId="77777777" w:rsidR="00042569" w:rsidRPr="0082638E" w:rsidRDefault="00042569" w:rsidP="00DD562E">
            <w:pPr>
              <w:spacing w:after="200"/>
              <w:jc w:val="center"/>
              <w:rPr>
                <w:sz w:val="20"/>
                <w:lang w:val="fr-CH"/>
              </w:rPr>
            </w:pPr>
            <w:r w:rsidRPr="0082638E">
              <w:rPr>
                <w:sz w:val="20"/>
                <w:lang w:val="fr-CH"/>
              </w:rPr>
              <w:t>AR11</w:t>
            </w:r>
          </w:p>
          <w:p w14:paraId="51A28D06" w14:textId="77777777" w:rsidR="00042569" w:rsidRPr="0082638E" w:rsidRDefault="00042569" w:rsidP="00DD562E">
            <w:pPr>
              <w:spacing w:after="200"/>
              <w:jc w:val="center"/>
              <w:rPr>
                <w:sz w:val="20"/>
                <w:lang w:val="fr-CH"/>
              </w:rPr>
            </w:pPr>
            <w:r w:rsidRPr="0082638E">
              <w:rPr>
                <w:sz w:val="20"/>
                <w:lang w:val="fr-CH"/>
              </w:rPr>
              <w:t>AP04</w:t>
            </w:r>
          </w:p>
          <w:p w14:paraId="6408F904" w14:textId="6C57A876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Rés.32</w:t>
            </w:r>
            <w:r w:rsidR="0082638E" w:rsidRPr="0082638E">
              <w:rPr>
                <w:sz w:val="20"/>
                <w:vertAlign w:val="superscript"/>
                <w:lang w:val="en-US"/>
              </w:rPr>
              <w:t>1</w:t>
            </w:r>
          </w:p>
          <w:p w14:paraId="4746067D" w14:textId="26D1E00A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Rés</w:t>
            </w:r>
            <w:r w:rsidR="00BD4C45">
              <w:rPr>
                <w:sz w:val="20"/>
                <w:lang w:val="en-US"/>
              </w:rPr>
              <w:t>.</w:t>
            </w:r>
            <w:r>
              <w:rPr>
                <w:sz w:val="20"/>
                <w:lang w:val="en-US"/>
              </w:rPr>
              <w:t>49</w:t>
            </w:r>
          </w:p>
          <w:p w14:paraId="6473C2CC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</w:p>
          <w:p w14:paraId="480500B3" w14:textId="77777777" w:rsidR="00042569" w:rsidRPr="00430FAB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14:paraId="02F89EC9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5.418C</w:t>
            </w:r>
          </w:p>
          <w:p w14:paraId="16F02AA3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5.485</w:t>
            </w:r>
          </w:p>
          <w:p w14:paraId="16A069BD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</w:p>
          <w:p w14:paraId="23053CD2" w14:textId="49A8C78E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9.11A</w:t>
            </w:r>
          </w:p>
          <w:p w14:paraId="1AFB10DE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11.31</w:t>
            </w:r>
          </w:p>
          <w:p w14:paraId="2CC2E08D" w14:textId="77777777" w:rsidR="00042569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</w:p>
          <w:p w14:paraId="4B2D5B23" w14:textId="77777777" w:rsidR="00042569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</w:p>
          <w:p w14:paraId="260E265B" w14:textId="77777777" w:rsidR="00042569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</w:p>
          <w:p w14:paraId="07E24655" w14:textId="77777777" w:rsidR="00042569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</w:p>
          <w:p w14:paraId="0EB0D31E" w14:textId="77777777" w:rsidR="00042569" w:rsidRPr="003475A2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</w:p>
        </w:tc>
        <w:tc>
          <w:tcPr>
            <w:tcW w:w="992" w:type="dxa"/>
          </w:tcPr>
          <w:p w14:paraId="309FEE21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</w:t>
            </w:r>
          </w:p>
          <w:p w14:paraId="027F45BA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</w:t>
            </w:r>
          </w:p>
          <w:p w14:paraId="67A2ACF6" w14:textId="64F2071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6-7</w:t>
            </w:r>
          </w:p>
          <w:p w14:paraId="66D242A4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 w:rsidRPr="002D511D">
              <w:rPr>
                <w:sz w:val="20"/>
                <w:lang w:val="en-US"/>
              </w:rPr>
              <w:t>11</w:t>
            </w:r>
          </w:p>
          <w:p w14:paraId="2B53864A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</w:t>
            </w:r>
          </w:p>
          <w:p w14:paraId="3E539043" w14:textId="571E4BFA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="000A1857">
              <w:rPr>
                <w:sz w:val="20"/>
                <w:lang w:val="en-US"/>
              </w:rPr>
              <w:t>-2</w:t>
            </w:r>
          </w:p>
          <w:p w14:paraId="26D229D7" w14:textId="755E5A52" w:rsidR="00042569" w:rsidRDefault="0082638E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–</w:t>
            </w:r>
          </w:p>
          <w:p w14:paraId="679BEC3A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  <w:p w14:paraId="63C26614" w14:textId="3FBC007D" w:rsidR="00042569" w:rsidRDefault="0082638E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–</w:t>
            </w:r>
          </w:p>
          <w:p w14:paraId="33D2F485" w14:textId="77777777" w:rsidR="00042569" w:rsidRPr="002D511D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</w:p>
        </w:tc>
        <w:tc>
          <w:tcPr>
            <w:tcW w:w="1865" w:type="dxa"/>
          </w:tcPr>
          <w:p w14:paraId="3EFB5155" w14:textId="2A6B8943" w:rsidR="00042569" w:rsidRPr="00042569" w:rsidRDefault="00042569" w:rsidP="00DD562E">
            <w:pPr>
              <w:spacing w:after="200"/>
              <w:jc w:val="center"/>
              <w:rPr>
                <w:sz w:val="20"/>
                <w:lang w:val="fr-CH"/>
              </w:rPr>
            </w:pPr>
            <w:r w:rsidRPr="00042569">
              <w:rPr>
                <w:sz w:val="20"/>
                <w:lang w:val="fr-CH"/>
              </w:rPr>
              <w:t>13(rév.1)</w:t>
            </w:r>
          </w:p>
          <w:p w14:paraId="4A6BFA80" w14:textId="7A7D9E9C" w:rsidR="00042569" w:rsidRPr="00042569" w:rsidRDefault="00042569" w:rsidP="00DD562E">
            <w:pPr>
              <w:spacing w:after="200"/>
              <w:jc w:val="center"/>
              <w:rPr>
                <w:sz w:val="20"/>
                <w:lang w:val="fr-CH"/>
              </w:rPr>
            </w:pPr>
            <w:r w:rsidRPr="00042569">
              <w:rPr>
                <w:sz w:val="20"/>
                <w:lang w:val="fr-CH"/>
              </w:rPr>
              <w:t>20(rév.1)</w:t>
            </w:r>
          </w:p>
          <w:p w14:paraId="2B75EB6D" w14:textId="5D97881A" w:rsidR="00042569" w:rsidRPr="00042569" w:rsidRDefault="00042569" w:rsidP="00DD562E">
            <w:pPr>
              <w:spacing w:after="200"/>
              <w:jc w:val="center"/>
              <w:rPr>
                <w:sz w:val="20"/>
                <w:lang w:val="fr-CH"/>
              </w:rPr>
            </w:pPr>
            <w:r w:rsidRPr="00042569">
              <w:rPr>
                <w:sz w:val="20"/>
                <w:lang w:val="fr-CH"/>
              </w:rPr>
              <w:t>6(rév.1) - 7(rév.1)</w:t>
            </w:r>
          </w:p>
          <w:p w14:paraId="65D56FCA" w14:textId="4389636B" w:rsidR="00042569" w:rsidRPr="00042569" w:rsidRDefault="00042569" w:rsidP="00DD562E">
            <w:pPr>
              <w:spacing w:after="200"/>
              <w:jc w:val="center"/>
              <w:rPr>
                <w:sz w:val="20"/>
                <w:lang w:val="fr-CH"/>
              </w:rPr>
            </w:pPr>
            <w:r w:rsidRPr="00042569">
              <w:rPr>
                <w:sz w:val="20"/>
                <w:lang w:val="fr-CH"/>
              </w:rPr>
              <w:t>11(rév.1)</w:t>
            </w:r>
          </w:p>
          <w:p w14:paraId="482E8541" w14:textId="11D43986" w:rsidR="00042569" w:rsidRPr="00042569" w:rsidRDefault="00042569" w:rsidP="00DD562E">
            <w:pPr>
              <w:spacing w:after="200"/>
              <w:jc w:val="center"/>
              <w:rPr>
                <w:sz w:val="20"/>
                <w:lang w:val="fr-CH"/>
              </w:rPr>
            </w:pPr>
            <w:r w:rsidRPr="00042569">
              <w:rPr>
                <w:sz w:val="20"/>
                <w:lang w:val="fr-CH"/>
              </w:rPr>
              <w:t>8(rév.1)</w:t>
            </w:r>
          </w:p>
          <w:p w14:paraId="3BBAE588" w14:textId="6C4A692D" w:rsidR="00042569" w:rsidRPr="00042569" w:rsidRDefault="000A1857" w:rsidP="00DD562E">
            <w:pPr>
              <w:spacing w:after="200"/>
              <w:jc w:val="center"/>
              <w:rPr>
                <w:sz w:val="20"/>
                <w:lang w:val="fr-CH"/>
              </w:rPr>
            </w:pPr>
            <w:r w:rsidRPr="00042569">
              <w:rPr>
                <w:sz w:val="20"/>
                <w:lang w:val="fr-CH"/>
              </w:rPr>
              <w:t>1(rév.1) - 2(rév.1)</w:t>
            </w:r>
          </w:p>
          <w:p w14:paraId="0C0460DC" w14:textId="46AB1B8E" w:rsidR="00042569" w:rsidRPr="00042569" w:rsidRDefault="00042569" w:rsidP="00DD562E">
            <w:pPr>
              <w:spacing w:after="200"/>
              <w:jc w:val="center"/>
              <w:rPr>
                <w:sz w:val="20"/>
                <w:lang w:val="fr-CH"/>
              </w:rPr>
            </w:pPr>
            <w:r w:rsidRPr="00042569">
              <w:rPr>
                <w:sz w:val="20"/>
                <w:lang w:val="fr-CH"/>
              </w:rPr>
              <w:t>1(rév.1)</w:t>
            </w:r>
          </w:p>
          <w:p w14:paraId="1F049238" w14:textId="403ACD9E" w:rsidR="00042569" w:rsidRPr="00042569" w:rsidRDefault="0082638E" w:rsidP="00DD562E">
            <w:pPr>
              <w:spacing w:after="20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–</w:t>
            </w:r>
          </w:p>
          <w:p w14:paraId="0D6A2DF6" w14:textId="2167B562" w:rsidR="00042569" w:rsidRPr="00042569" w:rsidRDefault="00042569" w:rsidP="00DD562E">
            <w:pPr>
              <w:spacing w:after="200"/>
              <w:jc w:val="center"/>
              <w:rPr>
                <w:sz w:val="20"/>
                <w:lang w:val="fr-CH"/>
              </w:rPr>
            </w:pPr>
            <w:r w:rsidRPr="00042569">
              <w:rPr>
                <w:sz w:val="20"/>
                <w:lang w:val="fr-CH"/>
              </w:rPr>
              <w:t>1(rév.1) - 2(rév.1)</w:t>
            </w:r>
          </w:p>
          <w:p w14:paraId="3D71F203" w14:textId="5B1EE0CC" w:rsidR="00042569" w:rsidRPr="00D31BEF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2(rév.1)</w:t>
            </w:r>
          </w:p>
        </w:tc>
      </w:tr>
      <w:tr w:rsidR="0082638E" w:rsidRPr="003475A2" w14:paraId="0BEF8668" w14:textId="77777777" w:rsidTr="00AF2728">
        <w:trPr>
          <w:tblHeader/>
          <w:jc w:val="center"/>
        </w:trPr>
        <w:tc>
          <w:tcPr>
            <w:tcW w:w="1472" w:type="dxa"/>
            <w:tcBorders>
              <w:top w:val="nil"/>
              <w:bottom w:val="single" w:sz="4" w:space="0" w:color="auto"/>
            </w:tcBorders>
          </w:tcPr>
          <w:p w14:paraId="0A674E08" w14:textId="77777777" w:rsidR="0082638E" w:rsidRPr="00F879D2" w:rsidRDefault="0082638E" w:rsidP="000C2A87">
            <w:pPr>
              <w:spacing w:before="80"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tcBorders>
              <w:top w:val="nil"/>
              <w:bottom w:val="single" w:sz="4" w:space="0" w:color="auto"/>
            </w:tcBorders>
          </w:tcPr>
          <w:p w14:paraId="382938C9" w14:textId="77777777" w:rsidR="0082638E" w:rsidRDefault="0082638E" w:rsidP="000C2A87">
            <w:pPr>
              <w:spacing w:before="80"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987" w:type="dxa"/>
          </w:tcPr>
          <w:p w14:paraId="2074537C" w14:textId="5DABF8C1" w:rsidR="0082638E" w:rsidRPr="00F879D2" w:rsidRDefault="0082638E" w:rsidP="000C2A87">
            <w:pPr>
              <w:spacing w:before="80"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Table des matières</w:t>
            </w:r>
          </w:p>
        </w:tc>
        <w:tc>
          <w:tcPr>
            <w:tcW w:w="1417" w:type="dxa"/>
          </w:tcPr>
          <w:p w14:paraId="29B37512" w14:textId="77777777" w:rsidR="0082638E" w:rsidRPr="0082638E" w:rsidRDefault="0082638E" w:rsidP="000C2A87">
            <w:pPr>
              <w:spacing w:before="80" w:after="200"/>
              <w:jc w:val="center"/>
              <w:rPr>
                <w:sz w:val="20"/>
                <w:lang w:val="fr-CH"/>
              </w:rPr>
            </w:pPr>
          </w:p>
        </w:tc>
        <w:tc>
          <w:tcPr>
            <w:tcW w:w="1418" w:type="dxa"/>
          </w:tcPr>
          <w:p w14:paraId="649EEFC8" w14:textId="77777777" w:rsidR="0082638E" w:rsidRDefault="0082638E" w:rsidP="000C2A87">
            <w:pPr>
              <w:spacing w:before="80"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992" w:type="dxa"/>
          </w:tcPr>
          <w:p w14:paraId="4061A6FE" w14:textId="62DAFA60" w:rsidR="0082638E" w:rsidRDefault="0082638E" w:rsidP="000C2A87">
            <w:pPr>
              <w:spacing w:before="80"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1-2</w:t>
            </w:r>
          </w:p>
        </w:tc>
        <w:tc>
          <w:tcPr>
            <w:tcW w:w="1865" w:type="dxa"/>
          </w:tcPr>
          <w:p w14:paraId="7D504838" w14:textId="06839101" w:rsidR="0082638E" w:rsidRPr="00042569" w:rsidRDefault="0082638E" w:rsidP="000C2A87">
            <w:pPr>
              <w:spacing w:before="80" w:after="20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1(rév.1) - 2(rév.1)</w:t>
            </w:r>
          </w:p>
        </w:tc>
      </w:tr>
      <w:tr w:rsidR="00AF2728" w:rsidRPr="003475A2" w14:paraId="1117F37C" w14:textId="77777777" w:rsidTr="00AF2728">
        <w:trPr>
          <w:tblHeader/>
          <w:jc w:val="center"/>
        </w:trPr>
        <w:tc>
          <w:tcPr>
            <w:tcW w:w="1472" w:type="dxa"/>
            <w:tcBorders>
              <w:top w:val="single" w:sz="4" w:space="0" w:color="auto"/>
              <w:bottom w:val="nil"/>
            </w:tcBorders>
          </w:tcPr>
          <w:p w14:paraId="208BD292" w14:textId="739A5172" w:rsidR="00AF2728" w:rsidRPr="00F879D2" w:rsidRDefault="0027233C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  <w:bookmarkStart w:id="0" w:name="_GoBack"/>
            <w:bookmarkEnd w:id="0"/>
            <w:r w:rsidR="00AF2728">
              <w:rPr>
                <w:sz w:val="20"/>
                <w:lang w:val="en-US"/>
              </w:rPr>
              <w:br/>
              <w:t>Voir</w:t>
            </w:r>
            <w:r w:rsidR="00AF2728" w:rsidRPr="00F879D2">
              <w:rPr>
                <w:sz w:val="20"/>
                <w:lang w:val="en-US"/>
              </w:rPr>
              <w:t xml:space="preserve"> CR/</w:t>
            </w:r>
            <w:r w:rsidR="00AF2728">
              <w:rPr>
                <w:sz w:val="20"/>
                <w:lang w:val="en-US"/>
              </w:rPr>
              <w:t>484</w:t>
            </w:r>
          </w:p>
        </w:tc>
        <w:tc>
          <w:tcPr>
            <w:tcW w:w="1222" w:type="dxa"/>
            <w:tcBorders>
              <w:top w:val="single" w:sz="4" w:space="0" w:color="auto"/>
              <w:bottom w:val="nil"/>
            </w:tcBorders>
          </w:tcPr>
          <w:p w14:paraId="2F19F5F8" w14:textId="74248CEF" w:rsidR="00AF2728" w:rsidRDefault="00AF2728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7 avril </w:t>
            </w:r>
            <w:r>
              <w:rPr>
                <w:sz w:val="20"/>
                <w:lang w:val="en-US"/>
              </w:rPr>
              <w:br/>
              <w:t>2022</w:t>
            </w:r>
          </w:p>
        </w:tc>
        <w:tc>
          <w:tcPr>
            <w:tcW w:w="987" w:type="dxa"/>
          </w:tcPr>
          <w:p w14:paraId="055AE669" w14:textId="77777777" w:rsidR="000C2A87" w:rsidRPr="000C2A87" w:rsidRDefault="000C2A87" w:rsidP="000C2A87">
            <w:pPr>
              <w:spacing w:after="200"/>
              <w:jc w:val="center"/>
              <w:rPr>
                <w:sz w:val="20"/>
                <w:lang w:val="en-US"/>
              </w:rPr>
            </w:pPr>
            <w:r w:rsidRPr="000C2A87">
              <w:rPr>
                <w:sz w:val="20"/>
                <w:lang w:val="en-US"/>
              </w:rPr>
              <w:t>A1</w:t>
            </w:r>
            <w:r w:rsidRPr="000C2A87">
              <w:rPr>
                <w:sz w:val="20"/>
                <w:lang w:val="en-US"/>
              </w:rPr>
              <w:br/>
            </w:r>
            <w:r w:rsidRPr="000C2A87">
              <w:rPr>
                <w:sz w:val="20"/>
                <w:lang w:val="en-US"/>
              </w:rPr>
              <w:br/>
            </w:r>
          </w:p>
          <w:p w14:paraId="0B460A23" w14:textId="77777777" w:rsidR="000C2A87" w:rsidRPr="000C2A87" w:rsidRDefault="000C2A87" w:rsidP="000C2A87">
            <w:pPr>
              <w:spacing w:after="200"/>
              <w:jc w:val="center"/>
              <w:rPr>
                <w:sz w:val="20"/>
                <w:lang w:val="en-US"/>
              </w:rPr>
            </w:pPr>
            <w:r w:rsidRPr="000C2A87">
              <w:rPr>
                <w:sz w:val="20"/>
                <w:lang w:val="en-US"/>
              </w:rPr>
              <w:t>A1</w:t>
            </w:r>
            <w:r w:rsidRPr="000C2A87">
              <w:rPr>
                <w:sz w:val="20"/>
                <w:lang w:val="en-US"/>
              </w:rPr>
              <w:br/>
            </w:r>
          </w:p>
          <w:p w14:paraId="18FF98D7" w14:textId="77777777" w:rsidR="000C2A87" w:rsidRPr="000C2A87" w:rsidRDefault="000C2A87" w:rsidP="000C2A87">
            <w:pPr>
              <w:spacing w:after="200"/>
              <w:jc w:val="center"/>
              <w:rPr>
                <w:sz w:val="20"/>
                <w:lang w:val="en-US"/>
              </w:rPr>
            </w:pPr>
            <w:r w:rsidRPr="000C2A87">
              <w:rPr>
                <w:sz w:val="20"/>
                <w:lang w:val="en-US"/>
              </w:rPr>
              <w:t>A1</w:t>
            </w:r>
          </w:p>
          <w:p w14:paraId="20972575" w14:textId="77777777" w:rsidR="000C2A87" w:rsidRPr="000C2A87" w:rsidRDefault="000C2A87" w:rsidP="000C2A87">
            <w:pPr>
              <w:spacing w:after="200"/>
              <w:jc w:val="center"/>
              <w:rPr>
                <w:sz w:val="20"/>
                <w:lang w:val="en-US"/>
              </w:rPr>
            </w:pPr>
            <w:r w:rsidRPr="000C2A87">
              <w:rPr>
                <w:sz w:val="20"/>
                <w:lang w:val="en-US"/>
              </w:rPr>
              <w:t>A1</w:t>
            </w:r>
          </w:p>
          <w:p w14:paraId="11FDF726" w14:textId="6184B991" w:rsidR="00AF2728" w:rsidRDefault="000C2A87" w:rsidP="000C2A87">
            <w:pPr>
              <w:spacing w:after="200"/>
              <w:jc w:val="center"/>
              <w:rPr>
                <w:sz w:val="20"/>
                <w:lang w:val="en-US"/>
              </w:rPr>
            </w:pPr>
            <w:r w:rsidRPr="000C2A87">
              <w:rPr>
                <w:sz w:val="20"/>
                <w:lang w:val="en-US"/>
              </w:rPr>
              <w:t>A11</w:t>
            </w:r>
          </w:p>
        </w:tc>
        <w:tc>
          <w:tcPr>
            <w:tcW w:w="1417" w:type="dxa"/>
          </w:tcPr>
          <w:p w14:paraId="184D920B" w14:textId="541347C0" w:rsidR="000C2A87" w:rsidRPr="00C03D30" w:rsidRDefault="00C03D30" w:rsidP="000C2A87">
            <w:pPr>
              <w:spacing w:after="200"/>
              <w:jc w:val="center"/>
              <w:rPr>
                <w:sz w:val="20"/>
                <w:lang w:val="fr-CH"/>
              </w:rPr>
            </w:pPr>
            <w:r w:rsidRPr="00C03D30">
              <w:rPr>
                <w:sz w:val="20"/>
                <w:lang w:val="fr-CH"/>
              </w:rPr>
              <w:t>Prorogation du délai réglementaire</w:t>
            </w:r>
          </w:p>
          <w:p w14:paraId="72E85FB9" w14:textId="44C80B75" w:rsidR="000C2A87" w:rsidRPr="00C03D30" w:rsidRDefault="00C03D30" w:rsidP="000C2A87">
            <w:pPr>
              <w:spacing w:after="200"/>
              <w:jc w:val="center"/>
              <w:rPr>
                <w:spacing w:val="-6"/>
                <w:sz w:val="20"/>
                <w:lang w:val="fr-CH"/>
              </w:rPr>
            </w:pPr>
            <w:r w:rsidRPr="00C03D30">
              <w:rPr>
                <w:spacing w:val="-6"/>
                <w:sz w:val="20"/>
                <w:lang w:val="fr-CH"/>
              </w:rPr>
              <w:t>Mise en service simultanée</w:t>
            </w:r>
          </w:p>
          <w:p w14:paraId="57AD3118" w14:textId="77777777" w:rsidR="000C2A87" w:rsidRPr="00C03D30" w:rsidRDefault="000C2A87" w:rsidP="000C2A87">
            <w:pPr>
              <w:spacing w:after="200"/>
              <w:jc w:val="center"/>
              <w:rPr>
                <w:sz w:val="20"/>
                <w:lang w:val="fr-CH"/>
              </w:rPr>
            </w:pPr>
            <w:r w:rsidRPr="00C03D30">
              <w:rPr>
                <w:sz w:val="20"/>
                <w:lang w:val="fr-CH"/>
              </w:rPr>
              <w:t>AR11</w:t>
            </w:r>
          </w:p>
          <w:p w14:paraId="56FF2E4A" w14:textId="2A414D59" w:rsidR="00AF2728" w:rsidRPr="00C03D30" w:rsidRDefault="000C2A87" w:rsidP="000C2A87">
            <w:pPr>
              <w:spacing w:after="200"/>
              <w:jc w:val="center"/>
              <w:rPr>
                <w:sz w:val="20"/>
                <w:lang w:val="en-GB"/>
              </w:rPr>
            </w:pPr>
            <w:r w:rsidRPr="000C2A87">
              <w:rPr>
                <w:sz w:val="20"/>
                <w:lang w:val="en-US"/>
              </w:rPr>
              <w:t>AR11</w:t>
            </w:r>
          </w:p>
        </w:tc>
        <w:tc>
          <w:tcPr>
            <w:tcW w:w="1418" w:type="dxa"/>
          </w:tcPr>
          <w:p w14:paraId="36E42B13" w14:textId="77777777" w:rsidR="000C2A87" w:rsidRPr="000C2A87" w:rsidRDefault="000C2A87" w:rsidP="000C2A87">
            <w:pPr>
              <w:spacing w:after="200"/>
              <w:jc w:val="center"/>
              <w:rPr>
                <w:sz w:val="20"/>
                <w:lang w:val="en-US"/>
              </w:rPr>
            </w:pPr>
            <w:r w:rsidRPr="000C2A87">
              <w:rPr>
                <w:sz w:val="20"/>
                <w:lang w:val="en-US"/>
              </w:rPr>
              <w:br/>
            </w:r>
            <w:r w:rsidRPr="000C2A87">
              <w:rPr>
                <w:sz w:val="20"/>
                <w:lang w:val="en-US"/>
              </w:rPr>
              <w:br/>
            </w:r>
          </w:p>
          <w:p w14:paraId="6A555BA1" w14:textId="77777777" w:rsidR="000C2A87" w:rsidRPr="000C2A87" w:rsidRDefault="000C2A87" w:rsidP="000C2A87">
            <w:pPr>
              <w:spacing w:after="200"/>
              <w:jc w:val="center"/>
              <w:rPr>
                <w:sz w:val="20"/>
                <w:lang w:val="en-US"/>
              </w:rPr>
            </w:pPr>
            <w:r w:rsidRPr="000C2A87">
              <w:rPr>
                <w:sz w:val="20"/>
                <w:lang w:val="en-US"/>
              </w:rPr>
              <w:br/>
            </w:r>
          </w:p>
          <w:p w14:paraId="67A9269F" w14:textId="77777777" w:rsidR="000C2A87" w:rsidRPr="000C2A87" w:rsidRDefault="000C2A87" w:rsidP="000C2A87">
            <w:pPr>
              <w:spacing w:after="200"/>
              <w:jc w:val="center"/>
              <w:rPr>
                <w:sz w:val="20"/>
                <w:lang w:val="en-US"/>
              </w:rPr>
            </w:pPr>
            <w:r w:rsidRPr="000C2A87">
              <w:rPr>
                <w:sz w:val="20"/>
                <w:lang w:val="en-US"/>
              </w:rPr>
              <w:t>11.43A</w:t>
            </w:r>
          </w:p>
          <w:p w14:paraId="169FC3A6" w14:textId="5F3B9A9F" w:rsidR="00AF2728" w:rsidRDefault="000C2A87" w:rsidP="000C2A87">
            <w:pPr>
              <w:spacing w:after="200"/>
              <w:jc w:val="center"/>
              <w:rPr>
                <w:sz w:val="20"/>
                <w:lang w:val="en-US"/>
              </w:rPr>
            </w:pPr>
            <w:r w:rsidRPr="000C2A87">
              <w:rPr>
                <w:sz w:val="20"/>
                <w:lang w:val="en-US"/>
              </w:rPr>
              <w:t>11.43B</w:t>
            </w:r>
          </w:p>
        </w:tc>
        <w:tc>
          <w:tcPr>
            <w:tcW w:w="992" w:type="dxa"/>
          </w:tcPr>
          <w:p w14:paraId="0EE63EC0" w14:textId="77777777" w:rsidR="000C2A87" w:rsidRPr="000C2A87" w:rsidRDefault="000C2A87" w:rsidP="000C2A87">
            <w:pPr>
              <w:spacing w:after="200"/>
              <w:jc w:val="center"/>
              <w:rPr>
                <w:sz w:val="20"/>
                <w:lang w:val="en-US"/>
              </w:rPr>
            </w:pPr>
            <w:r w:rsidRPr="000C2A87">
              <w:rPr>
                <w:sz w:val="20"/>
                <w:lang w:val="en-US"/>
              </w:rPr>
              <w:t>–</w:t>
            </w:r>
            <w:r w:rsidRPr="000C2A87">
              <w:rPr>
                <w:sz w:val="20"/>
                <w:lang w:val="en-US"/>
              </w:rPr>
              <w:br/>
            </w:r>
            <w:r w:rsidRPr="000C2A87">
              <w:rPr>
                <w:sz w:val="20"/>
                <w:lang w:val="en-US"/>
              </w:rPr>
              <w:br/>
            </w:r>
          </w:p>
          <w:p w14:paraId="3201FFC0" w14:textId="77777777" w:rsidR="000C2A87" w:rsidRPr="000C2A87" w:rsidRDefault="000C2A87" w:rsidP="000C2A87">
            <w:pPr>
              <w:spacing w:after="200"/>
              <w:jc w:val="center"/>
              <w:rPr>
                <w:sz w:val="20"/>
                <w:lang w:val="en-US"/>
              </w:rPr>
            </w:pPr>
            <w:r w:rsidRPr="000C2A87">
              <w:rPr>
                <w:sz w:val="20"/>
                <w:lang w:val="en-US"/>
              </w:rPr>
              <w:t>–</w:t>
            </w:r>
            <w:r w:rsidRPr="000C2A87">
              <w:rPr>
                <w:sz w:val="20"/>
                <w:lang w:val="en-US"/>
              </w:rPr>
              <w:br/>
            </w:r>
          </w:p>
          <w:p w14:paraId="11BD44D7" w14:textId="77777777" w:rsidR="000C2A87" w:rsidRPr="000C2A87" w:rsidRDefault="000C2A87" w:rsidP="000C2A87">
            <w:pPr>
              <w:spacing w:after="200"/>
              <w:jc w:val="center"/>
              <w:rPr>
                <w:sz w:val="20"/>
                <w:lang w:val="en-US"/>
              </w:rPr>
            </w:pPr>
            <w:r w:rsidRPr="000C2A87">
              <w:rPr>
                <w:sz w:val="20"/>
                <w:lang w:val="en-US"/>
              </w:rPr>
              <w:t>24</w:t>
            </w:r>
          </w:p>
          <w:p w14:paraId="2506A8A6" w14:textId="77777777" w:rsidR="000C2A87" w:rsidRPr="000C2A87" w:rsidRDefault="000C2A87" w:rsidP="000C2A87">
            <w:pPr>
              <w:spacing w:after="200"/>
              <w:jc w:val="center"/>
              <w:rPr>
                <w:sz w:val="20"/>
                <w:lang w:val="en-US"/>
              </w:rPr>
            </w:pPr>
            <w:r w:rsidRPr="000C2A87">
              <w:rPr>
                <w:sz w:val="20"/>
                <w:lang w:val="en-US"/>
              </w:rPr>
              <w:t>25</w:t>
            </w:r>
          </w:p>
          <w:p w14:paraId="0A2166F6" w14:textId="0B80B928" w:rsidR="001323B0" w:rsidRDefault="000C2A87" w:rsidP="000C2A87">
            <w:pPr>
              <w:spacing w:after="200"/>
              <w:jc w:val="center"/>
              <w:rPr>
                <w:sz w:val="20"/>
                <w:lang w:val="en-US"/>
              </w:rPr>
            </w:pPr>
            <w:r w:rsidRPr="000C2A87">
              <w:rPr>
                <w:sz w:val="20"/>
                <w:lang w:val="en-US"/>
              </w:rPr>
              <w:t>1-2</w:t>
            </w:r>
          </w:p>
        </w:tc>
        <w:tc>
          <w:tcPr>
            <w:tcW w:w="1865" w:type="dxa"/>
          </w:tcPr>
          <w:p w14:paraId="02BF348C" w14:textId="4955E6D1" w:rsidR="000C2A87" w:rsidRPr="000C2A87" w:rsidRDefault="000C2A87" w:rsidP="000C2A87">
            <w:pPr>
              <w:spacing w:after="200"/>
              <w:jc w:val="center"/>
              <w:rPr>
                <w:sz w:val="20"/>
                <w:lang w:val="fr-CH"/>
              </w:rPr>
            </w:pPr>
            <w:r w:rsidRPr="000C2A87">
              <w:rPr>
                <w:sz w:val="20"/>
                <w:lang w:val="fr-CH"/>
              </w:rPr>
              <w:t>1(rév.2)-2(rév.2)</w:t>
            </w:r>
            <w:r w:rsidRPr="000C2A87">
              <w:rPr>
                <w:sz w:val="20"/>
                <w:lang w:val="fr-CH"/>
              </w:rPr>
              <w:br/>
            </w:r>
            <w:r w:rsidRPr="000C2A87">
              <w:rPr>
                <w:sz w:val="20"/>
                <w:lang w:val="fr-CH"/>
              </w:rPr>
              <w:br/>
            </w:r>
          </w:p>
          <w:p w14:paraId="7C4F7EED" w14:textId="1F50A2FA" w:rsidR="000C2A87" w:rsidRPr="000C2A87" w:rsidRDefault="000C2A87" w:rsidP="000C2A87">
            <w:pPr>
              <w:spacing w:after="200"/>
              <w:jc w:val="center"/>
              <w:rPr>
                <w:sz w:val="20"/>
                <w:lang w:val="fr-CH"/>
              </w:rPr>
            </w:pPr>
            <w:r w:rsidRPr="000C2A87">
              <w:rPr>
                <w:sz w:val="20"/>
                <w:lang w:val="fr-CH"/>
              </w:rPr>
              <w:t xml:space="preserve">1(rév.2) </w:t>
            </w:r>
            <w:r w:rsidRPr="000C2A87">
              <w:rPr>
                <w:sz w:val="20"/>
                <w:lang w:val="fr-CH"/>
              </w:rPr>
              <w:br/>
            </w:r>
          </w:p>
          <w:p w14:paraId="10C5406A" w14:textId="6B625EAD" w:rsidR="000C2A87" w:rsidRPr="000C2A87" w:rsidRDefault="000C2A87" w:rsidP="000C2A87">
            <w:pPr>
              <w:spacing w:after="200"/>
              <w:jc w:val="center"/>
              <w:rPr>
                <w:sz w:val="20"/>
                <w:lang w:val="fr-CH"/>
              </w:rPr>
            </w:pPr>
            <w:r w:rsidRPr="000C2A87">
              <w:rPr>
                <w:sz w:val="20"/>
                <w:lang w:val="fr-CH"/>
              </w:rPr>
              <w:t>24(rév.2)</w:t>
            </w:r>
          </w:p>
          <w:p w14:paraId="7A44E5B7" w14:textId="4C4B61C9" w:rsidR="000C2A87" w:rsidRPr="000C2A87" w:rsidRDefault="000C2A87" w:rsidP="000C2A87">
            <w:pPr>
              <w:spacing w:after="200"/>
              <w:jc w:val="center"/>
              <w:rPr>
                <w:sz w:val="20"/>
                <w:lang w:val="fr-CH"/>
              </w:rPr>
            </w:pPr>
            <w:r w:rsidRPr="000C2A87">
              <w:rPr>
                <w:sz w:val="20"/>
                <w:lang w:val="fr-CH"/>
              </w:rPr>
              <w:t>25(rév.2)</w:t>
            </w:r>
          </w:p>
          <w:p w14:paraId="3E77B2ED" w14:textId="402D9B10" w:rsidR="001323B0" w:rsidRDefault="000C2A87" w:rsidP="000C2A87">
            <w:pPr>
              <w:spacing w:after="200"/>
              <w:jc w:val="center"/>
              <w:rPr>
                <w:sz w:val="20"/>
                <w:lang w:val="fr-CH"/>
              </w:rPr>
            </w:pPr>
            <w:r w:rsidRPr="000C2A87">
              <w:rPr>
                <w:sz w:val="20"/>
                <w:lang w:val="en-US"/>
              </w:rPr>
              <w:t>–</w:t>
            </w:r>
          </w:p>
        </w:tc>
      </w:tr>
      <w:tr w:rsidR="00AF2728" w:rsidRPr="003475A2" w14:paraId="6EA2A3ED" w14:textId="77777777" w:rsidTr="0082638E">
        <w:trPr>
          <w:tblHeader/>
          <w:jc w:val="center"/>
        </w:trPr>
        <w:tc>
          <w:tcPr>
            <w:tcW w:w="1472" w:type="dxa"/>
            <w:tcBorders>
              <w:top w:val="nil"/>
            </w:tcBorders>
          </w:tcPr>
          <w:p w14:paraId="40C041C0" w14:textId="77777777" w:rsidR="00AF2728" w:rsidRPr="00F879D2" w:rsidRDefault="00AF2728" w:rsidP="000C2A87">
            <w:pPr>
              <w:spacing w:before="80"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tcBorders>
              <w:top w:val="nil"/>
            </w:tcBorders>
          </w:tcPr>
          <w:p w14:paraId="2AA7371F" w14:textId="77777777" w:rsidR="00AF2728" w:rsidRDefault="00AF2728" w:rsidP="000C2A87">
            <w:pPr>
              <w:spacing w:before="80"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987" w:type="dxa"/>
          </w:tcPr>
          <w:p w14:paraId="6BFA67F7" w14:textId="12CA3298" w:rsidR="00AF2728" w:rsidRDefault="00AF2728" w:rsidP="000C2A87">
            <w:pPr>
              <w:spacing w:before="80"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Table des matières</w:t>
            </w:r>
          </w:p>
        </w:tc>
        <w:tc>
          <w:tcPr>
            <w:tcW w:w="1417" w:type="dxa"/>
          </w:tcPr>
          <w:p w14:paraId="0073686B" w14:textId="77777777" w:rsidR="00AF2728" w:rsidRPr="0082638E" w:rsidRDefault="00AF2728" w:rsidP="000C2A87">
            <w:pPr>
              <w:spacing w:before="80" w:after="200"/>
              <w:jc w:val="center"/>
              <w:rPr>
                <w:sz w:val="20"/>
                <w:lang w:val="fr-CH"/>
              </w:rPr>
            </w:pPr>
          </w:p>
        </w:tc>
        <w:tc>
          <w:tcPr>
            <w:tcW w:w="1418" w:type="dxa"/>
          </w:tcPr>
          <w:p w14:paraId="667983BF" w14:textId="77777777" w:rsidR="00AF2728" w:rsidRDefault="00AF2728" w:rsidP="000C2A87">
            <w:pPr>
              <w:spacing w:before="80"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992" w:type="dxa"/>
          </w:tcPr>
          <w:p w14:paraId="5EC01D0A" w14:textId="6800A18F" w:rsidR="00AF2728" w:rsidRDefault="001323B0" w:rsidP="000C2A87">
            <w:pPr>
              <w:spacing w:before="80"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1-2</w:t>
            </w:r>
          </w:p>
        </w:tc>
        <w:tc>
          <w:tcPr>
            <w:tcW w:w="1865" w:type="dxa"/>
          </w:tcPr>
          <w:p w14:paraId="0B26E818" w14:textId="5C5AFF28" w:rsidR="00AF2728" w:rsidRDefault="001323B0" w:rsidP="000C2A87">
            <w:pPr>
              <w:spacing w:before="80" w:after="20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en-US"/>
              </w:rPr>
              <w:t>1</w:t>
            </w:r>
            <w:r w:rsidR="00AF2728" w:rsidRPr="00AF2728">
              <w:rPr>
                <w:sz w:val="20"/>
                <w:lang w:val="en-US"/>
              </w:rPr>
              <w:t>(r</w:t>
            </w:r>
            <w:r w:rsidR="00AF2728">
              <w:rPr>
                <w:sz w:val="20"/>
                <w:lang w:val="en-US"/>
              </w:rPr>
              <w:t>é</w:t>
            </w:r>
            <w:r w:rsidR="00AF2728" w:rsidRPr="00AF2728">
              <w:rPr>
                <w:sz w:val="20"/>
                <w:lang w:val="en-US"/>
              </w:rPr>
              <w:t xml:space="preserve">v.2) - </w:t>
            </w:r>
            <w:r>
              <w:rPr>
                <w:sz w:val="20"/>
                <w:lang w:val="en-US"/>
              </w:rPr>
              <w:t>2</w:t>
            </w:r>
            <w:r w:rsidR="00AF2728" w:rsidRPr="00AF2728">
              <w:rPr>
                <w:sz w:val="20"/>
                <w:lang w:val="en-US"/>
              </w:rPr>
              <w:t>(r</w:t>
            </w:r>
            <w:r w:rsidR="00AF2728">
              <w:rPr>
                <w:sz w:val="20"/>
                <w:lang w:val="en-US"/>
              </w:rPr>
              <w:t>é</w:t>
            </w:r>
            <w:r w:rsidR="00AF2728" w:rsidRPr="00AF2728">
              <w:rPr>
                <w:sz w:val="20"/>
                <w:lang w:val="en-US"/>
              </w:rPr>
              <w:t>v.2)</w:t>
            </w:r>
          </w:p>
        </w:tc>
      </w:tr>
    </w:tbl>
    <w:p w14:paraId="0BCA01DF" w14:textId="5E35692D" w:rsidR="00735564" w:rsidRPr="00B00E0B" w:rsidRDefault="00735564" w:rsidP="00B00E0B">
      <w:pPr>
        <w:pStyle w:val="AnnexRef"/>
        <w:tabs>
          <w:tab w:val="clear" w:pos="1134"/>
          <w:tab w:val="clear" w:pos="1871"/>
          <w:tab w:val="clear" w:pos="2268"/>
        </w:tabs>
        <w:spacing w:before="20"/>
        <w:ind w:left="567" w:hanging="567"/>
        <w:jc w:val="left"/>
        <w:rPr>
          <w:sz w:val="18"/>
          <w:szCs w:val="18"/>
          <w:lang w:val="fr-CH"/>
        </w:rPr>
      </w:pPr>
      <w:r w:rsidRPr="00B00E0B">
        <w:rPr>
          <w:sz w:val="18"/>
          <w:szCs w:val="18"/>
          <w:vertAlign w:val="superscript"/>
          <w:lang w:val="fr-CH"/>
        </w:rPr>
        <w:t>*</w:t>
      </w:r>
      <w:r w:rsidRPr="00B00E0B">
        <w:rPr>
          <w:sz w:val="18"/>
          <w:szCs w:val="18"/>
          <w:lang w:val="fr-CH"/>
        </w:rPr>
        <w:tab/>
        <w:t>Des nouvelles Règles ou les modifications apportées aux Règles de procédure en vigueur prennent effet immédiatement, sauf indication contraire.</w:t>
      </w:r>
    </w:p>
    <w:p w14:paraId="5FB67A49" w14:textId="02465728" w:rsidR="009A3278" w:rsidRPr="00B00E0B" w:rsidRDefault="009A3278" w:rsidP="00B00E0B">
      <w:pPr>
        <w:pStyle w:val="AnnexRef"/>
        <w:tabs>
          <w:tab w:val="clear" w:pos="1134"/>
          <w:tab w:val="clear" w:pos="1871"/>
          <w:tab w:val="clear" w:pos="2268"/>
        </w:tabs>
        <w:spacing w:before="20"/>
        <w:ind w:left="567" w:hanging="567"/>
        <w:jc w:val="left"/>
        <w:rPr>
          <w:sz w:val="18"/>
          <w:szCs w:val="18"/>
          <w:lang w:val="fr-CH"/>
        </w:rPr>
      </w:pPr>
      <w:r w:rsidRPr="0082638E">
        <w:rPr>
          <w:sz w:val="18"/>
          <w:szCs w:val="18"/>
          <w:vertAlign w:val="superscript"/>
          <w:lang w:val="fr-CH"/>
        </w:rPr>
        <w:t>1</w:t>
      </w:r>
      <w:r w:rsidRPr="0082638E">
        <w:rPr>
          <w:sz w:val="18"/>
          <w:szCs w:val="18"/>
          <w:lang w:val="fr-CH"/>
        </w:rPr>
        <w:tab/>
      </w:r>
      <w:r w:rsidR="007A61CF" w:rsidRPr="0082638E">
        <w:rPr>
          <w:sz w:val="18"/>
          <w:szCs w:val="18"/>
          <w:lang w:val="fr-CH"/>
        </w:rPr>
        <w:t xml:space="preserve">Date effective d'entrée en </w:t>
      </w:r>
      <w:proofErr w:type="gramStart"/>
      <w:r w:rsidR="007A61CF" w:rsidRPr="0082638E">
        <w:rPr>
          <w:sz w:val="18"/>
          <w:szCs w:val="18"/>
          <w:lang w:val="fr-CH"/>
        </w:rPr>
        <w:t>vigueur:</w:t>
      </w:r>
      <w:proofErr w:type="gramEnd"/>
      <w:r w:rsidR="007A61CF" w:rsidRPr="0082638E">
        <w:rPr>
          <w:sz w:val="18"/>
          <w:szCs w:val="18"/>
          <w:lang w:val="fr-CH"/>
        </w:rPr>
        <w:t xml:space="preserve"> </w:t>
      </w:r>
      <w:r w:rsidR="00042569" w:rsidRPr="0082638E">
        <w:rPr>
          <w:sz w:val="18"/>
          <w:szCs w:val="18"/>
          <w:lang w:val="fr-CH"/>
        </w:rPr>
        <w:t>23</w:t>
      </w:r>
      <w:r w:rsidRPr="0082638E">
        <w:rPr>
          <w:sz w:val="18"/>
          <w:szCs w:val="18"/>
          <w:lang w:val="fr-CH"/>
        </w:rPr>
        <w:t xml:space="preserve"> </w:t>
      </w:r>
      <w:r w:rsidR="00042569" w:rsidRPr="0082638E">
        <w:rPr>
          <w:sz w:val="18"/>
          <w:szCs w:val="18"/>
          <w:lang w:val="fr-CH"/>
        </w:rPr>
        <w:t xml:space="preserve">novembre </w:t>
      </w:r>
      <w:r w:rsidRPr="0082638E">
        <w:rPr>
          <w:sz w:val="18"/>
          <w:szCs w:val="18"/>
          <w:lang w:val="fr-CH"/>
        </w:rPr>
        <w:t>201</w:t>
      </w:r>
      <w:r w:rsidR="00042569" w:rsidRPr="0082638E">
        <w:rPr>
          <w:sz w:val="18"/>
          <w:szCs w:val="18"/>
          <w:lang w:val="fr-CH"/>
        </w:rPr>
        <w:t>9</w:t>
      </w:r>
      <w:r w:rsidR="0082638E">
        <w:rPr>
          <w:sz w:val="18"/>
          <w:szCs w:val="18"/>
          <w:lang w:val="fr-CH"/>
        </w:rPr>
        <w:t>.</w:t>
      </w:r>
    </w:p>
    <w:p w14:paraId="0FD44F1E" w14:textId="6409B29D" w:rsidR="00735564" w:rsidRPr="00B00E0B" w:rsidRDefault="00735564" w:rsidP="004B4A10">
      <w:pPr>
        <w:pStyle w:val="AnnexRef"/>
        <w:spacing w:before="0"/>
        <w:rPr>
          <w:sz w:val="18"/>
          <w:szCs w:val="18"/>
          <w:lang w:val="en-GB"/>
        </w:rPr>
      </w:pPr>
      <w:r w:rsidRPr="00B00E0B">
        <w:rPr>
          <w:sz w:val="18"/>
          <w:szCs w:val="18"/>
          <w:lang w:val="en-GB"/>
        </w:rPr>
        <w:t>____________________</w:t>
      </w:r>
    </w:p>
    <w:sectPr w:rsidR="00735564" w:rsidRPr="00B00E0B" w:rsidSect="00AF35D1">
      <w:headerReference w:type="even" r:id="rId7"/>
      <w:headerReference w:type="default" r:id="rId8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1E4130" w14:textId="77777777" w:rsidR="00BE4B99" w:rsidRDefault="00BE4B99">
      <w:r>
        <w:separator/>
      </w:r>
    </w:p>
  </w:endnote>
  <w:endnote w:type="continuationSeparator" w:id="0">
    <w:p w14:paraId="09244474" w14:textId="77777777" w:rsidR="00BE4B99" w:rsidRDefault="00BE4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36C2BC" w14:textId="77777777" w:rsidR="00BE4B99" w:rsidRDefault="00BE4B99">
      <w:r>
        <w:rPr>
          <w:b/>
        </w:rPr>
        <w:t>_______________</w:t>
      </w:r>
    </w:p>
  </w:footnote>
  <w:footnote w:type="continuationSeparator" w:id="0">
    <w:p w14:paraId="2076C976" w14:textId="77777777" w:rsidR="00BE4B99" w:rsidRDefault="00BE4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8047569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14:paraId="23842462" w14:textId="77777777" w:rsidR="009C7F6F" w:rsidRDefault="009C7F6F" w:rsidP="009C7F6F">
        <w:pPr>
          <w:pStyle w:val="Header"/>
          <w:jc w:val="center"/>
        </w:pPr>
        <w:r w:rsidRPr="00264EB1">
          <w:rPr>
            <w:b w:val="0"/>
            <w:bCs/>
          </w:rPr>
          <w:fldChar w:fldCharType="begin"/>
        </w:r>
        <w:r w:rsidRPr="00264EB1">
          <w:rPr>
            <w:b w:val="0"/>
            <w:bCs/>
          </w:rPr>
          <w:instrText xml:space="preserve"> PAGE   \* MERGEFORMAT </w:instrText>
        </w:r>
        <w:r w:rsidRPr="00264EB1">
          <w:rPr>
            <w:b w:val="0"/>
            <w:bCs/>
          </w:rPr>
          <w:fldChar w:fldCharType="separate"/>
        </w:r>
        <w:r w:rsidR="00DA16FE">
          <w:rPr>
            <w:b w:val="0"/>
            <w:bCs/>
            <w:noProof/>
          </w:rPr>
          <w:t>2</w:t>
        </w:r>
        <w:r w:rsidRPr="00264EB1">
          <w:rPr>
            <w:b w:val="0"/>
            <w:bCs/>
            <w:noProof/>
          </w:rPr>
          <w:fldChar w:fldCharType="end"/>
        </w:r>
      </w:p>
    </w:sdtContent>
  </w:sdt>
  <w:p w14:paraId="1F7489A9" w14:textId="77777777" w:rsidR="009C7F6F" w:rsidRDefault="009C7F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1920705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14:paraId="14526477" w14:textId="77777777" w:rsidR="009C7F6F" w:rsidRDefault="009C7F6F" w:rsidP="009C7F6F">
        <w:pPr>
          <w:pStyle w:val="Header"/>
          <w:jc w:val="center"/>
        </w:pPr>
        <w:r w:rsidRPr="00264EB1">
          <w:rPr>
            <w:b w:val="0"/>
            <w:bCs/>
          </w:rPr>
          <w:fldChar w:fldCharType="begin"/>
        </w:r>
        <w:r w:rsidRPr="00264EB1">
          <w:rPr>
            <w:b w:val="0"/>
            <w:bCs/>
          </w:rPr>
          <w:instrText xml:space="preserve"> PAGE   \* MERGEFORMAT </w:instrText>
        </w:r>
        <w:r w:rsidRPr="00264EB1">
          <w:rPr>
            <w:b w:val="0"/>
            <w:bCs/>
          </w:rPr>
          <w:fldChar w:fldCharType="separate"/>
        </w:r>
        <w:r w:rsidR="001D6C60">
          <w:rPr>
            <w:b w:val="0"/>
            <w:bCs/>
            <w:noProof/>
          </w:rPr>
          <w:t>5</w:t>
        </w:r>
        <w:r w:rsidRPr="00264EB1">
          <w:rPr>
            <w:b w:val="0"/>
            <w:bCs/>
            <w:noProof/>
          </w:rPr>
          <w:fldChar w:fldCharType="end"/>
        </w:r>
      </w:p>
    </w:sdtContent>
  </w:sdt>
  <w:p w14:paraId="37E4E147" w14:textId="77777777" w:rsidR="009C7F6F" w:rsidRDefault="009C7F6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mirrorMargin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2C9C"/>
    <w:rsid w:val="00002ECE"/>
    <w:rsid w:val="0003503D"/>
    <w:rsid w:val="00042569"/>
    <w:rsid w:val="00044074"/>
    <w:rsid w:val="000445F7"/>
    <w:rsid w:val="00051482"/>
    <w:rsid w:val="0006143E"/>
    <w:rsid w:val="00074649"/>
    <w:rsid w:val="00077D94"/>
    <w:rsid w:val="00084418"/>
    <w:rsid w:val="00087323"/>
    <w:rsid w:val="0009209B"/>
    <w:rsid w:val="000933FA"/>
    <w:rsid w:val="000A1857"/>
    <w:rsid w:val="000A3701"/>
    <w:rsid w:val="000B1FFF"/>
    <w:rsid w:val="000B5A09"/>
    <w:rsid w:val="000C2A87"/>
    <w:rsid w:val="000D7BA6"/>
    <w:rsid w:val="000E3E55"/>
    <w:rsid w:val="000F0C05"/>
    <w:rsid w:val="000F7A24"/>
    <w:rsid w:val="001060FB"/>
    <w:rsid w:val="00107158"/>
    <w:rsid w:val="001227BB"/>
    <w:rsid w:val="00130D3C"/>
    <w:rsid w:val="001323B0"/>
    <w:rsid w:val="00152267"/>
    <w:rsid w:val="00162D61"/>
    <w:rsid w:val="001A0DA8"/>
    <w:rsid w:val="001A4D64"/>
    <w:rsid w:val="001A51A7"/>
    <w:rsid w:val="001A70ED"/>
    <w:rsid w:val="001D6C60"/>
    <w:rsid w:val="00201A44"/>
    <w:rsid w:val="002112B2"/>
    <w:rsid w:val="00220ACA"/>
    <w:rsid w:val="00246CD0"/>
    <w:rsid w:val="0024750D"/>
    <w:rsid w:val="0027043F"/>
    <w:rsid w:val="0027233C"/>
    <w:rsid w:val="00272DC4"/>
    <w:rsid w:val="00287220"/>
    <w:rsid w:val="00297A9C"/>
    <w:rsid w:val="002E6AAC"/>
    <w:rsid w:val="002F23DB"/>
    <w:rsid w:val="002F3D2B"/>
    <w:rsid w:val="00342CB2"/>
    <w:rsid w:val="00347017"/>
    <w:rsid w:val="003475A2"/>
    <w:rsid w:val="00350B33"/>
    <w:rsid w:val="00372DA7"/>
    <w:rsid w:val="0038634D"/>
    <w:rsid w:val="00391E5F"/>
    <w:rsid w:val="003D40C3"/>
    <w:rsid w:val="003F2917"/>
    <w:rsid w:val="003F58DF"/>
    <w:rsid w:val="00406667"/>
    <w:rsid w:val="00406898"/>
    <w:rsid w:val="004345BE"/>
    <w:rsid w:val="00435691"/>
    <w:rsid w:val="00443942"/>
    <w:rsid w:val="004641CE"/>
    <w:rsid w:val="004658D6"/>
    <w:rsid w:val="004755FA"/>
    <w:rsid w:val="00480BA6"/>
    <w:rsid w:val="00484EFD"/>
    <w:rsid w:val="00491654"/>
    <w:rsid w:val="00494FC4"/>
    <w:rsid w:val="004A3A27"/>
    <w:rsid w:val="004B4A10"/>
    <w:rsid w:val="004D1B8F"/>
    <w:rsid w:val="004E77AB"/>
    <w:rsid w:val="004F648A"/>
    <w:rsid w:val="0052190B"/>
    <w:rsid w:val="00542C7C"/>
    <w:rsid w:val="00542EEA"/>
    <w:rsid w:val="00552FC1"/>
    <w:rsid w:val="00554AB9"/>
    <w:rsid w:val="005665EB"/>
    <w:rsid w:val="00572C9C"/>
    <w:rsid w:val="00583ED1"/>
    <w:rsid w:val="005A6FD8"/>
    <w:rsid w:val="005D6B06"/>
    <w:rsid w:val="005E2AEB"/>
    <w:rsid w:val="005E406D"/>
    <w:rsid w:val="005F610F"/>
    <w:rsid w:val="005F7505"/>
    <w:rsid w:val="0060778D"/>
    <w:rsid w:val="00610327"/>
    <w:rsid w:val="00632C44"/>
    <w:rsid w:val="00634022"/>
    <w:rsid w:val="00656426"/>
    <w:rsid w:val="00666328"/>
    <w:rsid w:val="00673C8A"/>
    <w:rsid w:val="00674530"/>
    <w:rsid w:val="006827B4"/>
    <w:rsid w:val="006B1FB7"/>
    <w:rsid w:val="006D2EB8"/>
    <w:rsid w:val="006E6CF9"/>
    <w:rsid w:val="00703F24"/>
    <w:rsid w:val="0071197C"/>
    <w:rsid w:val="00735564"/>
    <w:rsid w:val="00755669"/>
    <w:rsid w:val="007A0721"/>
    <w:rsid w:val="007A2C23"/>
    <w:rsid w:val="007A61CF"/>
    <w:rsid w:val="007C3193"/>
    <w:rsid w:val="007D3B38"/>
    <w:rsid w:val="007E1E16"/>
    <w:rsid w:val="007F1CA4"/>
    <w:rsid w:val="00801C53"/>
    <w:rsid w:val="0080466E"/>
    <w:rsid w:val="00810174"/>
    <w:rsid w:val="0082546F"/>
    <w:rsid w:val="0082638E"/>
    <w:rsid w:val="00830E80"/>
    <w:rsid w:val="0084587A"/>
    <w:rsid w:val="0088190E"/>
    <w:rsid w:val="0089066B"/>
    <w:rsid w:val="008909C1"/>
    <w:rsid w:val="00893D79"/>
    <w:rsid w:val="008A0B7A"/>
    <w:rsid w:val="008A2EC5"/>
    <w:rsid w:val="008A660C"/>
    <w:rsid w:val="008C77D9"/>
    <w:rsid w:val="008F42A5"/>
    <w:rsid w:val="00911A2D"/>
    <w:rsid w:val="0094670E"/>
    <w:rsid w:val="00990505"/>
    <w:rsid w:val="0099513E"/>
    <w:rsid w:val="009A3278"/>
    <w:rsid w:val="009A4F25"/>
    <w:rsid w:val="009B587C"/>
    <w:rsid w:val="009C7F6F"/>
    <w:rsid w:val="009D1C59"/>
    <w:rsid w:val="009D63E9"/>
    <w:rsid w:val="009E62E8"/>
    <w:rsid w:val="00A03923"/>
    <w:rsid w:val="00A2060B"/>
    <w:rsid w:val="00A2259C"/>
    <w:rsid w:val="00A33823"/>
    <w:rsid w:val="00A66CA2"/>
    <w:rsid w:val="00A76695"/>
    <w:rsid w:val="00A917BB"/>
    <w:rsid w:val="00AB0F66"/>
    <w:rsid w:val="00AE2E23"/>
    <w:rsid w:val="00AF05D9"/>
    <w:rsid w:val="00AF2728"/>
    <w:rsid w:val="00AF35D1"/>
    <w:rsid w:val="00B00E0B"/>
    <w:rsid w:val="00B264A9"/>
    <w:rsid w:val="00B27620"/>
    <w:rsid w:val="00B968ED"/>
    <w:rsid w:val="00BA562F"/>
    <w:rsid w:val="00BB499B"/>
    <w:rsid w:val="00BD261C"/>
    <w:rsid w:val="00BD4C45"/>
    <w:rsid w:val="00BE4B99"/>
    <w:rsid w:val="00BF3282"/>
    <w:rsid w:val="00C01CC6"/>
    <w:rsid w:val="00C03D30"/>
    <w:rsid w:val="00C24579"/>
    <w:rsid w:val="00C631B0"/>
    <w:rsid w:val="00C74907"/>
    <w:rsid w:val="00CB4500"/>
    <w:rsid w:val="00CE510A"/>
    <w:rsid w:val="00CF3B8F"/>
    <w:rsid w:val="00D223C4"/>
    <w:rsid w:val="00D96B1E"/>
    <w:rsid w:val="00DA16FE"/>
    <w:rsid w:val="00DA2BA8"/>
    <w:rsid w:val="00DA318D"/>
    <w:rsid w:val="00DE363C"/>
    <w:rsid w:val="00DE3F94"/>
    <w:rsid w:val="00E11EE0"/>
    <w:rsid w:val="00E21D35"/>
    <w:rsid w:val="00E344FB"/>
    <w:rsid w:val="00E34736"/>
    <w:rsid w:val="00E35039"/>
    <w:rsid w:val="00E37A6F"/>
    <w:rsid w:val="00E563D0"/>
    <w:rsid w:val="00E73770"/>
    <w:rsid w:val="00E77098"/>
    <w:rsid w:val="00E90E9B"/>
    <w:rsid w:val="00EA782D"/>
    <w:rsid w:val="00EB422E"/>
    <w:rsid w:val="00ED2BA8"/>
    <w:rsid w:val="00ED2E16"/>
    <w:rsid w:val="00ED6D03"/>
    <w:rsid w:val="00EE0B98"/>
    <w:rsid w:val="00F051EF"/>
    <w:rsid w:val="00F25B2E"/>
    <w:rsid w:val="00F3071A"/>
    <w:rsid w:val="00F634C8"/>
    <w:rsid w:val="00F77E75"/>
    <w:rsid w:val="00F83C94"/>
    <w:rsid w:val="00F86376"/>
    <w:rsid w:val="00F879D2"/>
    <w:rsid w:val="00FE2A6F"/>
    <w:rsid w:val="00FF3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6CA2FA"/>
  <w15:docId w15:val="{801F323B-86EB-4E18-B38F-5A6748C9C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link w:val="HeaderChar"/>
    <w:uiPriority w:val="99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0"/>
    </w:pPr>
    <w:rPr>
      <w:b/>
      <w:sz w:val="20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482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  <w:lang w:val="en-GB"/>
    </w:rPr>
  </w:style>
  <w:style w:type="paragraph" w:customStyle="1" w:styleId="Headingi">
    <w:name w:val="Heading i"/>
    <w:basedOn w:val="Headingb"/>
    <w:rPr>
      <w:b w:val="0"/>
      <w:i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table" w:styleId="TableGrid">
    <w:name w:val="Table Grid"/>
    <w:basedOn w:val="TableNormal"/>
    <w:rsid w:val="00347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D3B38"/>
    <w:rPr>
      <w:color w:val="808080"/>
    </w:rPr>
  </w:style>
  <w:style w:type="paragraph" w:styleId="BalloonText">
    <w:name w:val="Balloon Text"/>
    <w:basedOn w:val="Normal"/>
    <w:link w:val="BalloonTextChar"/>
    <w:rsid w:val="007D3B38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3B38"/>
    <w:rPr>
      <w:rFonts w:ascii="Tahoma" w:hAnsi="Tahoma" w:cs="Tahoma"/>
      <w:sz w:val="16"/>
      <w:szCs w:val="16"/>
      <w:lang w:val="fr-FR" w:eastAsia="en-US"/>
    </w:rPr>
  </w:style>
  <w:style w:type="paragraph" w:customStyle="1" w:styleId="Default">
    <w:name w:val="Default"/>
    <w:rsid w:val="00201A44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9C7F6F"/>
    <w:rPr>
      <w:b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18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Regl_pr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93CC94-3E26-4824-A5B6-792C51DE6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Regl_proc.dot</Template>
  <TotalTime>18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</vt:lpstr>
    </vt:vector>
  </TitlesOfParts>
  <Manager>CP3344/DD</Manager>
  <Company>ITU</Company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</dc:title>
  <dc:subject>RoP-2021</dc:subject>
  <cp:keywords>1 page</cp:keywords>
  <dc:description>Rev1  Saisie:           20.01.2006/DD</dc:description>
  <cp:lastModifiedBy>Gachet, Christelle</cp:lastModifiedBy>
  <cp:revision>12</cp:revision>
  <cp:lastPrinted>2020-11-18T13:27:00Z</cp:lastPrinted>
  <dcterms:created xsi:type="dcterms:W3CDTF">2021-10-20T12:20:00Z</dcterms:created>
  <dcterms:modified xsi:type="dcterms:W3CDTF">2022-04-06T05:24:00Z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</Properties>
</file>