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14:paraId="5A815A92" w14:textId="77777777"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14:paraId="2F7C67C9" w14:textId="77777777"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77777777"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14:paraId="61D8D634" w14:textId="0BA258EA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DB5A08">
        <w:rPr>
          <w:noProof/>
          <w:color w:val="000000"/>
        </w:rPr>
        <w:t>9</w:t>
      </w:r>
    </w:p>
    <w:p w14:paraId="569E844C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A46085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53C19B5B" w:rsidR="00FB779B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DB5A08">
        <w:rPr>
          <w:noProof/>
          <w:color w:val="000000"/>
        </w:rPr>
        <w:t>3</w:t>
      </w:r>
    </w:p>
    <w:p w14:paraId="192761EB" w14:textId="77777777" w:rsidR="009D5ECD" w:rsidRPr="009D5ECD" w:rsidRDefault="009D5ECD" w:rsidP="009D5E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 w:rsidRPr="009D5ECD">
        <w:t>Extension of the regulatory time limit</w:t>
      </w:r>
      <w:r w:rsidRPr="009D5ECD">
        <w:tab/>
      </w:r>
      <w:r w:rsidRPr="009D5ECD">
        <w:tab/>
        <w:t xml:space="preserve">Extension of the </w:t>
      </w:r>
    </w:p>
    <w:p w14:paraId="16E423E1" w14:textId="7CDACF9F" w:rsidR="009D5ECD" w:rsidRPr="009D5ECD" w:rsidRDefault="009D5ECD" w:rsidP="009D5ECD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  <w:spacing w:val="-4"/>
        </w:rPr>
        <w:t>reg. time limit</w:t>
      </w:r>
      <w:r w:rsidRPr="009D5ECD">
        <w:rPr>
          <w:noProof/>
          <w:color w:val="000000"/>
          <w:spacing w:val="-4"/>
        </w:rPr>
        <w:t>-</w:t>
      </w:r>
      <w:r w:rsidRPr="009D5ECD">
        <w:rPr>
          <w:noProof/>
          <w:color w:val="000000"/>
          <w:spacing w:val="-4"/>
        </w:rPr>
        <w:t>1/2</w:t>
      </w:r>
    </w:p>
    <w:p w14:paraId="4941285C" w14:textId="77777777" w:rsidR="009D5ECD" w:rsidRPr="009D5ECD" w:rsidRDefault="009D5ECD" w:rsidP="009D5E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 w:rsidRPr="009D5ECD">
        <w:t>Simultaneous bringing into use</w:t>
      </w:r>
      <w:r w:rsidRPr="009D5ECD">
        <w:tab/>
      </w:r>
      <w:r w:rsidRPr="009D5ECD">
        <w:tab/>
        <w:t>Simultaneous</w:t>
      </w:r>
    </w:p>
    <w:p w14:paraId="4571E094" w14:textId="7A7A3B92" w:rsidR="009D5ECD" w:rsidRPr="009D5ECD" w:rsidRDefault="009D5ECD" w:rsidP="009D5ECD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  <w:t>BIU-1</w:t>
      </w:r>
    </w:p>
    <w:p w14:paraId="0154994D" w14:textId="31D765F0" w:rsidR="00FB779B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DB5A08">
        <w:rPr>
          <w:noProof/>
          <w:color w:val="000000"/>
        </w:rPr>
        <w:t>3</w:t>
      </w:r>
    </w:p>
    <w:p w14:paraId="2589C975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14:paraId="213518CA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940FB2">
        <w:rPr>
          <w:noProof/>
          <w:color w:val="000000"/>
        </w:rPr>
        <w:t>3</w:t>
      </w:r>
    </w:p>
    <w:p w14:paraId="12BC161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14:paraId="7D90EA6B" w14:textId="7A4278F3"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4421DD">
        <w:rPr>
          <w:noProof/>
          <w:color w:val="000000"/>
        </w:rPr>
        <w:t>5</w:t>
      </w:r>
    </w:p>
    <w:p w14:paraId="3B7DFE56" w14:textId="2EA91EB9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A31BB0">
        <w:rPr>
          <w:noProof/>
          <w:color w:val="000000"/>
        </w:rPr>
        <w:t>6</w:t>
      </w:r>
    </w:p>
    <w:p w14:paraId="6B92FFA2" w14:textId="5B78F6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DA7C66">
        <w:rPr>
          <w:noProof/>
          <w:color w:val="000000"/>
        </w:rPr>
        <w:t>1</w:t>
      </w:r>
      <w:r w:rsidR="00A31BB0">
        <w:rPr>
          <w:noProof/>
          <w:color w:val="000000"/>
        </w:rPr>
        <w:t>3</w:t>
      </w:r>
    </w:p>
    <w:p w14:paraId="0165D441" w14:textId="76886A15"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7D0648" w14:textId="13EAD350" w:rsidR="00234978" w:rsidRDefault="00234978" w:rsidP="0023497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(WRC-19)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11E61C62" w14:textId="63F322EC" w:rsid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WRC-19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RES170-1/2</w:t>
      </w:r>
    </w:p>
    <w:p w14:paraId="0C616993" w14:textId="1EEFB290" w:rsidR="000E59CD" w:rsidRP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>
        <w:rPr>
          <w:b/>
          <w:bCs/>
        </w:rPr>
        <w:t>750</w:t>
      </w:r>
      <w:r w:rsidRPr="009B61F5">
        <w:rPr>
          <w:b/>
          <w:bCs/>
        </w:rPr>
        <w:t xml:space="preserve"> (Rev.WRC-1</w:t>
      </w:r>
      <w:r>
        <w:rPr>
          <w:b/>
          <w:bCs/>
        </w:rPr>
        <w:t>9</w:t>
      </w:r>
      <w:r w:rsidRPr="009B61F5">
        <w:rPr>
          <w:b/>
          <w:bCs/>
        </w:rPr>
        <w:t>)</w:t>
      </w:r>
      <w:r w:rsidRPr="000E59CD">
        <w:tab/>
      </w:r>
      <w:r>
        <w:rPr>
          <w:b/>
          <w:bCs/>
        </w:rPr>
        <w:tab/>
      </w:r>
      <w:r w:rsidRPr="000E59CD">
        <w:t>RES</w:t>
      </w:r>
      <w:r>
        <w:t>750</w:t>
      </w:r>
      <w:r w:rsidRPr="000E59CD">
        <w:t>-1</w:t>
      </w:r>
    </w:p>
    <w:p w14:paraId="15C8AB04" w14:textId="77777777" w:rsidR="005F1624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  <w:r w:rsidR="005F1624">
        <w:rPr>
          <w:b w:val="0"/>
          <w:bCs/>
          <w:noProof/>
          <w:color w:val="000000"/>
          <w:sz w:val="24"/>
        </w:rPr>
        <w:t xml:space="preserve"> </w:t>
      </w:r>
    </w:p>
    <w:p w14:paraId="643A7450" w14:textId="09261A39" w:rsidR="005F1624" w:rsidRPr="005F1624" w:rsidRDefault="005F1624" w:rsidP="005F1624">
      <w:pPr>
        <w:sectPr w:rsidR="005F1624" w:rsidRPr="005F1624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Pr="00C73CC0" w:rsidRDefault="00F40F8B" w:rsidP="005F1624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78284C82" w14:textId="1EABBD54" w:rsidR="002427DD" w:rsidRDefault="002427DD" w:rsidP="00B7687B">
      <w:pPr>
        <w:spacing w:before="0"/>
      </w:pPr>
    </w:p>
    <w:p w14:paraId="5DA35CD4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14:paraId="5F2D077B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5D84EB0C" w14:textId="77777777" w:rsidR="00B3111D" w:rsidRPr="005E59F8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5E59F8">
        <w:rPr>
          <w:b w:val="0"/>
          <w:bCs/>
          <w:noProof/>
          <w:color w:val="000000"/>
          <w:sz w:val="24"/>
        </w:rPr>
        <w:t>B1</w:t>
      </w:r>
      <w:r w:rsidRPr="005E59F8">
        <w:rPr>
          <w:b w:val="0"/>
          <w:bCs/>
          <w:noProof/>
          <w:color w:val="000000"/>
          <w:sz w:val="24"/>
        </w:rPr>
        <w:tab/>
        <w:t>(Not used)</w:t>
      </w:r>
    </w:p>
    <w:p w14:paraId="4F3A24BE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04A070C2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>
        <w:rPr>
          <w:b w:val="0"/>
          <w:bCs/>
          <w:noProof/>
          <w:color w:val="000000"/>
          <w:sz w:val="24"/>
        </w:rPr>
        <w:t>8</w:t>
      </w:r>
    </w:p>
    <w:p w14:paraId="36967B35" w14:textId="776BE018" w:rsidR="00491830" w:rsidRPr="00C73CC0" w:rsidRDefault="00491830" w:rsidP="00491830"/>
    <w:p w14:paraId="46017333" w14:textId="77777777" w:rsidR="00491830" w:rsidRPr="00C73CC0" w:rsidRDefault="00491830" w:rsidP="00491830">
      <w:pPr>
        <w:rPr>
          <w:bCs/>
        </w:rPr>
        <w:sectPr w:rsidR="00491830" w:rsidRPr="00C73CC0" w:rsidSect="00C73CC0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40FE5C2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lastRenderedPageBreak/>
        <w:t>PART  B</w:t>
      </w:r>
    </w:p>
    <w:p w14:paraId="20EE3D16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0D3B935E" w:rsidR="00FB779B" w:rsidRPr="004421DD" w:rsidRDefault="00FB779B" w:rsidP="004421D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Cs/>
          <w:color w:val="000000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4421DD" w:rsidRPr="004421DD">
        <w:rPr>
          <w:b w:val="0"/>
          <w:bCs/>
          <w:color w:val="000000"/>
          <w:sz w:val="24"/>
        </w:rPr>
        <w:t xml:space="preserve">Rules concerning criteria for applying the provisions of No. 9.36 to a frequency assignment in the terrestrial services whose allocation or identification is governed by Nos. </w:t>
      </w:r>
      <w:r w:rsidR="004421DD" w:rsidRPr="004421DD">
        <w:rPr>
          <w:color w:val="000000"/>
          <w:sz w:val="24"/>
        </w:rPr>
        <w:t>5.292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5.297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5.308A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5.309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5.323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5.325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5.326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5.341C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5.346A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5.429D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5.429F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5.430A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5.431A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5.431B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5.432B</w:t>
      </w:r>
      <w:r w:rsidR="004421DD" w:rsidRPr="004421DD">
        <w:rPr>
          <w:b w:val="0"/>
          <w:bCs/>
          <w:color w:val="000000"/>
          <w:sz w:val="24"/>
        </w:rPr>
        <w:t xml:space="preserve">, </w:t>
      </w:r>
      <w:r w:rsidR="004421DD" w:rsidRPr="004421DD">
        <w:rPr>
          <w:color w:val="000000"/>
          <w:sz w:val="24"/>
        </w:rPr>
        <w:t>5.434</w:t>
      </w:r>
      <w:r w:rsidR="004421DD" w:rsidRPr="004421DD">
        <w:rPr>
          <w:b w:val="0"/>
          <w:bCs/>
          <w:color w:val="000000"/>
          <w:sz w:val="24"/>
        </w:rPr>
        <w:t xml:space="preserve"> and </w:t>
      </w:r>
      <w:r w:rsidR="004421DD" w:rsidRPr="004421DD">
        <w:rPr>
          <w:color w:val="000000"/>
          <w:sz w:val="24"/>
        </w:rPr>
        <w:t>5.553A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4421DD">
        <w:rPr>
          <w:b w:val="0"/>
          <w:bCs/>
          <w:noProof/>
          <w:color w:val="000000"/>
          <w:sz w:val="24"/>
        </w:rPr>
        <w:t>5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77777777" w:rsidR="005C1154" w:rsidRPr="00C73CC0" w:rsidRDefault="005C1154" w:rsidP="005C1154"/>
    <w:p w14:paraId="39BEED2C" w14:textId="77777777" w:rsidR="00B04987" w:rsidRPr="00C73CC0" w:rsidRDefault="00B04987" w:rsidP="00B04987"/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6B057BF6" w14:textId="25F83D60" w:rsidR="002427DD" w:rsidRDefault="002427DD" w:rsidP="002427DD"/>
    <w:p w14:paraId="3F57511C" w14:textId="77777777" w:rsidR="00E94169" w:rsidRPr="00C73CC0" w:rsidRDefault="00E94169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1"/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2553F380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9D508F">
            <w:rPr>
              <w:color w:val="000000"/>
            </w:rPr>
            <w:t>2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48C3274B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DA7C66">
            <w:rPr>
              <w:color w:val="000000"/>
            </w:rPr>
            <w:t xml:space="preserve"> </w:t>
          </w:r>
          <w:r w:rsidR="00B3111D">
            <w:rPr>
              <w:color w:val="000000"/>
            </w:rPr>
            <w:t>2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91830" w14:paraId="51F391E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BB13C7" w14:textId="77777777" w:rsidR="00491830" w:rsidRDefault="00491830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F28B69" w14:textId="77777777" w:rsidR="00491830" w:rsidRDefault="0049183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DB3E59" w14:textId="77777777" w:rsidR="00491830" w:rsidRDefault="00491830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-</w:t>
          </w:r>
        </w:p>
      </w:tc>
    </w:tr>
  </w:tbl>
  <w:p w14:paraId="08314641" w14:textId="77777777" w:rsidR="00491830" w:rsidRDefault="00491830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5278EC19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B3111D">
            <w:rPr>
              <w:color w:val="000000"/>
            </w:rPr>
            <w:t>-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2484" w14:textId="77777777" w:rsidR="00FB779B" w:rsidRDefault="00FB779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636A"/>
    <w:rsid w:val="000E59CD"/>
    <w:rsid w:val="0012535A"/>
    <w:rsid w:val="00157167"/>
    <w:rsid w:val="0017511D"/>
    <w:rsid w:val="001851F6"/>
    <w:rsid w:val="001C7625"/>
    <w:rsid w:val="00234978"/>
    <w:rsid w:val="002427DD"/>
    <w:rsid w:val="0025715F"/>
    <w:rsid w:val="0026622D"/>
    <w:rsid w:val="0027511E"/>
    <w:rsid w:val="002E2240"/>
    <w:rsid w:val="002E768D"/>
    <w:rsid w:val="003260C9"/>
    <w:rsid w:val="00336294"/>
    <w:rsid w:val="00362959"/>
    <w:rsid w:val="003975DF"/>
    <w:rsid w:val="003B3279"/>
    <w:rsid w:val="003F26DD"/>
    <w:rsid w:val="003F599E"/>
    <w:rsid w:val="00422CB5"/>
    <w:rsid w:val="004332A4"/>
    <w:rsid w:val="004421DD"/>
    <w:rsid w:val="00444FE6"/>
    <w:rsid w:val="00486444"/>
    <w:rsid w:val="00491830"/>
    <w:rsid w:val="00514D83"/>
    <w:rsid w:val="00573D78"/>
    <w:rsid w:val="00585C14"/>
    <w:rsid w:val="00596780"/>
    <w:rsid w:val="005A562C"/>
    <w:rsid w:val="005C0D6E"/>
    <w:rsid w:val="005C1154"/>
    <w:rsid w:val="005E59F8"/>
    <w:rsid w:val="005F1624"/>
    <w:rsid w:val="00633E35"/>
    <w:rsid w:val="00645362"/>
    <w:rsid w:val="00665C8B"/>
    <w:rsid w:val="006C75C0"/>
    <w:rsid w:val="006D6908"/>
    <w:rsid w:val="006F23BD"/>
    <w:rsid w:val="00771A78"/>
    <w:rsid w:val="007C521B"/>
    <w:rsid w:val="007D7817"/>
    <w:rsid w:val="007E6305"/>
    <w:rsid w:val="00813E50"/>
    <w:rsid w:val="00817080"/>
    <w:rsid w:val="00821536"/>
    <w:rsid w:val="008877CF"/>
    <w:rsid w:val="00895D8B"/>
    <w:rsid w:val="008B6856"/>
    <w:rsid w:val="008F27B1"/>
    <w:rsid w:val="009048C6"/>
    <w:rsid w:val="00927E70"/>
    <w:rsid w:val="00940FB2"/>
    <w:rsid w:val="009A033C"/>
    <w:rsid w:val="009B61F5"/>
    <w:rsid w:val="009B7005"/>
    <w:rsid w:val="009C2EEA"/>
    <w:rsid w:val="009D4769"/>
    <w:rsid w:val="009D508F"/>
    <w:rsid w:val="009D5ECD"/>
    <w:rsid w:val="00A13257"/>
    <w:rsid w:val="00A31BB0"/>
    <w:rsid w:val="00A41B81"/>
    <w:rsid w:val="00A46085"/>
    <w:rsid w:val="00B04987"/>
    <w:rsid w:val="00B21D77"/>
    <w:rsid w:val="00B3111D"/>
    <w:rsid w:val="00B4381B"/>
    <w:rsid w:val="00B7687B"/>
    <w:rsid w:val="00BC6415"/>
    <w:rsid w:val="00C02663"/>
    <w:rsid w:val="00C17E14"/>
    <w:rsid w:val="00C379E8"/>
    <w:rsid w:val="00C42756"/>
    <w:rsid w:val="00C73CC0"/>
    <w:rsid w:val="00C8078C"/>
    <w:rsid w:val="00C94E16"/>
    <w:rsid w:val="00CB4657"/>
    <w:rsid w:val="00CB635F"/>
    <w:rsid w:val="00D0556B"/>
    <w:rsid w:val="00D35428"/>
    <w:rsid w:val="00DA7C66"/>
    <w:rsid w:val="00DB5A08"/>
    <w:rsid w:val="00E15185"/>
    <w:rsid w:val="00E2050C"/>
    <w:rsid w:val="00E52A2D"/>
    <w:rsid w:val="00E60AB5"/>
    <w:rsid w:val="00E94169"/>
    <w:rsid w:val="00EC14CC"/>
    <w:rsid w:val="00ED19F8"/>
    <w:rsid w:val="00EF481D"/>
    <w:rsid w:val="00F40F8B"/>
    <w:rsid w:val="00F8088B"/>
    <w:rsid w:val="00F8714A"/>
    <w:rsid w:val="00F90BD0"/>
    <w:rsid w:val="00FA1356"/>
    <w:rsid w:val="00FB06F5"/>
    <w:rsid w:val="00FB779B"/>
    <w:rsid w:val="00FD0802"/>
    <w:rsid w:val="00FE6E86"/>
    <w:rsid w:val="00F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A0CC-6828-481B-9808-A41CF59B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282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Al-Yammouni, Hala</cp:lastModifiedBy>
  <cp:revision>65</cp:revision>
  <cp:lastPrinted>2017-03-01T13:28:00Z</cp:lastPrinted>
  <dcterms:created xsi:type="dcterms:W3CDTF">2014-08-13T12:52:00Z</dcterms:created>
  <dcterms:modified xsi:type="dcterms:W3CDTF">2022-03-30T06:18:00Z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