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061C04">
        <w:rPr>
          <w:rFonts w:hint="eastAsia"/>
          <w:lang w:eastAsia="zh-CN"/>
        </w:rPr>
        <w:t>3</w:t>
      </w:r>
    </w:p>
    <w:p w14:paraId="6DF45001" w14:textId="0781EB73"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575882">
        <w:rPr>
          <w:lang w:eastAsia="zh-CN"/>
        </w:rPr>
        <w:t>9</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0B6F5F99"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575882">
        <w:rPr>
          <w:noProof/>
          <w:lang w:eastAsia="zh-CN"/>
        </w:rPr>
        <w:t>7</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222C30A" w:rsidR="003F3D5B" w:rsidRDefault="0075148A" w:rsidP="00DA0B7F">
      <w:pPr>
        <w:pStyle w:val="TOC2"/>
        <w:keepLines w:val="0"/>
        <w:tabs>
          <w:tab w:val="clear" w:pos="8505"/>
          <w:tab w:val="left" w:pos="2268"/>
          <w:tab w:val="left" w:pos="7349"/>
        </w:tabs>
        <w:snapToGrid w:val="0"/>
        <w:spacing w:before="0"/>
        <w:ind w:left="0" w:right="0" w:firstLine="992"/>
        <w:rPr>
          <w:noProof/>
          <w:lang w:val="en-US" w:eastAsia="zh-CN"/>
        </w:rPr>
      </w:pPr>
      <w:r>
        <w:rPr>
          <w:noProof/>
          <w:lang w:eastAsia="zh-CN"/>
        </w:rPr>
        <w:tab/>
      </w:r>
      <w:r w:rsidR="00DA0B7F">
        <w:rPr>
          <w:noProof/>
          <w:lang w:eastAsia="zh-CN"/>
        </w:rPr>
        <w:tab/>
      </w:r>
      <w:r w:rsidR="00DA0B7F">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7E84829D"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575882">
        <w:rPr>
          <w:lang w:eastAsia="zh-CN"/>
        </w:rPr>
        <w:t>3</w:t>
      </w:r>
    </w:p>
    <w:p w14:paraId="5A124058" w14:textId="3C5F7A98" w:rsidR="00E803EF" w:rsidRPr="009D5ECD" w:rsidRDefault="002223E3" w:rsidP="00E803EF">
      <w:pPr>
        <w:pStyle w:val="TOC2"/>
        <w:keepLines w:val="0"/>
        <w:tabs>
          <w:tab w:val="left" w:pos="2268"/>
          <w:tab w:val="left" w:leader="dot" w:pos="7088"/>
          <w:tab w:val="left" w:pos="7371"/>
        </w:tabs>
        <w:spacing w:before="80"/>
        <w:ind w:left="0" w:right="0" w:firstLine="992"/>
        <w:rPr>
          <w:lang w:eastAsia="zh-CN"/>
        </w:rPr>
      </w:pPr>
      <w:r>
        <w:rPr>
          <w:rFonts w:hint="eastAsia"/>
          <w:lang w:eastAsia="zh-CN"/>
        </w:rPr>
        <w:t>规则时限的延长</w:t>
      </w:r>
      <w:r w:rsidR="00E803EF" w:rsidRPr="009D5ECD">
        <w:rPr>
          <w:lang w:eastAsia="zh-CN"/>
        </w:rPr>
        <w:tab/>
      </w:r>
      <w:r w:rsidR="00E803EF" w:rsidRPr="009D5ECD">
        <w:rPr>
          <w:lang w:eastAsia="zh-CN"/>
        </w:rPr>
        <w:tab/>
      </w:r>
      <w:r w:rsidRPr="002223E3">
        <w:rPr>
          <w:rFonts w:hint="eastAsia"/>
          <w:lang w:eastAsia="zh-CN"/>
        </w:rPr>
        <w:t>规则时限</w:t>
      </w:r>
    </w:p>
    <w:p w14:paraId="093B5A98" w14:textId="42E38F05" w:rsidR="00E803EF" w:rsidRPr="009D5ECD" w:rsidRDefault="00E803EF" w:rsidP="00E803EF">
      <w:pPr>
        <w:pStyle w:val="TOC2"/>
        <w:keepLines w:val="0"/>
        <w:tabs>
          <w:tab w:val="clear" w:pos="9355"/>
          <w:tab w:val="left" w:pos="2268"/>
          <w:tab w:val="left" w:pos="7088"/>
          <w:tab w:val="left" w:pos="7371"/>
          <w:tab w:val="right" w:pos="8505"/>
          <w:tab w:val="right" w:pos="9071"/>
        </w:tabs>
        <w:spacing w:before="0"/>
        <w:ind w:left="0" w:right="0" w:firstLine="992"/>
        <w:rPr>
          <w:noProof/>
          <w:color w:val="000000"/>
          <w:spacing w:val="-4"/>
          <w:lang w:eastAsia="zh-CN"/>
        </w:rPr>
      </w:pP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lang w:eastAsia="zh-CN"/>
        </w:rPr>
        <w:tab/>
      </w:r>
      <w:r w:rsidRPr="009D5ECD">
        <w:rPr>
          <w:noProof/>
          <w:color w:val="000000"/>
          <w:spacing w:val="-4"/>
          <w:lang w:eastAsia="zh-CN"/>
        </w:rPr>
        <w:t>-1/2</w:t>
      </w:r>
      <w:r w:rsidR="00E35C97" w:rsidRPr="002223E3">
        <w:rPr>
          <w:rFonts w:hint="eastAsia"/>
          <w:lang w:eastAsia="zh-CN"/>
        </w:rPr>
        <w:t>的延长</w:t>
      </w:r>
    </w:p>
    <w:p w14:paraId="74ECFAE8" w14:textId="57B5B888" w:rsidR="00E803EF" w:rsidRPr="002223E3" w:rsidRDefault="002223E3" w:rsidP="002223E3">
      <w:pPr>
        <w:pStyle w:val="TOC2"/>
        <w:keepLines w:val="0"/>
        <w:tabs>
          <w:tab w:val="left" w:pos="2268"/>
          <w:tab w:val="left" w:leader="dot" w:pos="7088"/>
          <w:tab w:val="left" w:pos="7371"/>
        </w:tabs>
        <w:spacing w:before="80"/>
        <w:ind w:left="0" w:right="0" w:firstLine="992"/>
        <w:rPr>
          <w:lang w:eastAsia="zh-CN"/>
        </w:rPr>
      </w:pPr>
      <w:r>
        <w:rPr>
          <w:rFonts w:hint="eastAsia"/>
          <w:lang w:eastAsia="zh-CN"/>
        </w:rPr>
        <w:t>同步启用</w:t>
      </w:r>
      <w:r>
        <w:rPr>
          <w:lang w:eastAsia="zh-CN"/>
        </w:rPr>
        <w:tab/>
      </w:r>
      <w:r w:rsidR="00E803EF" w:rsidRPr="009D5ECD">
        <w:rPr>
          <w:lang w:eastAsia="zh-CN"/>
        </w:rPr>
        <w:tab/>
      </w:r>
      <w:r w:rsidR="00E803EF" w:rsidRPr="009D5ECD">
        <w:rPr>
          <w:lang w:eastAsia="zh-CN"/>
        </w:rPr>
        <w:tab/>
      </w:r>
      <w:r>
        <w:rPr>
          <w:lang w:eastAsia="zh-CN"/>
        </w:rPr>
        <w:tab/>
      </w:r>
      <w:r>
        <w:rPr>
          <w:rFonts w:hint="eastAsia"/>
          <w:lang w:eastAsia="zh-CN"/>
        </w:rPr>
        <w:t>同步</w:t>
      </w:r>
      <w:r>
        <w:rPr>
          <w:rFonts w:hint="eastAsia"/>
          <w:noProof/>
          <w:color w:val="000000"/>
          <w:lang w:eastAsia="zh-CN"/>
        </w:rPr>
        <w:t>启用</w:t>
      </w:r>
      <w:r w:rsidRPr="009D5ECD">
        <w:rPr>
          <w:noProof/>
          <w:color w:val="000000"/>
          <w:lang w:eastAsia="zh-CN"/>
        </w:rPr>
        <w:t>-1</w:t>
      </w:r>
    </w:p>
    <w:p w14:paraId="4370CD50" w14:textId="6627A310"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w:t>
      </w:r>
      <w:r w:rsidR="00575882">
        <w:rPr>
          <w:lang w:eastAsia="zh-CN"/>
        </w:rPr>
        <w:t>3</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13</w:t>
      </w:r>
      <w:r w:rsidRPr="00FD7AFB">
        <w:rPr>
          <w:lang w:eastAsia="zh-CN"/>
        </w:rPr>
        <w:t>条</w:t>
      </w:r>
      <w:r w:rsidR="008723F3">
        <w:rPr>
          <w:lang w:eastAsia="zh-CN"/>
        </w:rPr>
        <w:tab/>
      </w:r>
      <w:r w:rsidR="008723F3">
        <w:rPr>
          <w:lang w:eastAsia="zh-CN"/>
        </w:rPr>
        <w:tab/>
        <w:t>AR13-</w:t>
      </w:r>
      <w:r w:rsidR="00DC73BF" w:rsidRPr="00FD7AFB">
        <w:rPr>
          <w:lang w:eastAsia="zh-CN"/>
        </w:rPr>
        <w:t>1/2</w:t>
      </w:r>
    </w:p>
    <w:p w14:paraId="4A9789CD"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w:t>
      </w:r>
      <w:r w:rsidR="008723F3">
        <w:rPr>
          <w:lang w:eastAsia="zh-CN"/>
        </w:rPr>
        <w:t>4</w:t>
      </w:r>
    </w:p>
    <w:p w14:paraId="328E69F8"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14:paraId="1C84298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23</w:t>
      </w:r>
      <w:r w:rsidRPr="00FD7AFB">
        <w:rPr>
          <w:lang w:eastAsia="zh-CN"/>
        </w:rPr>
        <w:t>条</w:t>
      </w:r>
      <w:r w:rsidR="008723F3">
        <w:rPr>
          <w:lang w:eastAsia="zh-CN"/>
        </w:rPr>
        <w:tab/>
      </w:r>
      <w:r w:rsidR="008723F3">
        <w:rPr>
          <w:lang w:eastAsia="zh-CN"/>
        </w:rPr>
        <w:tab/>
        <w:t>AR23-</w:t>
      </w:r>
      <w:r w:rsidR="00DC73BF" w:rsidRPr="00FD7AFB">
        <w:rPr>
          <w:lang w:eastAsia="zh-CN"/>
        </w:rPr>
        <w:t>1/2</w:t>
      </w:r>
    </w:p>
    <w:p w14:paraId="153A2977"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w:t>
      </w:r>
      <w:r w:rsidR="008723F3">
        <w:rPr>
          <w:lang w:eastAsia="zh-CN"/>
        </w:rPr>
        <w:t>3</w:t>
      </w:r>
    </w:p>
    <w:p w14:paraId="735572A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14:paraId="301C41E4"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14:paraId="47189DC5"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14:paraId="16697585" w14:textId="407B2B78"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3E2E12">
        <w:rPr>
          <w:rFonts w:hint="eastAsia"/>
          <w:lang w:eastAsia="zh-CN"/>
        </w:rPr>
        <w:t>5</w:t>
      </w:r>
    </w:p>
    <w:p w14:paraId="66CE38D2" w14:textId="7B774754"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575882">
        <w:rPr>
          <w:lang w:eastAsia="zh-CN"/>
        </w:rPr>
        <w:t>6</w:t>
      </w:r>
    </w:p>
    <w:p w14:paraId="1066B166" w14:textId="4A68605B"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75148A">
        <w:rPr>
          <w:lang w:eastAsia="zh-CN"/>
        </w:rPr>
        <w:t>1</w:t>
      </w:r>
      <w:r w:rsidR="00575882">
        <w:rPr>
          <w:lang w:eastAsia="zh-CN"/>
        </w:rPr>
        <w:t>3</w:t>
      </w:r>
    </w:p>
    <w:p w14:paraId="4EB0591D" w14:textId="77777777"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14:paraId="5E579D2D" w14:textId="316F6FCC" w:rsidR="00245845" w:rsidRDefault="00245845"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00F1259D">
        <w:rPr>
          <w:b/>
          <w:bCs/>
          <w:lang w:eastAsia="zh-CN"/>
        </w:rPr>
        <w:t>32</w:t>
      </w:r>
      <w:r w:rsidRPr="007B53E1">
        <w:rPr>
          <w:lang w:eastAsia="zh-CN"/>
        </w:rPr>
        <w:t>号决议</w:t>
      </w:r>
      <w:r w:rsidRPr="007B53E1">
        <w:rPr>
          <w:b/>
          <w:bCs/>
          <w:lang w:eastAsia="zh-CN"/>
        </w:rPr>
        <w:t>（</w:t>
      </w:r>
      <w:r w:rsidRPr="007B53E1">
        <w:rPr>
          <w:b/>
          <w:bCs/>
          <w:lang w:eastAsia="zh-CN"/>
        </w:rPr>
        <w:t>WRC-</w:t>
      </w:r>
      <w:r>
        <w:rPr>
          <w:b/>
          <w:bCs/>
          <w:lang w:eastAsia="zh-CN"/>
        </w:rPr>
        <w:t>1</w:t>
      </w:r>
      <w:r w:rsidR="00F1259D">
        <w:rPr>
          <w:b/>
          <w:bCs/>
          <w:lang w:eastAsia="zh-CN"/>
        </w:rPr>
        <w:t>9</w:t>
      </w:r>
      <w:r w:rsidRPr="007B53E1">
        <w:rPr>
          <w:b/>
          <w:bCs/>
          <w:lang w:eastAsia="zh-CN"/>
        </w:rPr>
        <w:t>）</w:t>
      </w:r>
      <w:r w:rsidRPr="00FD7AFB">
        <w:rPr>
          <w:lang w:eastAsia="zh-CN"/>
        </w:rPr>
        <w:tab/>
      </w:r>
      <w:r w:rsidRPr="00FD7AFB">
        <w:rPr>
          <w:lang w:eastAsia="zh-CN"/>
        </w:rPr>
        <w:tab/>
        <w:t>RES</w:t>
      </w:r>
      <w:r w:rsidR="00F1259D">
        <w:rPr>
          <w:lang w:eastAsia="zh-CN"/>
        </w:rPr>
        <w:t>32</w:t>
      </w:r>
      <w:r w:rsidRPr="00FD7AFB">
        <w:rPr>
          <w:lang w:eastAsia="zh-CN"/>
        </w:rPr>
        <w:t>-1</w:t>
      </w:r>
    </w:p>
    <w:p w14:paraId="5BBB5A84" w14:textId="08B95933" w:rsid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170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w:t>
      </w:r>
      <w:r w:rsidRPr="00FD7AFB">
        <w:rPr>
          <w:lang w:eastAsia="zh-CN"/>
        </w:rPr>
        <w:tab/>
      </w:r>
      <w:r w:rsidRPr="00FD7AFB">
        <w:rPr>
          <w:lang w:eastAsia="zh-CN"/>
        </w:rPr>
        <w:tab/>
        <w:t>RES1</w:t>
      </w:r>
      <w:r>
        <w:rPr>
          <w:rFonts w:hint="eastAsia"/>
          <w:lang w:eastAsia="zh-CN"/>
        </w:rPr>
        <w:t>70-1</w:t>
      </w:r>
      <w:r w:rsidRPr="00FD7AFB">
        <w:rPr>
          <w:lang w:eastAsia="zh-CN"/>
        </w:rPr>
        <w:t>/2</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750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，修订版）</w:t>
      </w:r>
      <w:r w:rsidRPr="00FD7AFB">
        <w:rPr>
          <w:lang w:eastAsia="zh-CN"/>
        </w:rPr>
        <w:tab/>
      </w:r>
      <w:r w:rsidRPr="00FD7AFB">
        <w:rPr>
          <w:lang w:eastAsia="zh-CN"/>
        </w:rPr>
        <w:tab/>
        <w:t>RES</w:t>
      </w:r>
      <w:r>
        <w:rPr>
          <w:rFonts w:hint="eastAsia"/>
          <w:lang w:eastAsia="zh-CN"/>
        </w:rPr>
        <w:t>7</w:t>
      </w:r>
      <w:r w:rsidR="00376430">
        <w:rPr>
          <w:lang w:eastAsia="zh-CN"/>
        </w:rPr>
        <w:t>5</w:t>
      </w:r>
      <w:r>
        <w:rPr>
          <w:rFonts w:hint="eastAsia"/>
          <w:lang w:eastAsia="zh-CN"/>
        </w:rPr>
        <w:t>0</w:t>
      </w:r>
      <w:r w:rsidRPr="00FD7AFB">
        <w:rPr>
          <w:lang w:eastAsia="zh-CN"/>
        </w:rPr>
        <w:t>-1</w:t>
      </w:r>
    </w:p>
    <w:p w14:paraId="6235B9E9" w14:textId="77777777" w:rsidR="00560347" w:rsidRPr="00E37E01" w:rsidRDefault="00560347" w:rsidP="00752332">
      <w:pPr>
        <w:pStyle w:val="toc10"/>
        <w:keepNext w:val="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69CDB7BB" w14:textId="77777777" w:rsidR="00752332" w:rsidRPr="00A606B7" w:rsidRDefault="00752332" w:rsidP="00752332">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147FE6A3" w14:textId="77777777" w:rsidR="004469E1" w:rsidRPr="00E37E01" w:rsidRDefault="004469E1" w:rsidP="008723F3">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9E40AD">
        <w:rPr>
          <w:rFonts w:hint="eastAsia"/>
          <w:noProof/>
          <w:lang w:eastAsia="zh-CN"/>
        </w:rPr>
        <w:t>470-</w:t>
      </w:r>
      <w:r w:rsidR="009E40AD">
        <w:rPr>
          <w:noProof/>
          <w:lang w:eastAsia="zh-CN"/>
        </w:rPr>
        <w:br/>
      </w:r>
      <w:r w:rsidR="009E40AD">
        <w:rPr>
          <w:rFonts w:hint="eastAsia"/>
          <w:noProof/>
          <w:lang w:eastAsia="zh-CN"/>
        </w:rPr>
        <w:t>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09BFBEE1" w14:textId="77777777" w:rsidR="00560347" w:rsidRPr="00560347" w:rsidRDefault="00560347" w:rsidP="00560347">
      <w:pPr>
        <w:tabs>
          <w:tab w:val="left" w:pos="7416"/>
        </w:tabs>
        <w:rPr>
          <w:lang w:eastAsia="zh-CN"/>
        </w:rPr>
      </w:pP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03D36E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575882">
        <w:rPr>
          <w:lang w:eastAsia="zh-CN"/>
        </w:rPr>
        <w:t>8</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1B8024C9" w14:textId="77777777" w:rsidR="00752332" w:rsidRDefault="00752332" w:rsidP="00752332">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56267280" w:rsidR="005723B8" w:rsidRPr="003E2E12" w:rsidRDefault="00560347" w:rsidP="003E2E12">
      <w:pPr>
        <w:pStyle w:val="toc10"/>
        <w:rPr>
          <w:b/>
          <w:bCs/>
          <w:lang w:eastAsia="zh-CN"/>
        </w:rPr>
      </w:pPr>
      <w:r w:rsidRPr="00FD7AFB">
        <w:rPr>
          <w:lang w:eastAsia="zh-CN"/>
        </w:rPr>
        <w:t>B6</w:t>
      </w:r>
      <w:r w:rsidRPr="00FD7AFB">
        <w:rPr>
          <w:lang w:eastAsia="zh-CN"/>
        </w:rPr>
        <w:tab/>
      </w:r>
      <w:r w:rsidR="004A416C">
        <w:rPr>
          <w:rFonts w:hint="eastAsia"/>
          <w:lang w:eastAsia="zh-CN"/>
        </w:rPr>
        <w:t>关于对按照</w:t>
      </w:r>
      <w:r w:rsidR="004A416C" w:rsidRPr="008F793D">
        <w:rPr>
          <w:rFonts w:hint="eastAsia"/>
          <w:lang w:eastAsia="zh-CN"/>
        </w:rPr>
        <w:t>第</w:t>
      </w:r>
      <w:r w:rsidR="003E2E12" w:rsidRPr="003E2E12">
        <w:rPr>
          <w:rFonts w:hint="eastAsia"/>
          <w:b/>
          <w:bCs/>
          <w:lang w:eastAsia="zh-CN"/>
        </w:rPr>
        <w:t>5.292</w:t>
      </w:r>
      <w:r w:rsidR="003E2E12" w:rsidRPr="003E2E12">
        <w:rPr>
          <w:rFonts w:hint="eastAsia"/>
          <w:b/>
          <w:bCs/>
          <w:lang w:eastAsia="zh-CN"/>
        </w:rPr>
        <w:t>、</w:t>
      </w:r>
      <w:r w:rsidR="003E2E12" w:rsidRPr="003E2E12">
        <w:rPr>
          <w:rFonts w:hint="eastAsia"/>
          <w:b/>
          <w:bCs/>
          <w:lang w:eastAsia="zh-CN"/>
        </w:rPr>
        <w:t>5.293</w:t>
      </w:r>
      <w:r w:rsidR="003E2E12" w:rsidRPr="003E2E12">
        <w:rPr>
          <w:rFonts w:hint="eastAsia"/>
          <w:b/>
          <w:bCs/>
          <w:lang w:eastAsia="zh-CN"/>
        </w:rPr>
        <w:t>、</w:t>
      </w:r>
      <w:r w:rsidR="003E2E12" w:rsidRPr="003E2E12">
        <w:rPr>
          <w:rFonts w:hint="eastAsia"/>
          <w:b/>
          <w:bCs/>
          <w:lang w:eastAsia="zh-CN"/>
        </w:rPr>
        <w:t>5.295</w:t>
      </w:r>
      <w:r w:rsidR="003E2E12" w:rsidRPr="003E2E12">
        <w:rPr>
          <w:rFonts w:hint="eastAsia"/>
          <w:b/>
          <w:bCs/>
          <w:lang w:eastAsia="zh-CN"/>
        </w:rPr>
        <w:t>、</w:t>
      </w:r>
      <w:r w:rsidR="003E2E12" w:rsidRPr="003E2E12">
        <w:rPr>
          <w:rFonts w:hint="eastAsia"/>
          <w:b/>
          <w:bCs/>
          <w:lang w:eastAsia="zh-CN"/>
        </w:rPr>
        <w:t>5.296A</w:t>
      </w:r>
      <w:r w:rsidR="003E2E12" w:rsidRPr="003E2E12">
        <w:rPr>
          <w:rFonts w:hint="eastAsia"/>
          <w:b/>
          <w:bCs/>
          <w:lang w:eastAsia="zh-CN"/>
        </w:rPr>
        <w:t>、</w:t>
      </w:r>
      <w:r w:rsidR="003E2E12" w:rsidRPr="003E2E12">
        <w:rPr>
          <w:rFonts w:hint="eastAsia"/>
          <w:b/>
          <w:bCs/>
          <w:lang w:eastAsia="zh-CN"/>
        </w:rPr>
        <w:t>5.297</w:t>
      </w:r>
      <w:r w:rsidR="003E2E12" w:rsidRPr="003E2E12">
        <w:rPr>
          <w:rFonts w:hint="eastAsia"/>
          <w:b/>
          <w:bCs/>
          <w:lang w:eastAsia="zh-CN"/>
        </w:rPr>
        <w:t>、</w:t>
      </w:r>
      <w:r w:rsidR="003E2E12" w:rsidRPr="003E2E12">
        <w:rPr>
          <w:rFonts w:hint="eastAsia"/>
          <w:b/>
          <w:bCs/>
          <w:lang w:eastAsia="zh-CN"/>
        </w:rPr>
        <w:t>5.309</w:t>
      </w:r>
      <w:r w:rsidR="003E2E12" w:rsidRPr="003E2E12">
        <w:rPr>
          <w:rFonts w:hint="eastAsia"/>
          <w:b/>
          <w:bCs/>
          <w:lang w:eastAsia="zh-CN"/>
        </w:rPr>
        <w:t>、</w:t>
      </w:r>
      <w:r w:rsidR="003E2E12" w:rsidRPr="003E2E12">
        <w:rPr>
          <w:rFonts w:hint="eastAsia"/>
          <w:b/>
          <w:bCs/>
          <w:lang w:eastAsia="zh-CN"/>
        </w:rPr>
        <w:t>5.323</w:t>
      </w:r>
      <w:r w:rsidR="003E2E12" w:rsidRPr="003E2E12">
        <w:rPr>
          <w:rFonts w:hint="eastAsia"/>
          <w:b/>
          <w:bCs/>
          <w:lang w:eastAsia="zh-CN"/>
        </w:rPr>
        <w:t>、</w:t>
      </w:r>
      <w:r w:rsidR="003E2E12" w:rsidRPr="003E2E12">
        <w:rPr>
          <w:rFonts w:hint="eastAsia"/>
          <w:b/>
          <w:bCs/>
          <w:lang w:eastAsia="zh-CN"/>
        </w:rPr>
        <w:t>5.325</w:t>
      </w:r>
      <w:r w:rsidR="003E2E12" w:rsidRPr="003E2E12">
        <w:rPr>
          <w:rFonts w:hint="eastAsia"/>
          <w:b/>
          <w:bCs/>
          <w:lang w:eastAsia="zh-CN"/>
        </w:rPr>
        <w:t>、</w:t>
      </w:r>
      <w:r w:rsidR="003E2E12" w:rsidRPr="003E2E12">
        <w:rPr>
          <w:rFonts w:hint="eastAsia"/>
          <w:b/>
          <w:bCs/>
          <w:lang w:eastAsia="zh-CN"/>
        </w:rPr>
        <w:t>5.326</w:t>
      </w:r>
      <w:r w:rsidR="003E2E12" w:rsidRPr="003E2E12">
        <w:rPr>
          <w:rFonts w:hint="eastAsia"/>
          <w:b/>
          <w:bCs/>
          <w:lang w:eastAsia="zh-CN"/>
        </w:rPr>
        <w:t>、</w:t>
      </w:r>
      <w:r w:rsidR="003E2E12" w:rsidRPr="003E2E12">
        <w:rPr>
          <w:rFonts w:hint="eastAsia"/>
          <w:b/>
          <w:bCs/>
          <w:lang w:eastAsia="zh-CN"/>
        </w:rPr>
        <w:t>5.341</w:t>
      </w:r>
      <w:r w:rsidR="003E2E12" w:rsidRPr="003E2E12">
        <w:rPr>
          <w:rFonts w:hint="eastAsia"/>
          <w:b/>
          <w:bCs/>
          <w:lang w:eastAsia="zh-CN"/>
        </w:rPr>
        <w:t>、</w:t>
      </w:r>
      <w:r w:rsidR="003E2E12" w:rsidRPr="003E2E12">
        <w:rPr>
          <w:rFonts w:hint="eastAsia"/>
          <w:b/>
          <w:bCs/>
          <w:lang w:eastAsia="zh-CN"/>
        </w:rPr>
        <w:t>A5.341C</w:t>
      </w:r>
      <w:r w:rsidR="003E2E12" w:rsidRPr="003E2E12">
        <w:rPr>
          <w:rFonts w:hint="eastAsia"/>
          <w:b/>
          <w:bCs/>
          <w:lang w:eastAsia="zh-CN"/>
        </w:rPr>
        <w:t>、</w:t>
      </w:r>
      <w:r w:rsidR="003E2E12" w:rsidRPr="003E2E12">
        <w:rPr>
          <w:rFonts w:hint="eastAsia"/>
          <w:b/>
          <w:bCs/>
          <w:lang w:eastAsia="zh-CN"/>
        </w:rPr>
        <w:t>5.346</w:t>
      </w:r>
      <w:r w:rsidR="003E2E12" w:rsidRPr="003E2E12">
        <w:rPr>
          <w:rFonts w:hint="eastAsia"/>
          <w:b/>
          <w:bCs/>
          <w:lang w:eastAsia="zh-CN"/>
        </w:rPr>
        <w:t>、</w:t>
      </w:r>
      <w:r w:rsidR="003E2E12" w:rsidRPr="003E2E12">
        <w:rPr>
          <w:rFonts w:hint="eastAsia"/>
          <w:b/>
          <w:bCs/>
          <w:lang w:eastAsia="zh-CN"/>
        </w:rPr>
        <w:t>5.346A</w:t>
      </w:r>
      <w:r w:rsidR="003E2E12" w:rsidRPr="003E2E12">
        <w:rPr>
          <w:rFonts w:hint="eastAsia"/>
          <w:b/>
          <w:bCs/>
          <w:lang w:eastAsia="zh-CN"/>
        </w:rPr>
        <w:t>、</w:t>
      </w:r>
      <w:r w:rsidR="003E2E12" w:rsidRPr="003E2E12">
        <w:rPr>
          <w:rFonts w:hint="eastAsia"/>
          <w:b/>
          <w:bCs/>
          <w:lang w:eastAsia="zh-CN"/>
        </w:rPr>
        <w:t>5.429D</w:t>
      </w:r>
      <w:r w:rsidR="003E2E12" w:rsidRPr="003E2E12">
        <w:rPr>
          <w:rFonts w:hint="eastAsia"/>
          <w:b/>
          <w:bCs/>
          <w:lang w:eastAsia="zh-CN"/>
        </w:rPr>
        <w:t>、</w:t>
      </w:r>
      <w:r w:rsidR="003E2E12" w:rsidRPr="003E2E12">
        <w:rPr>
          <w:rFonts w:hint="eastAsia"/>
          <w:b/>
          <w:bCs/>
          <w:lang w:eastAsia="zh-CN"/>
        </w:rPr>
        <w:t>5.429F</w:t>
      </w:r>
      <w:r w:rsidR="003E2E12" w:rsidRPr="003E2E12">
        <w:rPr>
          <w:rFonts w:hint="eastAsia"/>
          <w:b/>
          <w:bCs/>
          <w:lang w:eastAsia="zh-CN"/>
        </w:rPr>
        <w:t>、</w:t>
      </w:r>
      <w:r w:rsidR="003E2E12" w:rsidRPr="003E2E12">
        <w:rPr>
          <w:rFonts w:hint="eastAsia"/>
          <w:b/>
          <w:bCs/>
          <w:lang w:eastAsia="zh-CN"/>
        </w:rPr>
        <w:t>5.430A</w:t>
      </w:r>
      <w:r w:rsidR="003E2E12" w:rsidRPr="003E2E12">
        <w:rPr>
          <w:rFonts w:hint="eastAsia"/>
          <w:b/>
          <w:bCs/>
          <w:lang w:eastAsia="zh-CN"/>
        </w:rPr>
        <w:t>、</w:t>
      </w:r>
      <w:r w:rsidR="003E2E12" w:rsidRPr="003E2E12">
        <w:rPr>
          <w:rFonts w:hint="eastAsia"/>
          <w:b/>
          <w:bCs/>
          <w:lang w:eastAsia="zh-CN"/>
        </w:rPr>
        <w:t>5.431A</w:t>
      </w:r>
      <w:r w:rsidR="003E2E12" w:rsidRPr="003E2E12">
        <w:rPr>
          <w:rFonts w:hint="eastAsia"/>
          <w:b/>
          <w:bCs/>
          <w:lang w:eastAsia="zh-CN"/>
        </w:rPr>
        <w:t>、</w:t>
      </w:r>
      <w:r w:rsidR="003E2E12" w:rsidRPr="003E2E12">
        <w:rPr>
          <w:rFonts w:hint="eastAsia"/>
          <w:b/>
          <w:bCs/>
          <w:lang w:eastAsia="zh-CN"/>
        </w:rPr>
        <w:t>5.431B</w:t>
      </w:r>
      <w:r w:rsidR="003E2E12" w:rsidRPr="003E2E12">
        <w:rPr>
          <w:rFonts w:hint="eastAsia"/>
          <w:b/>
          <w:bCs/>
          <w:lang w:eastAsia="zh-CN"/>
        </w:rPr>
        <w:t>、</w:t>
      </w:r>
      <w:r w:rsidR="003E2E12" w:rsidRPr="003E2E12">
        <w:rPr>
          <w:rFonts w:hint="eastAsia"/>
          <w:b/>
          <w:bCs/>
          <w:lang w:eastAsia="zh-CN"/>
        </w:rPr>
        <w:t>5.432B</w:t>
      </w:r>
      <w:r w:rsidR="003E2E12" w:rsidRPr="003E2E12">
        <w:rPr>
          <w:rFonts w:hint="eastAsia"/>
          <w:b/>
          <w:bCs/>
          <w:lang w:eastAsia="zh-CN"/>
        </w:rPr>
        <w:t>、</w:t>
      </w:r>
      <w:r w:rsidR="003E2E12" w:rsidRPr="003E2E12">
        <w:rPr>
          <w:rFonts w:hint="eastAsia"/>
          <w:b/>
          <w:bCs/>
          <w:lang w:eastAsia="zh-CN"/>
        </w:rPr>
        <w:t>5.434</w:t>
      </w:r>
      <w:r w:rsidR="003E2E12" w:rsidRPr="003E2E12">
        <w:rPr>
          <w:rFonts w:hint="eastAsia"/>
          <w:b/>
          <w:bCs/>
          <w:lang w:eastAsia="zh-CN"/>
        </w:rPr>
        <w:t>和</w:t>
      </w:r>
      <w:r w:rsidR="003E2E12" w:rsidRPr="003E2E12">
        <w:rPr>
          <w:rFonts w:hint="eastAsia"/>
          <w:b/>
          <w:bCs/>
          <w:lang w:eastAsia="zh-CN"/>
        </w:rPr>
        <w:t>5.553A</w:t>
      </w:r>
      <w:r w:rsidR="004A416C">
        <w:rPr>
          <w:rFonts w:hint="eastAsia"/>
          <w:lang w:eastAsia="zh-CN"/>
        </w:rPr>
        <w:t>款划分或确定地面业务频率指配应用</w:t>
      </w:r>
      <w:r w:rsidR="004A416C" w:rsidRPr="008F793D">
        <w:rPr>
          <w:rFonts w:hint="eastAsia"/>
          <w:lang w:eastAsia="zh-CN"/>
        </w:rPr>
        <w:t>第</w:t>
      </w:r>
      <w:r w:rsidR="004A416C" w:rsidRPr="008F793D">
        <w:rPr>
          <w:rFonts w:hint="eastAsia"/>
          <w:b/>
          <w:bCs/>
          <w:lang w:eastAsia="zh-CN"/>
        </w:rPr>
        <w:t>9.36</w:t>
      </w:r>
      <w:r w:rsidR="004A416C">
        <w:rPr>
          <w:rFonts w:hint="eastAsia"/>
          <w:lang w:eastAsia="zh-CN"/>
        </w:rPr>
        <w:t>款规定的标准的程序规则</w:t>
      </w:r>
      <w:r w:rsidR="004A416C">
        <w:rPr>
          <w:rFonts w:hint="eastAsia"/>
          <w:lang w:eastAsia="zh-CN"/>
        </w:rPr>
        <w:t xml:space="preserve">    </w:t>
      </w:r>
      <w:r w:rsidRPr="00FD7AFB">
        <w:rPr>
          <w:lang w:eastAsia="zh-CN"/>
        </w:rPr>
        <w:tab/>
      </w:r>
      <w:r w:rsidRPr="00FD7AFB">
        <w:rPr>
          <w:lang w:eastAsia="zh-CN"/>
        </w:rPr>
        <w:tab/>
        <w:t>B6-1/</w:t>
      </w:r>
      <w:r w:rsidR="003E2E12">
        <w:rPr>
          <w:rFonts w:hint="eastAsia"/>
          <w:lang w:eastAsia="zh-CN"/>
        </w:rPr>
        <w:t>5</w:t>
      </w:r>
    </w:p>
    <w:p w14:paraId="05E099D6" w14:textId="77777777" w:rsidR="005E66AB" w:rsidRPr="00FD7AF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147A56B3" w14:textId="77777777" w:rsidR="005723B8" w:rsidRDefault="005723B8" w:rsidP="00FD7AFB">
      <w:pPr>
        <w:rPr>
          <w:lang w:eastAsia="zh-CN"/>
        </w:rPr>
      </w:pPr>
    </w:p>
    <w:p w14:paraId="345CCE18" w14:textId="60D3ADA8" w:rsidR="005E66AB" w:rsidRDefault="005E66AB" w:rsidP="00FD7AFB">
      <w:pPr>
        <w:rPr>
          <w:lang w:eastAsia="zh-CN"/>
        </w:rPr>
      </w:pP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3210B1A4" w14:textId="77777777" w:rsidR="006519B7" w:rsidRDefault="006519B7" w:rsidP="00560347">
      <w:pPr>
        <w:rPr>
          <w:lang w:eastAsia="zh-CN"/>
        </w:rPr>
      </w:pPr>
    </w:p>
    <w:p w14:paraId="457BADFB" w14:textId="77777777" w:rsidR="006519B7" w:rsidRDefault="006519B7" w:rsidP="00560347">
      <w:pPr>
        <w:rPr>
          <w:lang w:eastAsia="zh-CN"/>
        </w:rPr>
      </w:pPr>
    </w:p>
    <w:p w14:paraId="61F07607" w14:textId="77777777" w:rsidR="006519B7" w:rsidRDefault="006519B7" w:rsidP="00560347">
      <w:pPr>
        <w:rPr>
          <w:lang w:eastAsia="zh-CN"/>
        </w:rPr>
      </w:pPr>
    </w:p>
    <w:p w14:paraId="60ECE5C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12"/>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13"/>
      <w:headerReference w:type="first" r:id="rId14"/>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140D" w14:textId="77777777" w:rsidR="00E803EF" w:rsidRDefault="00E803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A2C9E" w14:textId="77777777" w:rsidR="00E803EF" w:rsidRDefault="00E803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64DB0" w14:textId="77777777" w:rsidR="00E803EF" w:rsidRDefault="00E80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7457C3AC"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E803EF">
            <w:rPr>
              <w:rFonts w:hAnsi="SimSun"/>
              <w:color w:val="000000"/>
              <w:lang w:val="fr-CH" w:eastAsia="zh-CN"/>
            </w:rPr>
            <w:t>2</w:t>
          </w:r>
        </w:p>
      </w:tc>
    </w:tr>
  </w:tbl>
  <w:p w14:paraId="29ED4A7E" w14:textId="77777777" w:rsidR="00EE0F2D" w:rsidRDefault="00EE0F2D"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0F45A981"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E803EF">
            <w:rPr>
              <w:lang w:val="fr-CH" w:eastAsia="zh-CN"/>
            </w:rPr>
            <w:t>2</w:t>
          </w:r>
        </w:p>
      </w:tc>
    </w:tr>
  </w:tbl>
  <w:p w14:paraId="328C3AFE" w14:textId="77777777" w:rsidR="00EE0F2D" w:rsidRDefault="00EE0F2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43AED" w14:textId="77777777" w:rsidR="00E803EF" w:rsidRDefault="00E803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3F24D7FB"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057EE2" w:rsidRPr="00057EE2">
            <w:rPr>
              <w:rFonts w:hAnsi="SimSun"/>
              <w:color w:val="000000"/>
              <w:lang w:val="en-GB" w:eastAsia="zh-CN"/>
            </w:rPr>
            <w:t>-</w:t>
          </w:r>
        </w:p>
      </w:tc>
    </w:tr>
  </w:tbl>
  <w:p w14:paraId="788C0202" w14:textId="77777777" w:rsidR="009E40AD" w:rsidRDefault="009E40AD">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33E" w14:textId="77777777" w:rsidR="004A1F30" w:rsidRDefault="004A1F3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57EE2"/>
    <w:rsid w:val="00061C04"/>
    <w:rsid w:val="0008741B"/>
    <w:rsid w:val="000A7351"/>
    <w:rsid w:val="000C3B23"/>
    <w:rsid w:val="00143BE8"/>
    <w:rsid w:val="0017063D"/>
    <w:rsid w:val="001E13B8"/>
    <w:rsid w:val="001E349C"/>
    <w:rsid w:val="001F2BCD"/>
    <w:rsid w:val="00203D49"/>
    <w:rsid w:val="002223E3"/>
    <w:rsid w:val="00237311"/>
    <w:rsid w:val="00242554"/>
    <w:rsid w:val="00245845"/>
    <w:rsid w:val="00255B7F"/>
    <w:rsid w:val="00295FD5"/>
    <w:rsid w:val="002B31CB"/>
    <w:rsid w:val="002E4ACF"/>
    <w:rsid w:val="002E4F7B"/>
    <w:rsid w:val="00300C4D"/>
    <w:rsid w:val="00311384"/>
    <w:rsid w:val="0031182A"/>
    <w:rsid w:val="0034142D"/>
    <w:rsid w:val="00376430"/>
    <w:rsid w:val="003E2E12"/>
    <w:rsid w:val="003F3D5B"/>
    <w:rsid w:val="004469E1"/>
    <w:rsid w:val="004A1F30"/>
    <w:rsid w:val="004A416C"/>
    <w:rsid w:val="004C0A59"/>
    <w:rsid w:val="00560347"/>
    <w:rsid w:val="005723B8"/>
    <w:rsid w:val="00575882"/>
    <w:rsid w:val="00584B3A"/>
    <w:rsid w:val="005A01DF"/>
    <w:rsid w:val="005B41C3"/>
    <w:rsid w:val="005C4A29"/>
    <w:rsid w:val="005C6212"/>
    <w:rsid w:val="005E2051"/>
    <w:rsid w:val="005E66AB"/>
    <w:rsid w:val="00641ABA"/>
    <w:rsid w:val="006519B7"/>
    <w:rsid w:val="00674EFB"/>
    <w:rsid w:val="00680E73"/>
    <w:rsid w:val="006A374D"/>
    <w:rsid w:val="006E0E06"/>
    <w:rsid w:val="006E46DA"/>
    <w:rsid w:val="006F71D6"/>
    <w:rsid w:val="007174CD"/>
    <w:rsid w:val="00745F40"/>
    <w:rsid w:val="0075148A"/>
    <w:rsid w:val="00752332"/>
    <w:rsid w:val="0077544E"/>
    <w:rsid w:val="007B53E1"/>
    <w:rsid w:val="007E6261"/>
    <w:rsid w:val="007E79B6"/>
    <w:rsid w:val="00831129"/>
    <w:rsid w:val="008659F1"/>
    <w:rsid w:val="008723F3"/>
    <w:rsid w:val="008F793D"/>
    <w:rsid w:val="009E40AD"/>
    <w:rsid w:val="009E4CD5"/>
    <w:rsid w:val="009F3433"/>
    <w:rsid w:val="00A2312B"/>
    <w:rsid w:val="00A52717"/>
    <w:rsid w:val="00A606B7"/>
    <w:rsid w:val="00AC1323"/>
    <w:rsid w:val="00AE2E52"/>
    <w:rsid w:val="00B058BD"/>
    <w:rsid w:val="00B11AA2"/>
    <w:rsid w:val="00B67A3A"/>
    <w:rsid w:val="00B831AD"/>
    <w:rsid w:val="00BA4D9C"/>
    <w:rsid w:val="00BE0309"/>
    <w:rsid w:val="00C67E33"/>
    <w:rsid w:val="00CC46A3"/>
    <w:rsid w:val="00D03080"/>
    <w:rsid w:val="00DA0B7F"/>
    <w:rsid w:val="00DB1195"/>
    <w:rsid w:val="00DC73BF"/>
    <w:rsid w:val="00DD6055"/>
    <w:rsid w:val="00DD71EC"/>
    <w:rsid w:val="00E0406F"/>
    <w:rsid w:val="00E35C97"/>
    <w:rsid w:val="00E37E01"/>
    <w:rsid w:val="00E5768A"/>
    <w:rsid w:val="00E803EF"/>
    <w:rsid w:val="00ED5ED7"/>
    <w:rsid w:val="00EE0F2D"/>
    <w:rsid w:val="00EF0319"/>
    <w:rsid w:val="00EF37DB"/>
    <w:rsid w:val="00F1259D"/>
    <w:rsid w:val="00F24F62"/>
    <w:rsid w:val="00FB779B"/>
    <w:rsid w:val="00FD7AFB"/>
    <w:rsid w:val="00FF4C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261</TotalTime>
  <Pages>4</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Liu, Sanping</cp:lastModifiedBy>
  <cp:revision>43</cp:revision>
  <cp:lastPrinted>2021-05-19T09:37:00Z</cp:lastPrinted>
  <dcterms:created xsi:type="dcterms:W3CDTF">2012-09-06T08:29:00Z</dcterms:created>
  <dcterms:modified xsi:type="dcterms:W3CDTF">2022-03-31T14:34:00Z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