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A0EDD" w14:textId="77777777" w:rsidR="00542C7C" w:rsidRPr="008376F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8376F2">
        <w:rPr>
          <w:szCs w:val="26"/>
          <w:lang w:val="ru-RU"/>
        </w:rPr>
        <w:t>ИЗМЕНЕНИЯ к</w:t>
      </w:r>
      <w:r w:rsidRPr="008376F2">
        <w:rPr>
          <w:szCs w:val="26"/>
          <w:lang w:val="ru-RU"/>
        </w:rPr>
        <w:br/>
      </w:r>
      <w:r w:rsidRPr="008376F2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8376F2" w:rsidRDefault="00B91137" w:rsidP="002C3C9D">
      <w:pPr>
        <w:jc w:val="center"/>
        <w:rPr>
          <w:szCs w:val="22"/>
          <w:lang w:val="ru-RU"/>
        </w:rPr>
      </w:pPr>
      <w:r w:rsidRPr="008376F2">
        <w:rPr>
          <w:szCs w:val="22"/>
          <w:lang w:val="ru-RU"/>
        </w:rPr>
        <w:t>(издание 20</w:t>
      </w:r>
      <w:r w:rsidR="00AE46FB">
        <w:rPr>
          <w:szCs w:val="22"/>
          <w:lang w:val="en-GB"/>
        </w:rPr>
        <w:t>21</w:t>
      </w:r>
      <w:r w:rsidRPr="008376F2">
        <w:rPr>
          <w:szCs w:val="22"/>
          <w:lang w:val="ru-RU"/>
        </w:rPr>
        <w:t xml:space="preserve"> года),</w:t>
      </w:r>
    </w:p>
    <w:p w14:paraId="11EDED4B" w14:textId="77777777" w:rsidR="00B91137" w:rsidRPr="008376F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8376F2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8376F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8376F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959"/>
        <w:gridCol w:w="851"/>
        <w:gridCol w:w="1246"/>
        <w:gridCol w:w="1281"/>
        <w:gridCol w:w="1335"/>
        <w:gridCol w:w="2517"/>
      </w:tblGrid>
      <w:tr w:rsidR="0020688E" w:rsidRPr="00000F06" w14:paraId="757AE362" w14:textId="77777777" w:rsidTr="00000F06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000F06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000F06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000F06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13" w:type="pct"/>
          </w:tcPr>
          <w:p w14:paraId="00DE9DBC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455" w:type="pct"/>
          </w:tcPr>
          <w:p w14:paraId="7755E04D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666" w:type="pct"/>
          </w:tcPr>
          <w:p w14:paraId="348AF438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000F06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000F06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000F06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4F44341" w:rsidR="003475A2" w:rsidRPr="00000F06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346" w:type="pct"/>
          </w:tcPr>
          <w:p w14:paraId="01820EB5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включения</w:t>
            </w:r>
          </w:p>
        </w:tc>
      </w:tr>
      <w:tr w:rsidR="00D21807" w:rsidRPr="00000F06" w14:paraId="0A10C17D" w14:textId="77777777" w:rsidTr="00000F06">
        <w:trPr>
          <w:trHeight w:val="203"/>
          <w:jc w:val="center"/>
        </w:trPr>
        <w:tc>
          <w:tcPr>
            <w:tcW w:w="621" w:type="pct"/>
          </w:tcPr>
          <w:p w14:paraId="54DBF78F" w14:textId="7B1144F4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z w:val="18"/>
                <w:szCs w:val="18"/>
                <w:lang w:val="ru-RU"/>
              </w:rPr>
              <w:br/>
              <w:t>См. CR/4</w:t>
            </w:r>
            <w:r w:rsidRPr="00000F06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13" w:type="pct"/>
          </w:tcPr>
          <w:p w14:paraId="15B5136D" w14:textId="0D887B43" w:rsidR="00D21807" w:rsidRPr="00000F06" w:rsidRDefault="00D21807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 xml:space="preserve">15 </w:t>
            </w:r>
            <w:r w:rsidRPr="00000F06">
              <w:rPr>
                <w:sz w:val="18"/>
                <w:szCs w:val="18"/>
                <w:lang w:val="ru-RU"/>
              </w:rPr>
              <w:t>октября</w:t>
            </w:r>
            <w:r w:rsidRPr="00000F06">
              <w:rPr>
                <w:sz w:val="18"/>
                <w:szCs w:val="18"/>
                <w:lang w:val="en-US"/>
              </w:rPr>
              <w:t xml:space="preserve"> 2021</w:t>
            </w:r>
          </w:p>
        </w:tc>
        <w:tc>
          <w:tcPr>
            <w:tcW w:w="455" w:type="pct"/>
          </w:tcPr>
          <w:p w14:paraId="43BB87DD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0C57FF9B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26F59A61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37303023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4EB391B2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59E9317B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21C1106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9C60F1C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E3E8FA4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A11</w:t>
            </w:r>
          </w:p>
          <w:p w14:paraId="09F1F2DA" w14:textId="71198B0C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C1</w:t>
            </w:r>
          </w:p>
        </w:tc>
        <w:tc>
          <w:tcPr>
            <w:tcW w:w="666" w:type="pct"/>
          </w:tcPr>
          <w:p w14:paraId="00469BC1" w14:textId="14CC7779" w:rsidR="00D21807" w:rsidRPr="00000F06" w:rsidRDefault="00FE503E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D21807" w:rsidRPr="00000F06">
              <w:rPr>
                <w:sz w:val="18"/>
                <w:szCs w:val="18"/>
                <w:lang w:val="en-US"/>
              </w:rPr>
              <w:t>05</w:t>
            </w:r>
          </w:p>
          <w:p w14:paraId="2FD1D903" w14:textId="642F7506" w:rsidR="00D21807" w:rsidRPr="00000F06" w:rsidRDefault="00FE503E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D21807" w:rsidRPr="00000F06">
              <w:rPr>
                <w:sz w:val="18"/>
                <w:szCs w:val="18"/>
                <w:lang w:val="en-US"/>
              </w:rPr>
              <w:t>05</w:t>
            </w:r>
          </w:p>
          <w:p w14:paraId="207F0DC7" w14:textId="0D9B68C6" w:rsidR="00D21807" w:rsidRPr="00000F06" w:rsidRDefault="00506F87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650E382C" w:rsidR="00D21807" w:rsidRPr="00000F06" w:rsidRDefault="00FE503E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D21807" w:rsidRPr="00000F06">
              <w:rPr>
                <w:sz w:val="18"/>
                <w:szCs w:val="18"/>
                <w:lang w:val="en-US"/>
              </w:rPr>
              <w:t>09</w:t>
            </w:r>
          </w:p>
          <w:p w14:paraId="4E6F8952" w14:textId="230F8248" w:rsidR="00D21807" w:rsidRPr="00000F06" w:rsidRDefault="00FE503E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D21807" w:rsidRPr="00000F06">
              <w:rPr>
                <w:sz w:val="18"/>
                <w:szCs w:val="18"/>
                <w:lang w:val="en-US"/>
              </w:rPr>
              <w:t>11</w:t>
            </w:r>
          </w:p>
          <w:p w14:paraId="27F3F9B7" w14:textId="2A652A6C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Pr="00000F06">
              <w:rPr>
                <w:sz w:val="18"/>
                <w:szCs w:val="18"/>
                <w:lang w:val="en-US"/>
              </w:rPr>
              <w:t>04</w:t>
            </w:r>
          </w:p>
          <w:p w14:paraId="55BF9CAC" w14:textId="693FC6BE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32</w:t>
            </w:r>
            <w:r w:rsidRPr="00000F06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14:paraId="32EA5F5B" w14:textId="42BDF8FC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49</w:t>
            </w:r>
          </w:p>
          <w:p w14:paraId="6458FCF9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E1800E1" w14:textId="7BF850F4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728224B9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5.418C</w:t>
            </w:r>
          </w:p>
          <w:p w14:paraId="05C7B330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5.485</w:t>
            </w:r>
          </w:p>
          <w:p w14:paraId="5931F427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6C707374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9.11A</w:t>
            </w:r>
          </w:p>
          <w:p w14:paraId="310A0993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11.31</w:t>
            </w:r>
          </w:p>
          <w:p w14:paraId="691E1D8C" w14:textId="77777777" w:rsidR="00D21807" w:rsidRPr="00000F06" w:rsidRDefault="00D21807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3607932" w14:textId="77777777" w:rsidR="00D21807" w:rsidRPr="00000F06" w:rsidRDefault="00D21807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7165E3C" w14:textId="77777777" w:rsidR="00D21807" w:rsidRPr="00000F06" w:rsidRDefault="00D21807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02A134A" w14:textId="77777777" w:rsidR="00D21807" w:rsidRPr="00000F06" w:rsidRDefault="00D21807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7E6F5AA" w14:textId="44EDD145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40289342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</w:p>
          <w:p w14:paraId="6FA61261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</w:p>
          <w:p w14:paraId="511C1769" w14:textId="726B92D9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="00000F06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7</w:t>
            </w:r>
          </w:p>
          <w:p w14:paraId="3DBB00DE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4A1D29CD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</w:p>
          <w:p w14:paraId="5BD97F8D" w14:textId="6898806A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="00000F06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2</w:t>
            </w:r>
          </w:p>
          <w:p w14:paraId="41FF3B82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779ACAA8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</w:p>
          <w:p w14:paraId="085D8678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13479521" w14:textId="06FC71C1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510813D4" w14:textId="5B40C0E6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3DED94EA" w14:textId="37110889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5E76BA3C" w14:textId="1FEA76EE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7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BD378DA" w14:textId="5D4C2645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4ACFE9A2" w14:textId="38C18E54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542CCA9" w14:textId="6E76F85B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EB23CF3" w14:textId="7CAE16BE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66D8E9AD" w14:textId="77777777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2A8982EB" w14:textId="4A6896A5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EC3012C" w14:textId="183171D3" w:rsidR="00D21807" w:rsidRPr="00000F06" w:rsidRDefault="00D21807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AE46FB" w:rsidRPr="00000F06" w14:paraId="45697568" w14:textId="77777777" w:rsidTr="00000F06">
        <w:trPr>
          <w:trHeight w:val="203"/>
          <w:jc w:val="center"/>
        </w:trPr>
        <w:tc>
          <w:tcPr>
            <w:tcW w:w="621" w:type="pct"/>
          </w:tcPr>
          <w:p w14:paraId="398020CC" w14:textId="77777777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</w:tcPr>
          <w:p w14:paraId="0376F5C6" w14:textId="77777777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55" w:type="pct"/>
          </w:tcPr>
          <w:p w14:paraId="05BF613C" w14:textId="549C45B7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pacing w:val="-8"/>
                <w:sz w:val="18"/>
                <w:szCs w:val="18"/>
                <w:lang w:val="ru-RU"/>
              </w:rPr>
              <w:t>Содер</w:t>
            </w:r>
            <w:r w:rsidR="00D21807" w:rsidRPr="00000F06">
              <w:rPr>
                <w:spacing w:val="-8"/>
                <w:sz w:val="18"/>
                <w:szCs w:val="18"/>
                <w:lang w:val="ru-RU"/>
              </w:rPr>
              <w:t>-</w:t>
            </w:r>
            <w:r w:rsidRPr="00000F06">
              <w:rPr>
                <w:spacing w:val="-8"/>
                <w:sz w:val="18"/>
                <w:szCs w:val="18"/>
                <w:lang w:val="ru-RU"/>
              </w:rPr>
              <w:t>жание</w:t>
            </w:r>
          </w:p>
        </w:tc>
        <w:tc>
          <w:tcPr>
            <w:tcW w:w="666" w:type="pct"/>
          </w:tcPr>
          <w:p w14:paraId="1A01E608" w14:textId="77777777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55E29354" w14:textId="77777777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703ACFDC" w14:textId="1BA7B872" w:rsidR="00AE46FB" w:rsidRPr="00000F06" w:rsidRDefault="00AE46FB" w:rsidP="00D21807">
            <w:pPr>
              <w:spacing w:before="120" w:after="120"/>
              <w:jc w:val="center"/>
              <w:rPr>
                <w:sz w:val="18"/>
                <w:szCs w:val="18"/>
                <w:lang w:val="en-GB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1–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346" w:type="pct"/>
          </w:tcPr>
          <w:p w14:paraId="1B451CAA" w14:textId="11CF8D82" w:rsidR="00AE46FB" w:rsidRPr="00000F06" w:rsidRDefault="00AE46FB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– 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</w:tbl>
    <w:p w14:paraId="531D1A80" w14:textId="10F0C241" w:rsidR="00C70039" w:rsidRDefault="00C7003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</w:p>
    <w:p w14:paraId="067342E8" w14:textId="77777777" w:rsidR="0038634D" w:rsidRPr="008376F2" w:rsidRDefault="002C3C9D" w:rsidP="00D21807">
      <w:pPr>
        <w:pStyle w:val="AnnexRef"/>
        <w:tabs>
          <w:tab w:val="clear" w:pos="1134"/>
          <w:tab w:val="clear" w:pos="1871"/>
          <w:tab w:val="clear" w:pos="2268"/>
        </w:tabs>
        <w:spacing w:before="4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position w:val="6"/>
          <w:sz w:val="16"/>
          <w:szCs w:val="16"/>
          <w:lang w:val="ru-RU"/>
        </w:rPr>
        <w:t>*</w:t>
      </w:r>
      <w:r w:rsidR="0038634D" w:rsidRPr="008376F2">
        <w:rPr>
          <w:sz w:val="20"/>
          <w:lang w:val="ru-RU"/>
        </w:rPr>
        <w:tab/>
      </w:r>
      <w:r w:rsidR="006E7E02" w:rsidRPr="008376F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Pr="008376F2" w:rsidRDefault="00CB4C46" w:rsidP="00D21807">
      <w:pPr>
        <w:pStyle w:val="AnnexRef"/>
        <w:tabs>
          <w:tab w:val="clear" w:pos="1134"/>
          <w:tab w:val="clear" w:pos="1871"/>
          <w:tab w:val="clear" w:pos="2268"/>
        </w:tabs>
        <w:spacing w:before="4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1</w:t>
      </w:r>
      <w:r w:rsidRPr="008376F2">
        <w:rPr>
          <w:sz w:val="20"/>
          <w:lang w:val="ru-RU"/>
        </w:rPr>
        <w:tab/>
      </w:r>
      <w:r w:rsidR="005B7694" w:rsidRPr="008376F2">
        <w:rPr>
          <w:sz w:val="20"/>
          <w:lang w:val="ru-RU"/>
        </w:rPr>
        <w:t xml:space="preserve">Дата </w:t>
      </w:r>
      <w:r w:rsidR="005B7694" w:rsidRPr="008376F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</w:t>
      </w:r>
      <w:r w:rsidR="0045037B">
        <w:rPr>
          <w:rFonts w:asciiTheme="majorBidi" w:hAnsiTheme="majorBidi" w:cstheme="majorBidi"/>
          <w:sz w:val="20"/>
          <w:lang w:val="ru-RU"/>
        </w:rPr>
        <w:t>23</w:t>
      </w:r>
      <w:r w:rsidRPr="008376F2">
        <w:rPr>
          <w:rFonts w:asciiTheme="majorBidi" w:hAnsiTheme="majorBidi" w:cstheme="majorBidi"/>
          <w:sz w:val="20"/>
          <w:lang w:val="ru-RU"/>
        </w:rPr>
        <w:t xml:space="preserve"> </w:t>
      </w:r>
      <w:r w:rsidR="0045037B">
        <w:rPr>
          <w:rFonts w:asciiTheme="majorBidi" w:hAnsiTheme="majorBidi" w:cstheme="majorBidi"/>
          <w:sz w:val="20"/>
          <w:lang w:val="ru-RU"/>
        </w:rPr>
        <w:t>ноября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>
        <w:rPr>
          <w:rFonts w:asciiTheme="majorBidi" w:hAnsiTheme="majorBidi" w:cstheme="majorBidi"/>
          <w:sz w:val="20"/>
          <w:lang w:val="ru-RU"/>
        </w:rPr>
        <w:t>9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8376F2">
        <w:rPr>
          <w:rFonts w:asciiTheme="majorBidi" w:hAnsiTheme="majorBidi" w:cstheme="majorBidi"/>
          <w:sz w:val="20"/>
          <w:lang w:val="ru-RU"/>
        </w:rPr>
        <w:t>.</w:t>
      </w:r>
    </w:p>
    <w:p w14:paraId="77CCEAE2" w14:textId="77777777" w:rsidR="008A5724" w:rsidRDefault="00C36925" w:rsidP="00AE46FB">
      <w:pPr>
        <w:pStyle w:val="Reasons"/>
        <w:spacing w:before="480"/>
        <w:jc w:val="center"/>
      </w:pPr>
      <w:r w:rsidRPr="008376F2">
        <w:rPr>
          <w:lang w:val="ru-RU"/>
        </w:rPr>
        <w:t>_______________</w:t>
      </w:r>
    </w:p>
    <w:sectPr w:rsidR="008A5724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4B57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51C5F"/>
    <w:rsid w:val="002750F8"/>
    <w:rsid w:val="00287220"/>
    <w:rsid w:val="002A04CA"/>
    <w:rsid w:val="002B1939"/>
    <w:rsid w:val="002C353D"/>
    <w:rsid w:val="002C3C9D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F18DE"/>
    <w:rsid w:val="003F2917"/>
    <w:rsid w:val="003F7523"/>
    <w:rsid w:val="00403298"/>
    <w:rsid w:val="00412458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C07A5"/>
    <w:rsid w:val="004C4162"/>
    <w:rsid w:val="004D1B8F"/>
    <w:rsid w:val="004E298A"/>
    <w:rsid w:val="004E77AB"/>
    <w:rsid w:val="004F648A"/>
    <w:rsid w:val="00506F87"/>
    <w:rsid w:val="00506F8E"/>
    <w:rsid w:val="0051284C"/>
    <w:rsid w:val="00520F83"/>
    <w:rsid w:val="00542C7C"/>
    <w:rsid w:val="00554AB9"/>
    <w:rsid w:val="00564758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30A5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6381F"/>
    <w:rsid w:val="00893D79"/>
    <w:rsid w:val="008A5724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86CD0"/>
    <w:rsid w:val="00990505"/>
    <w:rsid w:val="00994CCC"/>
    <w:rsid w:val="009A4F25"/>
    <w:rsid w:val="009B6A51"/>
    <w:rsid w:val="009D477E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839AC"/>
    <w:rsid w:val="00B91137"/>
    <w:rsid w:val="00BB0FA5"/>
    <w:rsid w:val="00BC3B1C"/>
    <w:rsid w:val="00BD261C"/>
    <w:rsid w:val="00BE0205"/>
    <w:rsid w:val="00BF01A5"/>
    <w:rsid w:val="00BF3282"/>
    <w:rsid w:val="00C01CC6"/>
    <w:rsid w:val="00C05D4E"/>
    <w:rsid w:val="00C167A0"/>
    <w:rsid w:val="00C24579"/>
    <w:rsid w:val="00C36925"/>
    <w:rsid w:val="00C619E3"/>
    <w:rsid w:val="00C631B0"/>
    <w:rsid w:val="00C70039"/>
    <w:rsid w:val="00C72D23"/>
    <w:rsid w:val="00C74907"/>
    <w:rsid w:val="00C93D4F"/>
    <w:rsid w:val="00CB4C46"/>
    <w:rsid w:val="00CC1B72"/>
    <w:rsid w:val="00CD6E62"/>
    <w:rsid w:val="00CE3FE6"/>
    <w:rsid w:val="00D05980"/>
    <w:rsid w:val="00D21807"/>
    <w:rsid w:val="00D223C4"/>
    <w:rsid w:val="00D70670"/>
    <w:rsid w:val="00D76319"/>
    <w:rsid w:val="00DA2BA8"/>
    <w:rsid w:val="00DA531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4E4B"/>
    <w:rsid w:val="00E563D0"/>
    <w:rsid w:val="00E72B86"/>
    <w:rsid w:val="00E73770"/>
    <w:rsid w:val="00EB6A12"/>
    <w:rsid w:val="00EC26CD"/>
    <w:rsid w:val="00EC4C72"/>
    <w:rsid w:val="00EC53EE"/>
    <w:rsid w:val="00EC554E"/>
    <w:rsid w:val="00ED6D03"/>
    <w:rsid w:val="00EE0B98"/>
    <w:rsid w:val="00EE65B0"/>
    <w:rsid w:val="00F54CC9"/>
    <w:rsid w:val="00F55357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227</TotalTime>
  <Pages>1</Pages>
  <Words>111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30</cp:revision>
  <cp:lastPrinted>2018-08-10T08:20:00Z</cp:lastPrinted>
  <dcterms:created xsi:type="dcterms:W3CDTF">2019-03-28T09:18:00Z</dcterms:created>
  <dcterms:modified xsi:type="dcterms:W3CDTF">2021-10-28T13:18:00Z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