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2863DA8E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21</w:t>
      </w:r>
      <w:r>
        <w:rPr>
          <w:lang w:val="en-US"/>
        </w:rPr>
        <w:t>)</w:t>
      </w:r>
    </w:p>
    <w:p w14:paraId="5BE137F6" w14:textId="77777777"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5BE137F7" w14:textId="77777777"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14:paraId="5BE137FF" w14:textId="77777777" w:rsidTr="005546FB">
        <w:trPr>
          <w:tblHeader/>
          <w:jc w:val="center"/>
        </w:trPr>
        <w:tc>
          <w:tcPr>
            <w:tcW w:w="1472" w:type="dxa"/>
          </w:tcPr>
          <w:p w14:paraId="5BE137F8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5BE137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5BE137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B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E137FD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5BE137FE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5BE13807" w14:textId="77777777" w:rsidTr="00BD5495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30E044AA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5CEB29FE" w:rsidR="009B0A8C" w:rsidRPr="003475A2" w:rsidRDefault="00A628F3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E668C4">
              <w:rPr>
                <w:sz w:val="20"/>
                <w:lang w:val="en-US"/>
              </w:rPr>
              <w:t>October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Default="009B0A8C" w:rsidP="00527D8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154B36A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7973B196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670BDA7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E289ABE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6C53427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6EA0CD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D1B89C7" w14:textId="77777777" w:rsidR="00A262EE" w:rsidRDefault="00A262EE" w:rsidP="00A262E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B993FE2" w14:textId="77777777" w:rsidR="00492594" w:rsidRDefault="009D07A0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A262EE">
              <w:rPr>
                <w:sz w:val="20"/>
                <w:lang w:val="en-US"/>
              </w:rPr>
              <w:t>1</w:t>
            </w:r>
          </w:p>
          <w:p w14:paraId="5BE13802" w14:textId="6537E294" w:rsidR="009D094D" w:rsidRPr="003475A2" w:rsidRDefault="003A19AE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Default="009B0A8C" w:rsidP="00527D8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 w:rsidR="00E52D0D">
              <w:rPr>
                <w:sz w:val="20"/>
                <w:lang w:val="en-US"/>
              </w:rPr>
              <w:t>0</w:t>
            </w:r>
            <w:r w:rsidR="00311FCA">
              <w:rPr>
                <w:sz w:val="20"/>
                <w:lang w:val="en-US"/>
              </w:rPr>
              <w:t>5</w:t>
            </w:r>
          </w:p>
          <w:p w14:paraId="1B0B5ECB" w14:textId="5D951284" w:rsidR="009D07A0" w:rsidRDefault="009D07A0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</w:t>
            </w:r>
            <w:r w:rsidR="00E52D0D">
              <w:rPr>
                <w:sz w:val="20"/>
                <w:lang w:val="en-US"/>
              </w:rPr>
              <w:t>0</w:t>
            </w:r>
            <w:r>
              <w:rPr>
                <w:sz w:val="20"/>
                <w:lang w:val="en-US"/>
              </w:rPr>
              <w:t>5</w:t>
            </w:r>
          </w:p>
          <w:p w14:paraId="18EA647E" w14:textId="5A65D9D9" w:rsidR="00A505AB" w:rsidRDefault="009532FD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</w:p>
          <w:p w14:paraId="5E5EC45A" w14:textId="6D47F0D7" w:rsidR="00A505AB" w:rsidRDefault="002F23AD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1E6CFC13" w14:textId="6908B3A1" w:rsidR="004402CD" w:rsidRDefault="004402CD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0DE01736" w14:textId="4DE7F2F8" w:rsidR="000928FF" w:rsidRDefault="00E52D0D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AP04</w:t>
            </w:r>
          </w:p>
          <w:p w14:paraId="7A225AC5" w14:textId="36AC9BFE" w:rsidR="00A505AB" w:rsidRDefault="00430FAB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527D8E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527D8E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527D8E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77777777" w:rsidR="00456317" w:rsidRDefault="00456317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 xml:space="preserve"> - 7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FA6757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5C3E383F" w:rsidR="002D511D" w:rsidRDefault="00C447A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6B4A3D5B" w14:textId="77777777" w:rsidR="00D31BEF" w:rsidRDefault="00C87E5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527D8E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4E1F62F7" w:rsidR="006B62BB" w:rsidRDefault="006B62BB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 xml:space="preserve"> - 2(rev.1)</w:t>
            </w:r>
          </w:p>
          <w:p w14:paraId="5BE13806" w14:textId="326B899A" w:rsidR="006B62BB" w:rsidRPr="00D31BEF" w:rsidRDefault="003A19AE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00BD5495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BD5495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BD5495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09F1E0C5" w:rsidR="00BD5495" w:rsidRPr="00F879D2" w:rsidRDefault="00BD5495" w:rsidP="00BD549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BD5495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BD5495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BD549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4DD026CE" w:rsidR="00BD5495" w:rsidRDefault="0024358A" w:rsidP="00BD549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</w:tc>
      </w:tr>
    </w:tbl>
    <w:p w14:paraId="5BE13836" w14:textId="5E9D57B7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553AF6E6" w14:textId="32641628" w:rsidR="008B569A" w:rsidRPr="00006327" w:rsidRDefault="00006327" w:rsidP="00BD5495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1</w:t>
      </w:r>
      <w:r w:rsidR="005305FA">
        <w:rPr>
          <w:sz w:val="20"/>
          <w:lang w:val="en-US"/>
        </w:rPr>
        <w:tab/>
      </w:r>
      <w:r w:rsidR="00007DB5" w:rsidRPr="005546FB">
        <w:rPr>
          <w:sz w:val="20"/>
          <w:lang w:val="en-US"/>
        </w:rPr>
        <w:t>Effective date of application of the Rule:</w:t>
      </w:r>
      <w:r w:rsidR="00A77294">
        <w:rPr>
          <w:sz w:val="20"/>
          <w:lang w:val="en-US"/>
        </w:rPr>
        <w:t xml:space="preserve"> 23 November 20</w:t>
      </w:r>
      <w:r w:rsidR="007C275D">
        <w:rPr>
          <w:sz w:val="20"/>
          <w:lang w:val="en-US"/>
        </w:rPr>
        <w:t>19.</w:t>
      </w:r>
    </w:p>
    <w:p w14:paraId="5BE1383A" w14:textId="1F489C1E" w:rsidR="00542C7C" w:rsidRDefault="009B0A8C" w:rsidP="00BD5495">
      <w:pPr>
        <w:pStyle w:val="AnnexRef"/>
        <w:spacing w:before="12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BB7"/>
    <w:rsid w:val="00073C9E"/>
    <w:rsid w:val="00077D94"/>
    <w:rsid w:val="00080E20"/>
    <w:rsid w:val="00086B05"/>
    <w:rsid w:val="00087323"/>
    <w:rsid w:val="0009209B"/>
    <w:rsid w:val="000928FF"/>
    <w:rsid w:val="000B1FFF"/>
    <w:rsid w:val="000E035A"/>
    <w:rsid w:val="000E3E55"/>
    <w:rsid w:val="00100FAD"/>
    <w:rsid w:val="00107F66"/>
    <w:rsid w:val="00110C46"/>
    <w:rsid w:val="00111337"/>
    <w:rsid w:val="00114217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F9E"/>
    <w:rsid w:val="00190D47"/>
    <w:rsid w:val="001A51A7"/>
    <w:rsid w:val="001A70ED"/>
    <w:rsid w:val="001C465E"/>
    <w:rsid w:val="001D3497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358A"/>
    <w:rsid w:val="0024750D"/>
    <w:rsid w:val="00264EB1"/>
    <w:rsid w:val="00280F3B"/>
    <w:rsid w:val="00284246"/>
    <w:rsid w:val="00287220"/>
    <w:rsid w:val="00292170"/>
    <w:rsid w:val="002A7F56"/>
    <w:rsid w:val="002D511D"/>
    <w:rsid w:val="002E39C5"/>
    <w:rsid w:val="002E4ADB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4109B3"/>
    <w:rsid w:val="00415F35"/>
    <w:rsid w:val="00416C07"/>
    <w:rsid w:val="00427262"/>
    <w:rsid w:val="00430FAB"/>
    <w:rsid w:val="004402CD"/>
    <w:rsid w:val="0044689C"/>
    <w:rsid w:val="0044742E"/>
    <w:rsid w:val="00455D70"/>
    <w:rsid w:val="00456317"/>
    <w:rsid w:val="004641CE"/>
    <w:rsid w:val="004658D6"/>
    <w:rsid w:val="004755FA"/>
    <w:rsid w:val="0047729C"/>
    <w:rsid w:val="00492594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05FA"/>
    <w:rsid w:val="0053743E"/>
    <w:rsid w:val="00542C7C"/>
    <w:rsid w:val="00544B04"/>
    <w:rsid w:val="00552538"/>
    <w:rsid w:val="005546FB"/>
    <w:rsid w:val="00554AB9"/>
    <w:rsid w:val="00560C1C"/>
    <w:rsid w:val="005665EB"/>
    <w:rsid w:val="00572C9C"/>
    <w:rsid w:val="005736F6"/>
    <w:rsid w:val="005929D5"/>
    <w:rsid w:val="0059307C"/>
    <w:rsid w:val="005C68AE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76D01"/>
    <w:rsid w:val="0068053C"/>
    <w:rsid w:val="00680A82"/>
    <w:rsid w:val="006A7330"/>
    <w:rsid w:val="006B6115"/>
    <w:rsid w:val="006B62BB"/>
    <w:rsid w:val="006B74EB"/>
    <w:rsid w:val="006D3DBE"/>
    <w:rsid w:val="006E04F7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C275D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53FD4"/>
    <w:rsid w:val="00893D79"/>
    <w:rsid w:val="008A14FB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5107"/>
    <w:rsid w:val="00946255"/>
    <w:rsid w:val="009532FD"/>
    <w:rsid w:val="009569E8"/>
    <w:rsid w:val="00990505"/>
    <w:rsid w:val="00994F48"/>
    <w:rsid w:val="009A4F25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259C"/>
    <w:rsid w:val="00A262EE"/>
    <w:rsid w:val="00A30608"/>
    <w:rsid w:val="00A443AB"/>
    <w:rsid w:val="00A505AB"/>
    <w:rsid w:val="00A52A2A"/>
    <w:rsid w:val="00A56F94"/>
    <w:rsid w:val="00A628F3"/>
    <w:rsid w:val="00A62AE9"/>
    <w:rsid w:val="00A65A32"/>
    <w:rsid w:val="00A77294"/>
    <w:rsid w:val="00A917BB"/>
    <w:rsid w:val="00AB202C"/>
    <w:rsid w:val="00AC0420"/>
    <w:rsid w:val="00AE2E23"/>
    <w:rsid w:val="00AE6F86"/>
    <w:rsid w:val="00B040EE"/>
    <w:rsid w:val="00B14677"/>
    <w:rsid w:val="00B17111"/>
    <w:rsid w:val="00B22BE3"/>
    <w:rsid w:val="00B264A9"/>
    <w:rsid w:val="00B27620"/>
    <w:rsid w:val="00B43578"/>
    <w:rsid w:val="00B573FA"/>
    <w:rsid w:val="00B71105"/>
    <w:rsid w:val="00BB1286"/>
    <w:rsid w:val="00BB2D3F"/>
    <w:rsid w:val="00BB359B"/>
    <w:rsid w:val="00BB7105"/>
    <w:rsid w:val="00BC59DD"/>
    <w:rsid w:val="00BC5CB4"/>
    <w:rsid w:val="00BD261C"/>
    <w:rsid w:val="00BD5495"/>
    <w:rsid w:val="00BD5E8C"/>
    <w:rsid w:val="00BF3282"/>
    <w:rsid w:val="00C01151"/>
    <w:rsid w:val="00C01CC6"/>
    <w:rsid w:val="00C216C7"/>
    <w:rsid w:val="00C24579"/>
    <w:rsid w:val="00C32704"/>
    <w:rsid w:val="00C36DC8"/>
    <w:rsid w:val="00C40972"/>
    <w:rsid w:val="00C447A4"/>
    <w:rsid w:val="00C477DC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E4DB0"/>
    <w:rsid w:val="00CF0C29"/>
    <w:rsid w:val="00CF761D"/>
    <w:rsid w:val="00D07EF9"/>
    <w:rsid w:val="00D16482"/>
    <w:rsid w:val="00D2003A"/>
    <w:rsid w:val="00D223C4"/>
    <w:rsid w:val="00D308A8"/>
    <w:rsid w:val="00D31BEF"/>
    <w:rsid w:val="00D634F3"/>
    <w:rsid w:val="00D649BE"/>
    <w:rsid w:val="00D85909"/>
    <w:rsid w:val="00D873EC"/>
    <w:rsid w:val="00DA2BA8"/>
    <w:rsid w:val="00DA3A00"/>
    <w:rsid w:val="00DE60DC"/>
    <w:rsid w:val="00DF0248"/>
    <w:rsid w:val="00DF70FD"/>
    <w:rsid w:val="00E212EC"/>
    <w:rsid w:val="00E40170"/>
    <w:rsid w:val="00E5056F"/>
    <w:rsid w:val="00E52D0D"/>
    <w:rsid w:val="00E563D0"/>
    <w:rsid w:val="00E56567"/>
    <w:rsid w:val="00E572D7"/>
    <w:rsid w:val="00E668C4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1760B"/>
    <w:rsid w:val="00F26A65"/>
    <w:rsid w:val="00F51FEB"/>
    <w:rsid w:val="00F53499"/>
    <w:rsid w:val="00F54CB6"/>
    <w:rsid w:val="00F634C8"/>
    <w:rsid w:val="00F64175"/>
    <w:rsid w:val="00F6534E"/>
    <w:rsid w:val="00F7042C"/>
    <w:rsid w:val="00F86376"/>
    <w:rsid w:val="00F879D2"/>
    <w:rsid w:val="00F92190"/>
    <w:rsid w:val="00F96BF7"/>
    <w:rsid w:val="00FA1EA2"/>
    <w:rsid w:val="00FA6312"/>
    <w:rsid w:val="00FA6757"/>
    <w:rsid w:val="00FE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26</TotalTime>
  <Pages>1</Pages>
  <Words>125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4</cp:revision>
  <cp:lastPrinted>2018-07-27T07:59:00Z</cp:lastPrinted>
  <dcterms:created xsi:type="dcterms:W3CDTF">2021-10-28T08:32:00Z</dcterms:created>
  <dcterms:modified xsi:type="dcterms:W3CDTF">2021-10-28T09:46:00Z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