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345DE3" w14:textId="78DAFCD3" w:rsidR="00574DA9" w:rsidRPr="00574DA9" w:rsidRDefault="00574DA9" w:rsidP="00574DA9">
      <w:pPr>
        <w:rPr>
          <w:rStyle w:val="href"/>
          <w:sz w:val="16"/>
          <w:szCs w:val="16"/>
        </w:rPr>
      </w:pPr>
      <w:r w:rsidRPr="00574DA9">
        <w:rPr>
          <w:rStyle w:val="href"/>
          <w:sz w:val="16"/>
          <w:szCs w:val="16"/>
        </w:rPr>
        <w:t>(ADD RRB21/479)</w:t>
      </w:r>
    </w:p>
    <w:p w14:paraId="2CCAB8CD" w14:textId="6148BAD5" w:rsidR="00DF0E47" w:rsidRPr="0069500F" w:rsidRDefault="00DF0E47" w:rsidP="00415437">
      <w:pPr>
        <w:pStyle w:val="Heading1"/>
        <w:spacing w:before="300"/>
        <w:jc w:val="center"/>
      </w:pPr>
      <w:r w:rsidRPr="0069500F">
        <w:rPr>
          <w:rStyle w:val="href"/>
        </w:rPr>
        <w:t>PART  A1</w:t>
      </w:r>
      <w:r w:rsidR="00CB38E1">
        <w:rPr>
          <w:rStyle w:val="href"/>
        </w:rPr>
        <w:t>1</w:t>
      </w:r>
    </w:p>
    <w:p w14:paraId="78206045" w14:textId="6D4315D8" w:rsidR="00DF0E47" w:rsidRPr="0069500F" w:rsidRDefault="00DF0E47" w:rsidP="0069500F">
      <w:pPr>
        <w:pStyle w:val="Heading1"/>
        <w:ind w:left="0" w:firstLine="0"/>
        <w:jc w:val="center"/>
      </w:pPr>
      <w:r w:rsidRPr="0069500F">
        <w:t xml:space="preserve">Rules concerning the </w:t>
      </w:r>
      <w:r w:rsidR="00ED6EF7" w:rsidRPr="00ED6EF7">
        <w:rPr>
          <w:rPrChange w:id="0" w:author="Editors" w:date="2021-10-15T16:27:00Z">
            <w:rPr>
              <w:b w:val="0"/>
              <w:szCs w:val="28"/>
              <w:lang w:val="en-CA"/>
            </w:rPr>
          </w:rPrChange>
        </w:rPr>
        <w:t xml:space="preserve">extension of the regulatory time-limit </w:t>
      </w:r>
      <w:r w:rsidR="00ED6EF7" w:rsidRPr="00ED6EF7">
        <w:rPr>
          <w:rPrChange w:id="1" w:author="Editors" w:date="2021-10-15T16:27:00Z">
            <w:rPr>
              <w:b w:val="0"/>
              <w:szCs w:val="28"/>
              <w:lang w:val="en-CA"/>
            </w:rPr>
          </w:rPrChange>
        </w:rPr>
        <w:br/>
        <w:t>for bringing into use satellite assignments</w:t>
      </w:r>
    </w:p>
    <w:p w14:paraId="321F1847" w14:textId="7296F8F5" w:rsidR="008B2CEF" w:rsidRPr="00896F1E" w:rsidRDefault="008B2CEF" w:rsidP="008B2CEF">
      <w:pPr>
        <w:tabs>
          <w:tab w:val="left" w:pos="3402"/>
        </w:tabs>
        <w:spacing w:before="360" w:line="280" w:lineRule="exact"/>
        <w:rPr>
          <w:szCs w:val="24"/>
          <w:rPrChange w:id="2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3" w:author="Editors" w:date="2021-10-15T16:27:00Z">
            <w:rPr>
              <w:szCs w:val="24"/>
              <w:lang w:val="en-CA"/>
            </w:rPr>
          </w:rPrChange>
        </w:rPr>
        <w:t xml:space="preserve">WRC-12 took the following decision related to the extension of the regulatory time-limit for bringing into use satellite assignments </w:t>
      </w:r>
      <w:r w:rsidR="001A3CF5">
        <w:rPr>
          <w:szCs w:val="24"/>
        </w:rPr>
        <w:t>(</w:t>
      </w:r>
      <w:r w:rsidRPr="00896F1E">
        <w:rPr>
          <w:szCs w:val="24"/>
          <w:rPrChange w:id="4" w:author="Editors" w:date="2021-10-15T16:27:00Z">
            <w:rPr>
              <w:szCs w:val="24"/>
              <w:lang w:val="en-CA"/>
            </w:rPr>
          </w:rPrChange>
        </w:rPr>
        <w:t>see paragraph 3.20 of the Minutes of the 13</w:t>
      </w:r>
      <w:r w:rsidRPr="00896F1E">
        <w:rPr>
          <w:szCs w:val="24"/>
          <w:vertAlign w:val="superscript"/>
          <w:rPrChange w:id="5" w:author="Editors" w:date="2021-10-15T16:27:00Z">
            <w:rPr>
              <w:szCs w:val="24"/>
              <w:vertAlign w:val="superscript"/>
              <w:lang w:val="en-CA"/>
            </w:rPr>
          </w:rPrChange>
        </w:rPr>
        <w:t>th</w:t>
      </w:r>
      <w:r w:rsidRPr="00896F1E">
        <w:rPr>
          <w:szCs w:val="24"/>
          <w:rPrChange w:id="6" w:author="Editors" w:date="2021-10-15T16:27:00Z">
            <w:rPr>
              <w:szCs w:val="24"/>
              <w:lang w:val="en-CA"/>
            </w:rPr>
          </w:rPrChange>
        </w:rPr>
        <w:t xml:space="preserve"> Plenary meeting, Doc. CMR12/554</w:t>
      </w:r>
      <w:r w:rsidR="001A3CF5">
        <w:rPr>
          <w:szCs w:val="24"/>
        </w:rPr>
        <w:t>)</w:t>
      </w:r>
      <w:r w:rsidRPr="00896F1E">
        <w:rPr>
          <w:szCs w:val="24"/>
          <w:rPrChange w:id="7" w:author="Editors" w:date="2021-10-15T16:27:00Z">
            <w:rPr>
              <w:szCs w:val="24"/>
              <w:lang w:val="en-CA"/>
            </w:rPr>
          </w:rPrChange>
        </w:rPr>
        <w:t xml:space="preserve">: </w:t>
      </w:r>
    </w:p>
    <w:p w14:paraId="6DF31D6D" w14:textId="77777777" w:rsidR="008B2CEF" w:rsidRPr="00896F1E" w:rsidRDefault="008B2CEF" w:rsidP="008B2CEF">
      <w:pPr>
        <w:tabs>
          <w:tab w:val="left" w:pos="3402"/>
        </w:tabs>
        <w:spacing w:line="280" w:lineRule="exact"/>
        <w:rPr>
          <w:bCs/>
          <w:szCs w:val="24"/>
          <w:rPrChange w:id="8" w:author="Editors" w:date="2021-10-15T16:27:00Z">
            <w:rPr>
              <w:bCs/>
              <w:szCs w:val="24"/>
              <w:lang w:val="en-CA"/>
            </w:rPr>
          </w:rPrChange>
        </w:rPr>
      </w:pPr>
      <w:r w:rsidRPr="00896F1E">
        <w:rPr>
          <w:bCs/>
          <w:szCs w:val="24"/>
          <w:rPrChange w:id="9" w:author="Editors" w:date="2021-10-15T16:27:00Z">
            <w:rPr>
              <w:bCs/>
              <w:szCs w:val="24"/>
              <w:lang w:val="en-CA"/>
            </w:rPr>
          </w:rPrChange>
        </w:rPr>
        <w:t>“3.20</w:t>
      </w:r>
      <w:r w:rsidRPr="00896F1E">
        <w:rPr>
          <w:bCs/>
          <w:szCs w:val="24"/>
          <w:rPrChange w:id="10" w:author="Editors" w:date="2021-10-15T16:27:00Z">
            <w:rPr>
              <w:bCs/>
              <w:szCs w:val="24"/>
              <w:lang w:val="en-CA"/>
            </w:rPr>
          </w:rPrChange>
        </w:rPr>
        <w:tab/>
      </w:r>
      <w:r w:rsidRPr="00896F1E">
        <w:rPr>
          <w:szCs w:val="24"/>
          <w:rPrChange w:id="11" w:author="Editors" w:date="2021-10-15T16:27:00Z">
            <w:rPr>
              <w:szCs w:val="24"/>
              <w:lang w:val="en-CA"/>
            </w:rPr>
          </w:rPrChange>
        </w:rPr>
        <w:t xml:space="preserve">The </w:t>
      </w:r>
      <w:r w:rsidRPr="00896F1E">
        <w:rPr>
          <w:b/>
          <w:bCs/>
          <w:szCs w:val="24"/>
          <w:rPrChange w:id="12" w:author="Editors" w:date="2021-10-15T16:27:00Z">
            <w:rPr>
              <w:b/>
              <w:bCs/>
              <w:szCs w:val="24"/>
              <w:lang w:val="en-CA"/>
            </w:rPr>
          </w:rPrChange>
        </w:rPr>
        <w:t>Chairman of Committee 5</w:t>
      </w:r>
      <w:r w:rsidRPr="00896F1E">
        <w:rPr>
          <w:szCs w:val="24"/>
          <w:rPrChange w:id="13" w:author="Editors" w:date="2021-10-15T16:27:00Z">
            <w:rPr>
              <w:szCs w:val="24"/>
              <w:lang w:val="en-CA"/>
            </w:rPr>
          </w:rPrChange>
        </w:rPr>
        <w:t xml:space="preserve">, introducing Document 525, said that it covered four issues relating to agenda item 7 and one relating to agenda item 8.1.2. The first issue relating to agenda item 7 concerned the extension of the regulatory time-limit for bringing into use satellite assignments due to launch delays beyond the control of the administration. Committee 5 had discussed certain proposals to create a new WRC resolution to allow limited and qualified extensions in the case of co-passenger delays and to expand such extensions in the case of </w:t>
      </w:r>
      <w:r w:rsidRPr="00896F1E">
        <w:rPr>
          <w:i/>
          <w:iCs/>
          <w:szCs w:val="24"/>
          <w:rPrChange w:id="14" w:author="Editors" w:date="2021-10-15T16:27:00Z">
            <w:rPr>
              <w:i/>
              <w:iCs/>
              <w:szCs w:val="24"/>
              <w:lang w:val="en-CA"/>
            </w:rPr>
          </w:rPrChange>
        </w:rPr>
        <w:t>force majeure</w:t>
      </w:r>
      <w:r w:rsidRPr="00896F1E">
        <w:rPr>
          <w:szCs w:val="24"/>
          <w:rPrChange w:id="15" w:author="Editors" w:date="2021-10-15T16:27:00Z">
            <w:rPr>
              <w:szCs w:val="24"/>
              <w:lang w:val="en-CA"/>
            </w:rPr>
          </w:rPrChange>
        </w:rPr>
        <w:t>. However, recognizing that there were a number of concerns with creating a resolution, and that such cases could be brought to the Radio Regulations Board or to future conferences on a case-by-case basis, the committee had not pursued the discussion. …”</w:t>
      </w:r>
    </w:p>
    <w:p w14:paraId="22BCE34C" w14:textId="4637B718" w:rsidR="008B2CEF" w:rsidRPr="00896F1E" w:rsidRDefault="008B2CEF" w:rsidP="008B2CEF">
      <w:pPr>
        <w:tabs>
          <w:tab w:val="left" w:pos="3402"/>
        </w:tabs>
        <w:spacing w:line="280" w:lineRule="exact"/>
        <w:rPr>
          <w:szCs w:val="24"/>
          <w:rPrChange w:id="16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17" w:author="Editors" w:date="2021-10-15T16:27:00Z">
            <w:rPr>
              <w:szCs w:val="24"/>
              <w:lang w:val="en-CA"/>
            </w:rPr>
          </w:rPrChange>
        </w:rPr>
        <w:t xml:space="preserve">WRC-15 took the following decision related to the extension of the regulatory time-limit for bringing into use satellite assignments </w:t>
      </w:r>
      <w:r w:rsidR="00B05101">
        <w:rPr>
          <w:szCs w:val="24"/>
        </w:rPr>
        <w:t>(</w:t>
      </w:r>
      <w:r w:rsidRPr="00896F1E">
        <w:rPr>
          <w:szCs w:val="24"/>
          <w:rPrChange w:id="18" w:author="Editors" w:date="2021-10-15T16:27:00Z">
            <w:rPr>
              <w:szCs w:val="24"/>
              <w:lang w:val="en-CA"/>
            </w:rPr>
          </w:rPrChange>
        </w:rPr>
        <w:t>see paragraph 3.19 of the Minutes of the 7</w:t>
      </w:r>
      <w:r w:rsidRPr="00896F1E">
        <w:rPr>
          <w:szCs w:val="24"/>
          <w:vertAlign w:val="superscript"/>
          <w:rPrChange w:id="19" w:author="Editors" w:date="2021-10-15T16:27:00Z">
            <w:rPr>
              <w:szCs w:val="24"/>
              <w:vertAlign w:val="superscript"/>
              <w:lang w:val="en-CA"/>
            </w:rPr>
          </w:rPrChange>
        </w:rPr>
        <w:t>th</w:t>
      </w:r>
      <w:r w:rsidRPr="00896F1E">
        <w:rPr>
          <w:szCs w:val="24"/>
          <w:rPrChange w:id="20" w:author="Editors" w:date="2021-10-15T16:27:00Z">
            <w:rPr>
              <w:szCs w:val="24"/>
              <w:lang w:val="en-CA"/>
            </w:rPr>
          </w:rPrChange>
        </w:rPr>
        <w:t xml:space="preserve"> Plenary meeting, Doc. CMR15/504</w:t>
      </w:r>
      <w:r w:rsidR="00B05101">
        <w:rPr>
          <w:szCs w:val="24"/>
        </w:rPr>
        <w:t>)</w:t>
      </w:r>
      <w:r w:rsidRPr="00896F1E">
        <w:rPr>
          <w:szCs w:val="24"/>
          <w:rPrChange w:id="21" w:author="Editors" w:date="2021-10-15T16:27:00Z">
            <w:rPr>
              <w:szCs w:val="24"/>
              <w:lang w:val="en-CA"/>
            </w:rPr>
          </w:rPrChange>
        </w:rPr>
        <w:t xml:space="preserve">: </w:t>
      </w:r>
    </w:p>
    <w:p w14:paraId="4368A876" w14:textId="77777777" w:rsidR="008B2CEF" w:rsidRPr="00896F1E" w:rsidRDefault="008B2CEF" w:rsidP="008B2CEF">
      <w:pPr>
        <w:tabs>
          <w:tab w:val="left" w:pos="3402"/>
        </w:tabs>
        <w:spacing w:line="280" w:lineRule="exact"/>
        <w:rPr>
          <w:szCs w:val="24"/>
          <w:rPrChange w:id="22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23" w:author="Editors" w:date="2021-10-15T16:27:00Z">
            <w:rPr>
              <w:szCs w:val="24"/>
              <w:lang w:val="en-CA"/>
            </w:rPr>
          </w:rPrChange>
        </w:rPr>
        <w:t xml:space="preserve">“3.19 (…) In considering the issue of satellite launch failure, WRC-15 confirms the decision taken by WRC-12 (at its thirteenth meeting) that the Board may address requests for a time-limit extension based on either a co-passenger issue or force majeure </w:t>
      </w:r>
      <w:proofErr w:type="gramStart"/>
      <w:r w:rsidRPr="00896F1E">
        <w:rPr>
          <w:szCs w:val="24"/>
          <w:rPrChange w:id="24" w:author="Editors" w:date="2021-10-15T16:27:00Z">
            <w:rPr>
              <w:szCs w:val="24"/>
              <w:lang w:val="en-CA"/>
            </w:rPr>
          </w:rPrChange>
        </w:rPr>
        <w:t>taking into account</w:t>
      </w:r>
      <w:proofErr w:type="gramEnd"/>
      <w:r w:rsidRPr="00896F1E">
        <w:rPr>
          <w:szCs w:val="24"/>
          <w:rPrChange w:id="25" w:author="Editors" w:date="2021-10-15T16:27:00Z">
            <w:rPr>
              <w:szCs w:val="24"/>
              <w:lang w:val="en-CA"/>
            </w:rPr>
          </w:rPrChange>
        </w:rPr>
        <w:t xml:space="preserve"> internationally applicable rules and practices in this regard so long as any extension is “limited and qualified”.”</w:t>
      </w:r>
    </w:p>
    <w:p w14:paraId="21138625" w14:textId="580483C8" w:rsidR="008B2CEF" w:rsidRPr="00896F1E" w:rsidRDefault="008B2CEF" w:rsidP="008B2CEF">
      <w:pPr>
        <w:tabs>
          <w:tab w:val="left" w:pos="3402"/>
        </w:tabs>
        <w:spacing w:line="280" w:lineRule="exact"/>
        <w:rPr>
          <w:szCs w:val="24"/>
          <w:rPrChange w:id="26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27" w:author="Editors" w:date="2021-10-15T16:27:00Z">
            <w:rPr>
              <w:szCs w:val="24"/>
              <w:lang w:val="en-CA"/>
            </w:rPr>
          </w:rPrChange>
        </w:rPr>
        <w:t>WRC-19 took the following decision related to the situations of co-passenger delay and the use of electric propulsion</w:t>
      </w:r>
      <w:r w:rsidR="00B05101">
        <w:rPr>
          <w:szCs w:val="24"/>
        </w:rPr>
        <w:t xml:space="preserve"> (</w:t>
      </w:r>
      <w:r w:rsidRPr="00896F1E">
        <w:rPr>
          <w:szCs w:val="24"/>
          <w:rPrChange w:id="28" w:author="Editors" w:date="2021-10-15T16:27:00Z">
            <w:rPr>
              <w:szCs w:val="24"/>
              <w:lang w:val="en-CA"/>
            </w:rPr>
          </w:rPrChange>
        </w:rPr>
        <w:t>see paragraph 3.16 of the Minutes of the 8</w:t>
      </w:r>
      <w:r w:rsidRPr="00896F1E">
        <w:rPr>
          <w:szCs w:val="24"/>
          <w:vertAlign w:val="superscript"/>
          <w:rPrChange w:id="29" w:author="Editors" w:date="2021-10-15T16:27:00Z">
            <w:rPr>
              <w:szCs w:val="24"/>
              <w:vertAlign w:val="superscript"/>
              <w:lang w:val="en-CA"/>
            </w:rPr>
          </w:rPrChange>
        </w:rPr>
        <w:t>th</w:t>
      </w:r>
      <w:r w:rsidRPr="00896F1E">
        <w:rPr>
          <w:szCs w:val="24"/>
          <w:rPrChange w:id="30" w:author="Editors" w:date="2021-10-15T16:27:00Z">
            <w:rPr>
              <w:szCs w:val="24"/>
              <w:lang w:val="en-CA"/>
            </w:rPr>
          </w:rPrChange>
        </w:rPr>
        <w:t xml:space="preserve"> Plenary meeting, Doc.</w:t>
      </w:r>
      <w:r w:rsidR="00574DA9">
        <w:rPr>
          <w:szCs w:val="24"/>
        </w:rPr>
        <w:t> </w:t>
      </w:r>
      <w:r w:rsidRPr="00896F1E">
        <w:rPr>
          <w:szCs w:val="24"/>
          <w:rPrChange w:id="31" w:author="Editors" w:date="2021-10-15T16:27:00Z">
            <w:rPr>
              <w:szCs w:val="24"/>
              <w:lang w:val="en-CA"/>
            </w:rPr>
          </w:rPrChange>
        </w:rPr>
        <w:t>CMR19/569</w:t>
      </w:r>
      <w:r w:rsidR="00B05101">
        <w:rPr>
          <w:szCs w:val="24"/>
        </w:rPr>
        <w:t>)</w:t>
      </w:r>
      <w:r w:rsidRPr="00896F1E">
        <w:rPr>
          <w:szCs w:val="24"/>
          <w:rPrChange w:id="32" w:author="Editors" w:date="2021-10-15T16:27:00Z">
            <w:rPr>
              <w:szCs w:val="24"/>
              <w:lang w:val="en-CA"/>
            </w:rPr>
          </w:rPrChange>
        </w:rPr>
        <w:t xml:space="preserve">: </w:t>
      </w:r>
    </w:p>
    <w:p w14:paraId="050DF3AA" w14:textId="77777777" w:rsidR="008B2CEF" w:rsidRPr="00896F1E" w:rsidRDefault="008B2CEF" w:rsidP="008B2CEF">
      <w:pPr>
        <w:tabs>
          <w:tab w:val="left" w:pos="3402"/>
        </w:tabs>
        <w:spacing w:line="280" w:lineRule="exact"/>
        <w:rPr>
          <w:szCs w:val="24"/>
          <w:rPrChange w:id="33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34" w:author="Editors" w:date="2021-10-15T16:27:00Z">
            <w:rPr>
              <w:szCs w:val="24"/>
              <w:lang w:val="en-CA"/>
            </w:rPr>
          </w:rPrChange>
        </w:rPr>
        <w:t>“3.16 (…) On section 4.3.4 Situations of co-passenger delay, WRC-19 decided that the Board shall consider the provision of the following information as required when dealing with a request for extension of regulatory deadlines due to co-passenger delay:</w:t>
      </w:r>
    </w:p>
    <w:p w14:paraId="03497968" w14:textId="77777777" w:rsidR="008B2CEF" w:rsidRPr="00896F1E" w:rsidRDefault="008B2CEF" w:rsidP="00574DA9">
      <w:pPr>
        <w:pStyle w:val="enumlev1"/>
        <w:rPr>
          <w:rPrChange w:id="35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36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37" w:author="Editors" w:date="2021-10-15T16:27:00Z">
            <w:rPr>
              <w:szCs w:val="24"/>
              <w:lang w:val="en-CA"/>
            </w:rPr>
          </w:rPrChange>
        </w:rPr>
        <w:tab/>
        <w:t>a summary description of the satellite to be launched, including the frequency bands;</w:t>
      </w:r>
    </w:p>
    <w:p w14:paraId="34C34A8C" w14:textId="77777777" w:rsidR="008B2CEF" w:rsidRPr="00896F1E" w:rsidRDefault="008B2CEF" w:rsidP="00574DA9">
      <w:pPr>
        <w:pStyle w:val="enumlev1"/>
        <w:rPr>
          <w:rPrChange w:id="38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39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40" w:author="Editors" w:date="2021-10-15T16:27:00Z">
            <w:rPr>
              <w:szCs w:val="24"/>
              <w:lang w:val="en-CA"/>
            </w:rPr>
          </w:rPrChange>
        </w:rPr>
        <w:tab/>
        <w:t>the name of the manufacturer selected to build the satellite and the contract signature date;</w:t>
      </w:r>
    </w:p>
    <w:p w14:paraId="430FA671" w14:textId="77777777" w:rsidR="008B2CEF" w:rsidRPr="00896F1E" w:rsidRDefault="008B2CEF" w:rsidP="00574DA9">
      <w:pPr>
        <w:pStyle w:val="enumlev1"/>
        <w:rPr>
          <w:rPrChange w:id="41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42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43" w:author="Editors" w:date="2021-10-15T16:27:00Z">
            <w:rPr>
              <w:szCs w:val="24"/>
              <w:lang w:val="en-CA"/>
            </w:rPr>
          </w:rPrChange>
        </w:rPr>
        <w:tab/>
        <w:t>the status of the satellite construction, including the date it began and whether it was expected to be completed prior to the initial launch window;</w:t>
      </w:r>
    </w:p>
    <w:p w14:paraId="4A7115C4" w14:textId="77777777" w:rsidR="008B2CEF" w:rsidRPr="00896F1E" w:rsidRDefault="008B2CEF" w:rsidP="00574DA9">
      <w:pPr>
        <w:pStyle w:val="enumlev1"/>
        <w:rPr>
          <w:rPrChange w:id="44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45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46" w:author="Editors" w:date="2021-10-15T16:27:00Z">
            <w:rPr>
              <w:szCs w:val="24"/>
              <w:lang w:val="en-CA"/>
            </w:rPr>
          </w:rPrChange>
        </w:rPr>
        <w:tab/>
        <w:t>the name of the launch service provider and the contract signature date;</w:t>
      </w:r>
    </w:p>
    <w:p w14:paraId="6F5CDC70" w14:textId="77777777" w:rsidR="008B2CEF" w:rsidRPr="00896F1E" w:rsidRDefault="008B2CEF" w:rsidP="00574DA9">
      <w:pPr>
        <w:pStyle w:val="enumlev1"/>
        <w:rPr>
          <w:rPrChange w:id="47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48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49" w:author="Editors" w:date="2021-10-15T16:27:00Z">
            <w:rPr>
              <w:szCs w:val="24"/>
              <w:lang w:val="en-CA"/>
            </w:rPr>
          </w:rPrChange>
        </w:rPr>
        <w:tab/>
        <w:t>the initial and revised launch window;</w:t>
      </w:r>
    </w:p>
    <w:p w14:paraId="7A57331C" w14:textId="35E929AA" w:rsidR="008B2CEF" w:rsidRPr="00896F1E" w:rsidRDefault="008B2CEF" w:rsidP="00574DA9">
      <w:pPr>
        <w:pStyle w:val="enumlev1"/>
        <w:rPr>
          <w:rPrChange w:id="50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51" w:author="Editors" w:date="2021-10-15T16:27:00Z">
            <w:rPr>
              <w:szCs w:val="24"/>
              <w:lang w:val="en-CA"/>
            </w:rPr>
          </w:rPrChange>
        </w:rPr>
        <w:lastRenderedPageBreak/>
        <w:t>–</w:t>
      </w:r>
      <w:r w:rsidRPr="00896F1E">
        <w:rPr>
          <w:rPrChange w:id="52" w:author="Editors" w:date="2021-10-15T16:27:00Z">
            <w:rPr>
              <w:szCs w:val="24"/>
              <w:lang w:val="en-CA"/>
            </w:rPr>
          </w:rPrChange>
        </w:rPr>
        <w:tab/>
        <w:t>sufficient detail to justify that the request for extension is due to co-passenger delay (e.g.</w:t>
      </w:r>
      <w:r w:rsidR="00574DA9">
        <w:t> </w:t>
      </w:r>
      <w:r w:rsidRPr="00896F1E">
        <w:rPr>
          <w:rPrChange w:id="53" w:author="Editors" w:date="2021-10-15T16:27:00Z">
            <w:rPr>
              <w:szCs w:val="24"/>
              <w:lang w:val="en-CA"/>
            </w:rPr>
          </w:rPrChange>
        </w:rPr>
        <w:t>a letter from the launch service provider indicating that the launch is delayed because of a delay affecting the co-passenger satellite);</w:t>
      </w:r>
    </w:p>
    <w:p w14:paraId="7E50A6F0" w14:textId="77777777" w:rsidR="008B2CEF" w:rsidRPr="00896F1E" w:rsidRDefault="008B2CEF" w:rsidP="00574DA9">
      <w:pPr>
        <w:pStyle w:val="enumlev1"/>
        <w:rPr>
          <w:rPrChange w:id="54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55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56" w:author="Editors" w:date="2021-10-15T16:27:00Z">
            <w:rPr>
              <w:szCs w:val="24"/>
              <w:lang w:val="en-CA"/>
            </w:rPr>
          </w:rPrChange>
        </w:rPr>
        <w:tab/>
        <w:t>sufficient detail to justify the length of the requested extension period; and</w:t>
      </w:r>
    </w:p>
    <w:p w14:paraId="7721496F" w14:textId="77777777" w:rsidR="008B2CEF" w:rsidRPr="00896F1E" w:rsidRDefault="008B2CEF" w:rsidP="00574DA9">
      <w:pPr>
        <w:pStyle w:val="enumlev1"/>
        <w:rPr>
          <w:rPrChange w:id="57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rPrChange w:id="58" w:author="Editors" w:date="2021-10-15T16:27:00Z">
            <w:rPr>
              <w:szCs w:val="24"/>
              <w:lang w:val="en-CA"/>
            </w:rPr>
          </w:rPrChange>
        </w:rPr>
        <w:t>–</w:t>
      </w:r>
      <w:r w:rsidRPr="00896F1E">
        <w:rPr>
          <w:rPrChange w:id="59" w:author="Editors" w:date="2021-10-15T16:27:00Z">
            <w:rPr>
              <w:szCs w:val="24"/>
              <w:lang w:val="en-CA"/>
            </w:rPr>
          </w:rPrChange>
        </w:rPr>
        <w:tab/>
        <w:t>any other relevant information and documentation.</w:t>
      </w:r>
    </w:p>
    <w:p w14:paraId="530B1817" w14:textId="3437F1EC" w:rsidR="008B2CEF" w:rsidRPr="00896F1E" w:rsidRDefault="008B2CEF" w:rsidP="008B2CEF">
      <w:pPr>
        <w:tabs>
          <w:tab w:val="left" w:pos="3402"/>
        </w:tabs>
        <w:spacing w:line="280" w:lineRule="exact"/>
        <w:rPr>
          <w:szCs w:val="24"/>
          <w:rPrChange w:id="60" w:author="Editors" w:date="2021-10-15T16:27:00Z">
            <w:rPr>
              <w:szCs w:val="24"/>
              <w:lang w:val="en-CA"/>
            </w:rPr>
          </w:rPrChange>
        </w:rPr>
      </w:pPr>
      <w:r w:rsidRPr="00896F1E">
        <w:rPr>
          <w:szCs w:val="24"/>
          <w:rPrChange w:id="61" w:author="Editors" w:date="2021-10-15T16:27:00Z">
            <w:rPr>
              <w:szCs w:val="24"/>
              <w:lang w:val="en-CA"/>
            </w:rPr>
          </w:rPrChange>
        </w:rPr>
        <w:t xml:space="preserve">When considering requests that qualify as force majeure or co-passenger delay, WRC-19 instructs the RRB to continue to </w:t>
      </w:r>
      <w:proofErr w:type="gramStart"/>
      <w:r w:rsidRPr="00896F1E">
        <w:rPr>
          <w:szCs w:val="24"/>
          <w:rPrChange w:id="62" w:author="Editors" w:date="2021-10-15T16:27:00Z">
            <w:rPr>
              <w:szCs w:val="24"/>
              <w:lang w:val="en-CA"/>
            </w:rPr>
          </w:rPrChange>
        </w:rPr>
        <w:t>take into account</w:t>
      </w:r>
      <w:proofErr w:type="gramEnd"/>
      <w:r w:rsidRPr="00896F1E">
        <w:rPr>
          <w:szCs w:val="24"/>
          <w:rPrChange w:id="63" w:author="Editors" w:date="2021-10-15T16:27:00Z">
            <w:rPr>
              <w:szCs w:val="24"/>
              <w:lang w:val="en-CA"/>
            </w:rPr>
          </w:rPrChange>
        </w:rPr>
        <w:t xml:space="preserve"> the use of electric propulsion on a case</w:t>
      </w:r>
      <w:r w:rsidR="00574DA9">
        <w:rPr>
          <w:szCs w:val="24"/>
        </w:rPr>
        <w:noBreakHyphen/>
      </w:r>
      <w:r w:rsidRPr="00896F1E">
        <w:rPr>
          <w:szCs w:val="24"/>
          <w:rPrChange w:id="64" w:author="Editors" w:date="2021-10-15T16:27:00Z">
            <w:rPr>
              <w:szCs w:val="24"/>
              <w:lang w:val="en-CA"/>
            </w:rPr>
          </w:rPrChange>
        </w:rPr>
        <w:t>by</w:t>
      </w:r>
      <w:r w:rsidR="00574DA9">
        <w:rPr>
          <w:szCs w:val="24"/>
        </w:rPr>
        <w:noBreakHyphen/>
      </w:r>
      <w:r w:rsidRPr="00896F1E">
        <w:rPr>
          <w:szCs w:val="24"/>
          <w:rPrChange w:id="65" w:author="Editors" w:date="2021-10-15T16:27:00Z">
            <w:rPr>
              <w:szCs w:val="24"/>
              <w:lang w:val="en-CA"/>
            </w:rPr>
          </w:rPrChange>
        </w:rPr>
        <w:t>case basis when deciding on the length of the extension, based on the merits of each individual case.”</w:t>
      </w:r>
    </w:p>
    <w:p w14:paraId="016C9B9E" w14:textId="77777777" w:rsidR="00B63DC3" w:rsidRPr="0069500F" w:rsidRDefault="00B63DC3" w:rsidP="0023544A">
      <w:pPr>
        <w:jc w:val="center"/>
      </w:pPr>
      <w:r w:rsidRPr="0069500F">
        <w:t>___________________</w:t>
      </w:r>
    </w:p>
    <w:p w14:paraId="3E9A9A72" w14:textId="527CDBBA" w:rsidR="00B63DC3" w:rsidRDefault="00B63DC3" w:rsidP="00B63DC3"/>
    <w:p w14:paraId="1B064F4E" w14:textId="5C1D29EB" w:rsidR="008919D9" w:rsidRDefault="008919D9" w:rsidP="00B63DC3"/>
    <w:p w14:paraId="65DDFA41" w14:textId="0FD6804F" w:rsidR="008919D9" w:rsidRDefault="008919D9" w:rsidP="00B63DC3"/>
    <w:p w14:paraId="3305115F" w14:textId="55AF9045" w:rsidR="008919D9" w:rsidRDefault="008919D9" w:rsidP="00B63DC3"/>
    <w:p w14:paraId="4B3E828E" w14:textId="3823531C" w:rsidR="00574DA9" w:rsidRDefault="00574DA9" w:rsidP="00B63DC3"/>
    <w:p w14:paraId="3E3824A0" w14:textId="0AE1E499" w:rsidR="00574DA9" w:rsidRDefault="00574DA9" w:rsidP="00B63DC3"/>
    <w:p w14:paraId="170B663A" w14:textId="2B5D6BBB" w:rsidR="00574DA9" w:rsidRDefault="00574DA9" w:rsidP="00B63DC3"/>
    <w:p w14:paraId="39FAA24D" w14:textId="5F3134BE" w:rsidR="00574DA9" w:rsidRDefault="00574DA9" w:rsidP="00B63DC3"/>
    <w:p w14:paraId="7DC155E1" w14:textId="7D08986A" w:rsidR="00574DA9" w:rsidRDefault="00574DA9" w:rsidP="00B63DC3"/>
    <w:p w14:paraId="4DCC0821" w14:textId="77777777" w:rsidR="00574DA9" w:rsidRDefault="00574DA9" w:rsidP="00B63DC3"/>
    <w:p w14:paraId="704778B5" w14:textId="77777777" w:rsidR="008919D9" w:rsidRDefault="008919D9" w:rsidP="00B63DC3"/>
    <w:p w14:paraId="4C23DB09" w14:textId="77777777" w:rsidR="00304A93" w:rsidRDefault="00304A93" w:rsidP="00B63DC3"/>
    <w:p w14:paraId="1696C27C" w14:textId="77777777" w:rsidR="00304A93" w:rsidRDefault="00304A93" w:rsidP="00B63DC3"/>
    <w:sectPr w:rsidR="00304A93" w:rsidSect="00365224">
      <w:headerReference w:type="even" r:id="rId8"/>
      <w:headerReference w:type="defaul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0D749" w14:textId="77777777" w:rsidR="00D975F5" w:rsidRDefault="00D975F5">
      <w:r>
        <w:separator/>
      </w:r>
    </w:p>
  </w:endnote>
  <w:endnote w:type="continuationSeparator" w:id="0">
    <w:p w14:paraId="7CC38285" w14:textId="77777777" w:rsidR="00D975F5" w:rsidRDefault="00D9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425BE" w14:textId="77777777" w:rsidR="00D975F5" w:rsidRDefault="00D975F5">
      <w:r>
        <w:rPr>
          <w:b/>
        </w:rPr>
        <w:t>_______________</w:t>
      </w:r>
    </w:p>
  </w:footnote>
  <w:footnote w:type="continuationSeparator" w:id="0">
    <w:p w14:paraId="768203FF" w14:textId="77777777" w:rsidR="00D975F5" w:rsidRDefault="00D97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74DA9" w14:paraId="248845EB" w14:textId="77777777" w:rsidTr="005B236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D2E61A" w14:textId="01A18FB9" w:rsidR="00574DA9" w:rsidRDefault="00574DA9" w:rsidP="00574DA9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D229C5" w14:textId="77777777" w:rsidR="00574DA9" w:rsidRDefault="00574DA9" w:rsidP="00574DA9">
          <w:pPr>
            <w:pStyle w:val="HeaderRegProc"/>
            <w:rPr>
              <w:lang w:val="fr-FR"/>
            </w:rPr>
          </w:pP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99387E" w14:textId="77777777" w:rsidR="00574DA9" w:rsidRDefault="00574DA9" w:rsidP="00574DA9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191004" w14:textId="77777777" w:rsidR="00574DA9" w:rsidRDefault="00574DA9" w:rsidP="00574DA9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 1</w:t>
          </w:r>
        </w:p>
      </w:tc>
    </w:tr>
  </w:tbl>
  <w:p w14:paraId="4FF8A148" w14:textId="77777777" w:rsidR="00574DA9" w:rsidRDefault="00574D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61CD6" w14:paraId="3B922FC0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87DAE1" w14:textId="565622A0" w:rsidR="00A61CD6" w:rsidRDefault="00A61CD6" w:rsidP="00A61CD6">
          <w:pPr>
            <w:pStyle w:val="HeaderRegProc"/>
            <w:ind w:right="360" w:firstLine="360"/>
            <w:jc w:val="left"/>
          </w:pPr>
          <w:proofErr w:type="spellStart"/>
          <w:r>
            <w:t>Part</w:t>
          </w:r>
          <w:proofErr w:type="spellEnd"/>
          <w:r>
            <w:t xml:space="preserve"> A11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E4D869" w14:textId="40FD55FC" w:rsidR="00A61CD6" w:rsidRDefault="00A61CD6" w:rsidP="00A61CD6">
          <w:pPr>
            <w:pStyle w:val="HeaderRegProc"/>
            <w:rPr>
              <w:lang w:val="fr-FR"/>
            </w:rPr>
          </w:pP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4EF28F" w14:textId="77777777" w:rsidR="00A61CD6" w:rsidRDefault="00A61CD6" w:rsidP="00A61CD6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BC3D8D" w14:textId="7767654D" w:rsidR="00A61CD6" w:rsidRDefault="00A61CD6" w:rsidP="00A61CD6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>
            <w:t xml:space="preserve"> </w:t>
          </w:r>
          <w:r w:rsidR="00E844FD">
            <w:t>1</w:t>
          </w:r>
        </w:p>
      </w:tc>
    </w:tr>
  </w:tbl>
  <w:p w14:paraId="3368979A" w14:textId="77777777" w:rsidR="001572A9" w:rsidRPr="0023544A" w:rsidRDefault="001572A9" w:rsidP="00235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6B0C38"/>
    <w:multiLevelType w:val="hybridMultilevel"/>
    <w:tmpl w:val="D99A8ED2"/>
    <w:lvl w:ilvl="0" w:tplc="8B526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s">
    <w15:presenceInfo w15:providerId="None" w15:userId="Edito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BD1"/>
    <w:rsid w:val="00016F65"/>
    <w:rsid w:val="0002490E"/>
    <w:rsid w:val="00051837"/>
    <w:rsid w:val="000659D3"/>
    <w:rsid w:val="00073358"/>
    <w:rsid w:val="00081CA0"/>
    <w:rsid w:val="000A2CD9"/>
    <w:rsid w:val="000A64E4"/>
    <w:rsid w:val="000B4AC9"/>
    <w:rsid w:val="000D4791"/>
    <w:rsid w:val="00105BC1"/>
    <w:rsid w:val="00121953"/>
    <w:rsid w:val="00155795"/>
    <w:rsid w:val="0015592B"/>
    <w:rsid w:val="001572A9"/>
    <w:rsid w:val="0016133F"/>
    <w:rsid w:val="00172FC3"/>
    <w:rsid w:val="001905D9"/>
    <w:rsid w:val="00195B3F"/>
    <w:rsid w:val="001A3CF5"/>
    <w:rsid w:val="001C15B5"/>
    <w:rsid w:val="001C5231"/>
    <w:rsid w:val="001F4AA8"/>
    <w:rsid w:val="00232FB0"/>
    <w:rsid w:val="0023544A"/>
    <w:rsid w:val="002652A5"/>
    <w:rsid w:val="002A2AAD"/>
    <w:rsid w:val="00304A93"/>
    <w:rsid w:val="003106BC"/>
    <w:rsid w:val="0035319D"/>
    <w:rsid w:val="00362EDF"/>
    <w:rsid w:val="003640DF"/>
    <w:rsid w:val="00365224"/>
    <w:rsid w:val="00393AE5"/>
    <w:rsid w:val="00393D1B"/>
    <w:rsid w:val="003D115E"/>
    <w:rsid w:val="003F052E"/>
    <w:rsid w:val="00413951"/>
    <w:rsid w:val="00415437"/>
    <w:rsid w:val="004468F6"/>
    <w:rsid w:val="004623C8"/>
    <w:rsid w:val="00496185"/>
    <w:rsid w:val="0049691A"/>
    <w:rsid w:val="00496976"/>
    <w:rsid w:val="004A2559"/>
    <w:rsid w:val="004A29C9"/>
    <w:rsid w:val="004B0823"/>
    <w:rsid w:val="004C0641"/>
    <w:rsid w:val="004C2CD2"/>
    <w:rsid w:val="005034D7"/>
    <w:rsid w:val="00532D1F"/>
    <w:rsid w:val="00533768"/>
    <w:rsid w:val="00552DA9"/>
    <w:rsid w:val="00554361"/>
    <w:rsid w:val="00572EA0"/>
    <w:rsid w:val="00573907"/>
    <w:rsid w:val="00574DA9"/>
    <w:rsid w:val="00587117"/>
    <w:rsid w:val="00593162"/>
    <w:rsid w:val="005A1312"/>
    <w:rsid w:val="005A5B24"/>
    <w:rsid w:val="005A6A45"/>
    <w:rsid w:val="005A7374"/>
    <w:rsid w:val="005B5554"/>
    <w:rsid w:val="005C1258"/>
    <w:rsid w:val="005D64FA"/>
    <w:rsid w:val="005F52EB"/>
    <w:rsid w:val="006137A9"/>
    <w:rsid w:val="0065495A"/>
    <w:rsid w:val="00662E1B"/>
    <w:rsid w:val="00666193"/>
    <w:rsid w:val="0069500F"/>
    <w:rsid w:val="006A5B96"/>
    <w:rsid w:val="006B0BD6"/>
    <w:rsid w:val="006C4168"/>
    <w:rsid w:val="006F2FFC"/>
    <w:rsid w:val="006F5691"/>
    <w:rsid w:val="00705BD1"/>
    <w:rsid w:val="007062FD"/>
    <w:rsid w:val="0073371B"/>
    <w:rsid w:val="00761872"/>
    <w:rsid w:val="00784E3E"/>
    <w:rsid w:val="0081713E"/>
    <w:rsid w:val="00817A56"/>
    <w:rsid w:val="008919D9"/>
    <w:rsid w:val="008B2CEF"/>
    <w:rsid w:val="008D5D08"/>
    <w:rsid w:val="008E33F8"/>
    <w:rsid w:val="008F0A0E"/>
    <w:rsid w:val="00914EF4"/>
    <w:rsid w:val="009402A0"/>
    <w:rsid w:val="00961CAA"/>
    <w:rsid w:val="00966BEF"/>
    <w:rsid w:val="00976694"/>
    <w:rsid w:val="009804BA"/>
    <w:rsid w:val="009A0CF6"/>
    <w:rsid w:val="009E4EA7"/>
    <w:rsid w:val="009E7087"/>
    <w:rsid w:val="009F3505"/>
    <w:rsid w:val="00A244E7"/>
    <w:rsid w:val="00A2787A"/>
    <w:rsid w:val="00A44FD1"/>
    <w:rsid w:val="00A61CD6"/>
    <w:rsid w:val="00A83C2C"/>
    <w:rsid w:val="00A96676"/>
    <w:rsid w:val="00AA32A2"/>
    <w:rsid w:val="00AB1062"/>
    <w:rsid w:val="00AB4677"/>
    <w:rsid w:val="00AE5055"/>
    <w:rsid w:val="00AF649D"/>
    <w:rsid w:val="00B05101"/>
    <w:rsid w:val="00B27A40"/>
    <w:rsid w:val="00B34F42"/>
    <w:rsid w:val="00B609A2"/>
    <w:rsid w:val="00B63DC3"/>
    <w:rsid w:val="00BA4048"/>
    <w:rsid w:val="00BE472D"/>
    <w:rsid w:val="00BF29F7"/>
    <w:rsid w:val="00BF4C5E"/>
    <w:rsid w:val="00C22DB3"/>
    <w:rsid w:val="00C43873"/>
    <w:rsid w:val="00C535A6"/>
    <w:rsid w:val="00C77365"/>
    <w:rsid w:val="00C82C70"/>
    <w:rsid w:val="00C94CCD"/>
    <w:rsid w:val="00CA3D79"/>
    <w:rsid w:val="00CB38E1"/>
    <w:rsid w:val="00CB72FC"/>
    <w:rsid w:val="00CC13B6"/>
    <w:rsid w:val="00CD0511"/>
    <w:rsid w:val="00CD423D"/>
    <w:rsid w:val="00D130EF"/>
    <w:rsid w:val="00D23E43"/>
    <w:rsid w:val="00D700DC"/>
    <w:rsid w:val="00D84FDC"/>
    <w:rsid w:val="00D905BB"/>
    <w:rsid w:val="00D95169"/>
    <w:rsid w:val="00D975F5"/>
    <w:rsid w:val="00DA1E26"/>
    <w:rsid w:val="00DC6BD3"/>
    <w:rsid w:val="00DF0E47"/>
    <w:rsid w:val="00DF160E"/>
    <w:rsid w:val="00DF1968"/>
    <w:rsid w:val="00E0742F"/>
    <w:rsid w:val="00E1111E"/>
    <w:rsid w:val="00E4410A"/>
    <w:rsid w:val="00E720BB"/>
    <w:rsid w:val="00E82821"/>
    <w:rsid w:val="00E844FD"/>
    <w:rsid w:val="00E85582"/>
    <w:rsid w:val="00EA3B45"/>
    <w:rsid w:val="00EB1CEC"/>
    <w:rsid w:val="00ED3D51"/>
    <w:rsid w:val="00ED6EF7"/>
    <w:rsid w:val="00EE2D54"/>
    <w:rsid w:val="00F327DA"/>
    <w:rsid w:val="00F51205"/>
    <w:rsid w:val="00F60C74"/>
    <w:rsid w:val="00F857B2"/>
    <w:rsid w:val="00F878DB"/>
    <w:rsid w:val="00FA6B97"/>
    <w:rsid w:val="00FA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3E577D"/>
  <w15:docId w15:val="{E1EE19B8-37CA-435E-8184-99EB2FA5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B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6133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16133F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16133F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6133F"/>
    <w:pPr>
      <w:outlineLvl w:val="3"/>
    </w:pPr>
  </w:style>
  <w:style w:type="paragraph" w:styleId="Heading5">
    <w:name w:val="heading 5"/>
    <w:basedOn w:val="Heading3"/>
    <w:next w:val="Normal"/>
    <w:qFormat/>
    <w:rsid w:val="0016133F"/>
    <w:pPr>
      <w:outlineLvl w:val="4"/>
    </w:pPr>
  </w:style>
  <w:style w:type="paragraph" w:styleId="Heading6">
    <w:name w:val="heading 6"/>
    <w:basedOn w:val="Heading3"/>
    <w:next w:val="Normal"/>
    <w:qFormat/>
    <w:rsid w:val="0016133F"/>
    <w:pPr>
      <w:outlineLvl w:val="5"/>
    </w:pPr>
  </w:style>
  <w:style w:type="paragraph" w:styleId="Heading7">
    <w:name w:val="heading 7"/>
    <w:basedOn w:val="Heading3"/>
    <w:next w:val="Normal"/>
    <w:qFormat/>
    <w:rsid w:val="0016133F"/>
    <w:pPr>
      <w:outlineLvl w:val="6"/>
    </w:pPr>
  </w:style>
  <w:style w:type="paragraph" w:styleId="Heading8">
    <w:name w:val="heading 8"/>
    <w:basedOn w:val="Heading3"/>
    <w:next w:val="Normal"/>
    <w:qFormat/>
    <w:rsid w:val="0016133F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1613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16133F"/>
    <w:rPr>
      <w:vertAlign w:val="superscript"/>
    </w:rPr>
  </w:style>
  <w:style w:type="paragraph" w:styleId="TOC8">
    <w:name w:val="toc 8"/>
    <w:basedOn w:val="Normal"/>
    <w:next w:val="Normal"/>
    <w:semiHidden/>
    <w:rsid w:val="0016133F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16133F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16133F"/>
    <w:pPr>
      <w:ind w:left="3913"/>
    </w:pPr>
  </w:style>
  <w:style w:type="paragraph" w:styleId="TOC4">
    <w:name w:val="toc 4"/>
    <w:basedOn w:val="TOC3"/>
    <w:next w:val="Normal"/>
    <w:semiHidden/>
    <w:rsid w:val="0016133F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16133F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16133F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16133F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16133F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16133F"/>
  </w:style>
  <w:style w:type="paragraph" w:styleId="Footer">
    <w:name w:val="footer"/>
    <w:basedOn w:val="Normal"/>
    <w:rsid w:val="0016133F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16133F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rsid w:val="0016133F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16133F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16133F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16133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16133F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16133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6133F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16133F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16133F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16133F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16133F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16133F"/>
  </w:style>
  <w:style w:type="paragraph" w:customStyle="1" w:styleId="Figure0">
    <w:name w:val="Figure_#"/>
    <w:basedOn w:val="Table"/>
    <w:next w:val="FigureTitle"/>
    <w:rsid w:val="0016133F"/>
  </w:style>
  <w:style w:type="paragraph" w:customStyle="1" w:styleId="FigureTitle">
    <w:name w:val="Figure_Title"/>
    <w:basedOn w:val="TableTitle"/>
    <w:next w:val="Normal"/>
    <w:rsid w:val="0016133F"/>
    <w:pPr>
      <w:spacing w:after="720"/>
    </w:pPr>
  </w:style>
  <w:style w:type="paragraph" w:customStyle="1" w:styleId="Annex">
    <w:name w:val="Annex_#"/>
    <w:basedOn w:val="Art"/>
    <w:next w:val="AnnexRef"/>
    <w:rsid w:val="0016133F"/>
  </w:style>
  <w:style w:type="paragraph" w:customStyle="1" w:styleId="Art">
    <w:name w:val="Art_#"/>
    <w:basedOn w:val="Normal"/>
    <w:next w:val="Arttitle"/>
    <w:rsid w:val="0016133F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16133F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16133F"/>
    <w:pPr>
      <w:spacing w:before="360"/>
    </w:pPr>
  </w:style>
  <w:style w:type="paragraph" w:customStyle="1" w:styleId="AnnexRef">
    <w:name w:val="Annex_Ref"/>
    <w:basedOn w:val="Normal"/>
    <w:rsid w:val="0016133F"/>
    <w:pPr>
      <w:jc w:val="center"/>
    </w:pPr>
  </w:style>
  <w:style w:type="paragraph" w:customStyle="1" w:styleId="AnnexTitle">
    <w:name w:val="Annex_Title"/>
    <w:basedOn w:val="Arttitle"/>
    <w:next w:val="Normal"/>
    <w:rsid w:val="0016133F"/>
    <w:pPr>
      <w:spacing w:after="0"/>
    </w:pPr>
  </w:style>
  <w:style w:type="paragraph" w:customStyle="1" w:styleId="Appendix">
    <w:name w:val="Appendix_#"/>
    <w:basedOn w:val="Art"/>
    <w:next w:val="AppendixTitle"/>
    <w:rsid w:val="0016133F"/>
  </w:style>
  <w:style w:type="paragraph" w:customStyle="1" w:styleId="AppendixTitle">
    <w:name w:val="Appendix_Title"/>
    <w:basedOn w:val="Arttitle"/>
    <w:next w:val="Normal"/>
    <w:rsid w:val="0016133F"/>
  </w:style>
  <w:style w:type="paragraph" w:customStyle="1" w:styleId="headfoot">
    <w:name w:val="head_foot"/>
    <w:basedOn w:val="Normal"/>
    <w:next w:val="Normalaftertitle"/>
    <w:rsid w:val="0016133F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16133F"/>
  </w:style>
  <w:style w:type="paragraph" w:customStyle="1" w:styleId="RefTitle">
    <w:name w:val="Ref_Title"/>
    <w:basedOn w:val="Normal"/>
    <w:next w:val="RefText"/>
    <w:rsid w:val="0016133F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16133F"/>
  </w:style>
  <w:style w:type="paragraph" w:customStyle="1" w:styleId="listitem">
    <w:name w:val="listitem"/>
    <w:basedOn w:val="Normal"/>
    <w:rsid w:val="0016133F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16133F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16133F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16133F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16133F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16133F"/>
    <w:rPr>
      <w:sz w:val="32"/>
    </w:rPr>
  </w:style>
  <w:style w:type="paragraph" w:customStyle="1" w:styleId="Protfin">
    <w:name w:val="Prot_fin"/>
    <w:basedOn w:val="Normal"/>
    <w:next w:val="Normalaftertitle"/>
    <w:rsid w:val="0016133F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16133F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16133F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16133F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16133F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16133F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16133F"/>
  </w:style>
  <w:style w:type="paragraph" w:customStyle="1" w:styleId="Restitle">
    <w:name w:val="Res_title"/>
    <w:basedOn w:val="Arttitle"/>
    <w:next w:val="headfoot"/>
    <w:rsid w:val="0016133F"/>
    <w:pPr>
      <w:spacing w:after="120"/>
    </w:pPr>
  </w:style>
  <w:style w:type="paragraph" w:customStyle="1" w:styleId="Rec">
    <w:name w:val="Rec_#"/>
    <w:basedOn w:val="Res"/>
    <w:next w:val="Rectitle"/>
    <w:rsid w:val="0016133F"/>
  </w:style>
  <w:style w:type="paragraph" w:customStyle="1" w:styleId="Rectitle">
    <w:name w:val="Rec_title"/>
    <w:basedOn w:val="Restitle"/>
    <w:next w:val="headfoot"/>
    <w:rsid w:val="0016133F"/>
  </w:style>
  <w:style w:type="paragraph" w:customStyle="1" w:styleId="Equation">
    <w:name w:val="Equation"/>
    <w:basedOn w:val="Normal"/>
    <w:rsid w:val="0016133F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16133F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16133F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16133F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16133F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16133F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16133F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16133F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16133F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16133F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16133F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16133F"/>
  </w:style>
  <w:style w:type="paragraph" w:customStyle="1" w:styleId="TableFin">
    <w:name w:val="Table_Fin"/>
    <w:basedOn w:val="Normal"/>
    <w:rsid w:val="0016133F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16133F"/>
  </w:style>
  <w:style w:type="paragraph" w:customStyle="1" w:styleId="head">
    <w:name w:val="head"/>
    <w:basedOn w:val="headfoot"/>
    <w:rsid w:val="0016133F"/>
  </w:style>
  <w:style w:type="paragraph" w:customStyle="1" w:styleId="foot">
    <w:name w:val="foot"/>
    <w:basedOn w:val="headfoot"/>
    <w:rsid w:val="0016133F"/>
  </w:style>
  <w:style w:type="character" w:customStyle="1" w:styleId="href">
    <w:name w:val="href"/>
    <w:basedOn w:val="DefaultParagraphFont"/>
    <w:rsid w:val="0016133F"/>
  </w:style>
  <w:style w:type="paragraph" w:customStyle="1" w:styleId="Section2">
    <w:name w:val="Section_2"/>
    <w:basedOn w:val="Section1"/>
    <w:rsid w:val="0016133F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16133F"/>
    <w:rPr>
      <w:b w:val="0"/>
    </w:rPr>
  </w:style>
  <w:style w:type="paragraph" w:customStyle="1" w:styleId="EquationLegend">
    <w:name w:val="Equation_Legend"/>
    <w:basedOn w:val="NormalIndent"/>
    <w:rsid w:val="0016133F"/>
  </w:style>
  <w:style w:type="paragraph" w:customStyle="1" w:styleId="Call">
    <w:name w:val="Call"/>
    <w:basedOn w:val="Normal"/>
    <w:next w:val="Normal"/>
    <w:rsid w:val="0016133F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16133F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16133F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16133F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16133F"/>
    <w:rPr>
      <w:b w:val="0"/>
      <w:i/>
    </w:rPr>
  </w:style>
  <w:style w:type="paragraph" w:styleId="TableofFigures">
    <w:name w:val="table of figures"/>
    <w:basedOn w:val="Normal"/>
    <w:next w:val="Normal"/>
    <w:semiHidden/>
    <w:rsid w:val="0016133F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16133F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16133F"/>
    <w:rPr>
      <w:sz w:val="16"/>
    </w:rPr>
  </w:style>
  <w:style w:type="paragraph" w:styleId="CommentText">
    <w:name w:val="annotation text"/>
    <w:basedOn w:val="Normal"/>
    <w:semiHidden/>
    <w:rsid w:val="0016133F"/>
    <w:rPr>
      <w:sz w:val="20"/>
      <w:lang w:val="fr-FR"/>
    </w:rPr>
  </w:style>
  <w:style w:type="paragraph" w:customStyle="1" w:styleId="Tabletext0">
    <w:name w:val="Table_text"/>
    <w:basedOn w:val="Normal"/>
    <w:rsid w:val="0016133F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16133F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16133F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16133F"/>
  </w:style>
  <w:style w:type="character" w:customStyle="1" w:styleId="Apprefdef">
    <w:name w:val="App_ref_def"/>
    <w:basedOn w:val="DefaultParagraphFont"/>
    <w:rsid w:val="0016133F"/>
  </w:style>
  <w:style w:type="character" w:customStyle="1" w:styleId="Resrefdef">
    <w:name w:val="Res_ref_def"/>
    <w:basedOn w:val="DefaultParagraphFont"/>
    <w:rsid w:val="0016133F"/>
  </w:style>
  <w:style w:type="paragraph" w:customStyle="1" w:styleId="HeaderRegProc">
    <w:name w:val="Header_RegProc"/>
    <w:basedOn w:val="Normal"/>
    <w:rsid w:val="0016133F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16133F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16133F"/>
  </w:style>
  <w:style w:type="character" w:customStyle="1" w:styleId="Style1">
    <w:name w:val="Style1"/>
    <w:basedOn w:val="DefaultParagraphFont"/>
    <w:rsid w:val="0016133F"/>
  </w:style>
  <w:style w:type="character" w:customStyle="1" w:styleId="Appdef">
    <w:name w:val="App_def"/>
    <w:basedOn w:val="DefaultParagraphFont"/>
    <w:rsid w:val="0016133F"/>
    <w:rPr>
      <w:b/>
      <w:color w:val="FFCC00"/>
    </w:rPr>
  </w:style>
  <w:style w:type="character" w:customStyle="1" w:styleId="Appref">
    <w:name w:val="App_ref"/>
    <w:basedOn w:val="DefaultParagraphFont"/>
    <w:rsid w:val="0016133F"/>
    <w:rPr>
      <w:color w:val="3366FF"/>
    </w:rPr>
  </w:style>
  <w:style w:type="character" w:customStyle="1" w:styleId="Artdef">
    <w:name w:val="Art_def"/>
    <w:basedOn w:val="DefaultParagraphFont"/>
    <w:rsid w:val="0016133F"/>
    <w:rPr>
      <w:b/>
      <w:color w:val="FFCC00"/>
    </w:rPr>
  </w:style>
  <w:style w:type="character" w:customStyle="1" w:styleId="Artref">
    <w:name w:val="Art_ref"/>
    <w:basedOn w:val="DefaultParagraphFont"/>
    <w:rsid w:val="0016133F"/>
    <w:rPr>
      <w:color w:val="3366FF"/>
    </w:rPr>
  </w:style>
  <w:style w:type="character" w:customStyle="1" w:styleId="Recdef">
    <w:name w:val="Rec_def"/>
    <w:basedOn w:val="DefaultParagraphFont"/>
    <w:rsid w:val="0016133F"/>
    <w:rPr>
      <w:b/>
      <w:color w:val="FFCC00"/>
    </w:rPr>
  </w:style>
  <w:style w:type="character" w:customStyle="1" w:styleId="Recref">
    <w:name w:val="Rec_ref"/>
    <w:basedOn w:val="DefaultParagraphFont"/>
    <w:rsid w:val="0016133F"/>
    <w:rPr>
      <w:color w:val="3366FF"/>
    </w:rPr>
  </w:style>
  <w:style w:type="character" w:customStyle="1" w:styleId="Resdef">
    <w:name w:val="Res_def"/>
    <w:basedOn w:val="DefaultParagraphFont"/>
    <w:rsid w:val="0016133F"/>
    <w:rPr>
      <w:b/>
      <w:color w:val="FFCC00"/>
    </w:rPr>
  </w:style>
  <w:style w:type="character" w:customStyle="1" w:styleId="Resref">
    <w:name w:val="Res_ref"/>
    <w:basedOn w:val="DefaultParagraphFont"/>
    <w:rsid w:val="0016133F"/>
    <w:rPr>
      <w:color w:val="3366FF"/>
    </w:rPr>
  </w:style>
  <w:style w:type="character" w:customStyle="1" w:styleId="Tableref0">
    <w:name w:val="Table_ref"/>
    <w:basedOn w:val="DefaultParagraphFont"/>
    <w:rsid w:val="0016133F"/>
    <w:rPr>
      <w:color w:val="3366FF"/>
    </w:rPr>
  </w:style>
  <w:style w:type="character" w:customStyle="1" w:styleId="Appref0">
    <w:name w:val="App#_ref"/>
    <w:basedOn w:val="DefaultParagraphFont"/>
    <w:rsid w:val="0016133F"/>
  </w:style>
  <w:style w:type="character" w:customStyle="1" w:styleId="Artref0">
    <w:name w:val="Art#_ref"/>
    <w:basedOn w:val="DefaultParagraphFont"/>
    <w:rsid w:val="0016133F"/>
  </w:style>
  <w:style w:type="character" w:customStyle="1" w:styleId="Resref0">
    <w:name w:val="Res#_ref"/>
    <w:basedOn w:val="DefaultParagraphFont"/>
    <w:rsid w:val="0016133F"/>
  </w:style>
  <w:style w:type="character" w:customStyle="1" w:styleId="FootnoteTextChar">
    <w:name w:val="Footnote Text Char"/>
    <w:basedOn w:val="DefaultParagraphFont"/>
    <w:link w:val="FootnoteText"/>
    <w:rsid w:val="00BF29F7"/>
    <w:rPr>
      <w:lang w:val="en-GB" w:eastAsia="en-US" w:bidi="ar-SA"/>
    </w:rPr>
  </w:style>
  <w:style w:type="paragraph" w:customStyle="1" w:styleId="Char">
    <w:name w:val="Char"/>
    <w:basedOn w:val="Normal"/>
    <w:rsid w:val="00BF29F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paragraph" w:customStyle="1" w:styleId="TabletitleBR">
    <w:name w:val="Table_title_BR"/>
    <w:basedOn w:val="Normal"/>
    <w:next w:val="Tablehead0"/>
    <w:rsid w:val="00232FB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table" w:styleId="TableGrid">
    <w:name w:val="Table Grid"/>
    <w:basedOn w:val="TableNormal"/>
    <w:rsid w:val="00232FB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title">
    <w:name w:val="Question_title"/>
    <w:basedOn w:val="Rectitle"/>
    <w:next w:val="Normal"/>
    <w:rsid w:val="00232FB0"/>
    <w:pPr>
      <w:tabs>
        <w:tab w:val="left" w:pos="794"/>
        <w:tab w:val="left" w:pos="1191"/>
        <w:tab w:val="left" w:pos="1588"/>
        <w:tab w:val="left" w:pos="1985"/>
      </w:tabs>
      <w:spacing w:before="360" w:after="0"/>
    </w:pPr>
    <w:rPr>
      <w:noProof w:val="0"/>
      <w:lang w:val="en-GB"/>
    </w:rPr>
  </w:style>
  <w:style w:type="paragraph" w:customStyle="1" w:styleId="Equationlegend0">
    <w:name w:val="Equation_legend"/>
    <w:basedOn w:val="Normal"/>
    <w:rsid w:val="005A5B24"/>
    <w:pPr>
      <w:tabs>
        <w:tab w:val="clear" w:pos="1134"/>
        <w:tab w:val="clear" w:pos="1871"/>
        <w:tab w:val="clear" w:pos="2268"/>
        <w:tab w:val="right" w:pos="1814"/>
        <w:tab w:val="left" w:pos="1985"/>
      </w:tabs>
      <w:spacing w:before="80"/>
      <w:ind w:left="1985" w:hanging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4E17F-E57F-4DCA-ACDB-924CF86C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194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GE06 du RR</dc:subject>
  <dc:creator>Composition des Publications</dc:creator>
  <cp:keywords>FOLIOS:  1  -  4</cp:keywords>
  <dc:description>Edition 2009:  10.02.2009/SdN_x000d_
Corr. 24.02.2009/DD  (dict. ok)_x000d_
Corr. ULT:  27.02.2009/DD _x000d_
</dc:description>
  <cp:lastModifiedBy>Berdyeva, Elena</cp:lastModifiedBy>
  <cp:revision>105</cp:revision>
  <cp:lastPrinted>2021-05-25T08:31:00Z</cp:lastPrinted>
  <dcterms:created xsi:type="dcterms:W3CDTF">2012-10-04T09:51:00Z</dcterms:created>
  <dcterms:modified xsi:type="dcterms:W3CDTF">2021-10-20T16:37:00Z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