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A0EDD" w14:textId="77777777" w:rsidR="00542C7C" w:rsidRPr="00A631F8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A631F8">
        <w:rPr>
          <w:szCs w:val="26"/>
          <w:lang w:val="ru-RU"/>
        </w:rPr>
        <w:t>ИЗМЕНЕНИЯ к</w:t>
      </w:r>
      <w:r w:rsidRPr="00A631F8">
        <w:rPr>
          <w:szCs w:val="26"/>
          <w:lang w:val="ru-RU"/>
        </w:rPr>
        <w:br/>
      </w:r>
      <w:r w:rsidRPr="00A631F8">
        <w:rPr>
          <w:szCs w:val="26"/>
          <w:lang w:val="ru-RU"/>
        </w:rPr>
        <w:br/>
        <w:t>Правилам процедуры</w:t>
      </w:r>
    </w:p>
    <w:p w14:paraId="38C8FF10" w14:textId="72931DF2" w:rsidR="00B91137" w:rsidRPr="00A631F8" w:rsidRDefault="00B91137" w:rsidP="002C3C9D">
      <w:pPr>
        <w:jc w:val="center"/>
        <w:rPr>
          <w:szCs w:val="22"/>
          <w:lang w:val="ru-RU"/>
        </w:rPr>
      </w:pPr>
      <w:r w:rsidRPr="00A631F8">
        <w:rPr>
          <w:szCs w:val="22"/>
          <w:lang w:val="ru-RU"/>
        </w:rPr>
        <w:t>(издание 20</w:t>
      </w:r>
      <w:r w:rsidR="00AE46FB" w:rsidRPr="00A631F8">
        <w:rPr>
          <w:szCs w:val="22"/>
          <w:lang w:val="ru-RU"/>
        </w:rPr>
        <w:t>21</w:t>
      </w:r>
      <w:r w:rsidRPr="00A631F8">
        <w:rPr>
          <w:szCs w:val="22"/>
          <w:lang w:val="ru-RU"/>
        </w:rPr>
        <w:t xml:space="preserve"> года),</w:t>
      </w:r>
    </w:p>
    <w:p w14:paraId="11EDED4B" w14:textId="77777777" w:rsidR="00B91137" w:rsidRPr="00A631F8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A631F8">
        <w:rPr>
          <w:rFonts w:ascii="Times New Roman" w:hAnsi="Times New Roman"/>
          <w:szCs w:val="26"/>
          <w:lang w:val="ru-RU"/>
        </w:rPr>
        <w:t xml:space="preserve">утвержденным </w:t>
      </w:r>
      <w:proofErr w:type="spellStart"/>
      <w:r w:rsidRPr="00A631F8">
        <w:rPr>
          <w:rFonts w:ascii="Times New Roman" w:hAnsi="Times New Roman"/>
          <w:szCs w:val="26"/>
          <w:lang w:val="ru-RU"/>
        </w:rPr>
        <w:t>Радиорегламентарным</w:t>
      </w:r>
      <w:proofErr w:type="spellEnd"/>
      <w:r w:rsidRPr="00A631F8">
        <w:rPr>
          <w:rFonts w:ascii="Times New Roman" w:hAnsi="Times New Roman"/>
          <w:szCs w:val="26"/>
          <w:lang w:val="ru-RU"/>
        </w:rPr>
        <w:t xml:space="preserve"> комитетом</w:t>
      </w:r>
      <w:r w:rsidR="002C3C9D" w:rsidRPr="00A631F8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1103"/>
        <w:gridCol w:w="709"/>
        <w:gridCol w:w="1416"/>
        <w:gridCol w:w="1560"/>
        <w:gridCol w:w="1133"/>
        <w:gridCol w:w="2269"/>
      </w:tblGrid>
      <w:tr w:rsidR="0020688E" w:rsidRPr="0092179E" w14:paraId="757AE362" w14:textId="77777777" w:rsidTr="00857696">
        <w:trPr>
          <w:trHeight w:val="938"/>
          <w:tblHeader/>
          <w:jc w:val="center"/>
        </w:trPr>
        <w:tc>
          <w:tcPr>
            <w:tcW w:w="621" w:type="pct"/>
          </w:tcPr>
          <w:p w14:paraId="12988979" w14:textId="77777777" w:rsidR="003475A2" w:rsidRPr="0092179E" w:rsidRDefault="00B91137" w:rsidP="008A5724">
            <w:pPr>
              <w:spacing w:before="60" w:after="60" w:line="220" w:lineRule="exact"/>
              <w:ind w:left="-53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Пересмотр</w:t>
            </w:r>
            <w:r w:rsidR="00627F1D" w:rsidRPr="0092179E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b/>
                <w:bCs/>
                <w:sz w:val="18"/>
                <w:szCs w:val="18"/>
                <w:lang w:val="ru-RU"/>
              </w:rPr>
              <w:t>(Циркуляр №</w:t>
            </w:r>
            <w:r w:rsidR="006E7E02" w:rsidRPr="0092179E">
              <w:rPr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590" w:type="pct"/>
          </w:tcPr>
          <w:p w14:paraId="00DE9DBC" w14:textId="77777777" w:rsidR="003475A2" w:rsidRPr="0092179E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79" w:type="pct"/>
          </w:tcPr>
          <w:p w14:paraId="7755E04D" w14:textId="77777777" w:rsidR="003475A2" w:rsidRPr="0092179E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757" w:type="pct"/>
          </w:tcPr>
          <w:p w14:paraId="348AF438" w14:textId="77777777" w:rsidR="003475A2" w:rsidRPr="0092179E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</w:t>
            </w:r>
            <w:r w:rsidR="0082546F" w:rsidRPr="0092179E">
              <w:rPr>
                <w:b/>
                <w:bCs/>
                <w:sz w:val="18"/>
                <w:szCs w:val="18"/>
                <w:lang w:val="ru-RU"/>
              </w:rPr>
              <w:t>/</w:t>
            </w:r>
            <w:r w:rsidR="00EC554E" w:rsidRPr="0092179E">
              <w:rPr>
                <w:b/>
                <w:bCs/>
                <w:sz w:val="18"/>
                <w:szCs w:val="18"/>
                <w:lang w:val="ru-RU"/>
              </w:rPr>
              <w:t>ПР</w:t>
            </w:r>
          </w:p>
        </w:tc>
        <w:tc>
          <w:tcPr>
            <w:tcW w:w="834" w:type="pct"/>
          </w:tcPr>
          <w:p w14:paraId="51C7CC4E" w14:textId="77777777" w:rsidR="003475A2" w:rsidRPr="0092179E" w:rsidRDefault="006E7E02" w:rsidP="008A5724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606" w:type="pct"/>
          </w:tcPr>
          <w:p w14:paraId="78F59C82" w14:textId="54F44341" w:rsidR="003475A2" w:rsidRPr="0092179E" w:rsidRDefault="00B91137" w:rsidP="004C07A5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213" w:type="pct"/>
          </w:tcPr>
          <w:p w14:paraId="01820EB5" w14:textId="4A2C2814" w:rsidR="003475A2" w:rsidRPr="0092179E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 xml:space="preserve">Страницы для </w:t>
            </w:r>
            <w:r w:rsidR="00B55E16" w:rsidRPr="0092179E">
              <w:rPr>
                <w:b/>
                <w:bCs/>
                <w:sz w:val="18"/>
                <w:szCs w:val="18"/>
                <w:lang w:val="ru-RU"/>
              </w:rPr>
              <w:br/>
            </w:r>
            <w:r w:rsidRPr="0092179E">
              <w:rPr>
                <w:b/>
                <w:bCs/>
                <w:sz w:val="18"/>
                <w:szCs w:val="18"/>
                <w:lang w:val="ru-RU"/>
              </w:rPr>
              <w:t>включения</w:t>
            </w:r>
          </w:p>
        </w:tc>
      </w:tr>
      <w:tr w:rsidR="009D3A81" w:rsidRPr="0092179E" w14:paraId="0A10C17D" w14:textId="77777777" w:rsidTr="00857696">
        <w:trPr>
          <w:trHeight w:val="203"/>
          <w:jc w:val="center"/>
        </w:trPr>
        <w:tc>
          <w:tcPr>
            <w:tcW w:w="621" w:type="pct"/>
            <w:vMerge w:val="restart"/>
          </w:tcPr>
          <w:p w14:paraId="54DBF78F" w14:textId="7B1144F4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z w:val="18"/>
                <w:szCs w:val="18"/>
                <w:lang w:val="ru-RU"/>
              </w:rPr>
              <w:br/>
              <w:t>См. CR/479</w:t>
            </w:r>
          </w:p>
        </w:tc>
        <w:tc>
          <w:tcPr>
            <w:tcW w:w="590" w:type="pct"/>
            <w:vMerge w:val="restart"/>
          </w:tcPr>
          <w:p w14:paraId="15B5136D" w14:textId="06C7F494" w:rsidR="009D3A81" w:rsidRPr="0092179E" w:rsidRDefault="009D3A81" w:rsidP="00D2180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15 октября 2021 г.</w:t>
            </w:r>
          </w:p>
        </w:tc>
        <w:tc>
          <w:tcPr>
            <w:tcW w:w="379" w:type="pct"/>
          </w:tcPr>
          <w:p w14:paraId="43BB87DD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0C57FF9B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26F59A61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37303023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4EB391B2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59E9317B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621C1106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69C60F1C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6E3E8FA4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A11</w:t>
            </w:r>
          </w:p>
          <w:p w14:paraId="09F1F2DA" w14:textId="71198B0C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C1</w:t>
            </w:r>
          </w:p>
        </w:tc>
        <w:tc>
          <w:tcPr>
            <w:tcW w:w="757" w:type="pct"/>
          </w:tcPr>
          <w:p w14:paraId="00469BC1" w14:textId="4BC2F6F3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CT5</w:t>
            </w:r>
          </w:p>
          <w:p w14:paraId="2FD1D903" w14:textId="1188AE7C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CT5</w:t>
            </w:r>
          </w:p>
          <w:p w14:paraId="207F0DC7" w14:textId="0D9B68C6" w:rsidR="009D3A81" w:rsidRPr="0092179E" w:rsidRDefault="009D3A81" w:rsidP="00506F8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Приемлемость</w:t>
            </w:r>
          </w:p>
          <w:p w14:paraId="45404A4F" w14:textId="439A753B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CT9</w:t>
            </w:r>
          </w:p>
          <w:p w14:paraId="4E6F8952" w14:textId="230F8248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CT11</w:t>
            </w:r>
          </w:p>
          <w:p w14:paraId="27F3F9B7" w14:textId="17903C64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ПР4</w:t>
            </w:r>
          </w:p>
          <w:p w14:paraId="55BF9CAC" w14:textId="11E517BC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РЕЗ32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1</w:t>
            </w:r>
          </w:p>
          <w:p w14:paraId="32EA5F5B" w14:textId="42BDF8FC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РЕЗ49</w:t>
            </w:r>
          </w:p>
          <w:p w14:paraId="6458FCF9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  <w:p w14:paraId="5E1800E1" w14:textId="7BF850F4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34" w:type="pct"/>
          </w:tcPr>
          <w:p w14:paraId="728224B9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5.418C</w:t>
            </w:r>
          </w:p>
          <w:p w14:paraId="05C7B330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5.485</w:t>
            </w:r>
          </w:p>
          <w:p w14:paraId="5931F427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  <w:p w14:paraId="6C707374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9.11A</w:t>
            </w:r>
          </w:p>
          <w:p w14:paraId="310A0993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11.31</w:t>
            </w:r>
          </w:p>
          <w:p w14:paraId="691E1D8C" w14:textId="77777777" w:rsidR="009D3A81" w:rsidRPr="0092179E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43607932" w14:textId="77777777" w:rsidR="009D3A81" w:rsidRPr="0092179E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67165E3C" w14:textId="77777777" w:rsidR="009D3A81" w:rsidRPr="0092179E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602A134A" w14:textId="77777777" w:rsidR="009D3A81" w:rsidRPr="0092179E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17E6F5AA" w14:textId="44EDD145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06" w:type="pct"/>
          </w:tcPr>
          <w:p w14:paraId="40289342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13</w:t>
            </w:r>
          </w:p>
          <w:p w14:paraId="6FA61261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20</w:t>
            </w:r>
          </w:p>
          <w:p w14:paraId="511C1769" w14:textId="726B92D9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6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7</w:t>
            </w:r>
          </w:p>
          <w:p w14:paraId="3DBB00DE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</w:t>
            </w:r>
          </w:p>
          <w:p w14:paraId="4A1D29CD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8</w:t>
            </w:r>
          </w:p>
          <w:p w14:paraId="5BD97F8D" w14:textId="6898806A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2</w:t>
            </w:r>
          </w:p>
          <w:p w14:paraId="41FF3B82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  <w:p w14:paraId="779ACAA8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</w:p>
          <w:p w14:paraId="085D8678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  <w:p w14:paraId="13479521" w14:textId="06FC71C1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213" w:type="pct"/>
          </w:tcPr>
          <w:p w14:paraId="510813D4" w14:textId="5B40C0E6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13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3DED94EA" w14:textId="37110889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20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5E76BA3C" w14:textId="1FEA76EE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6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(Пересм.1) </w:t>
            </w:r>
            <w:r w:rsidRPr="0092179E">
              <w:rPr>
                <w:sz w:val="18"/>
                <w:szCs w:val="18"/>
                <w:lang w:val="ru-RU"/>
              </w:rPr>
              <w:t>– 7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0BD378DA" w14:textId="5D4C2645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4ACFE9A2" w14:textId="38C18E54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8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2542CCA9" w14:textId="6E76F85B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(Пересм.1) </w:t>
            </w:r>
            <w:r w:rsidRPr="0092179E">
              <w:rPr>
                <w:sz w:val="18"/>
                <w:szCs w:val="18"/>
                <w:lang w:val="ru-RU"/>
              </w:rPr>
              <w:t>– 2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0EB23CF3" w14:textId="7CAE16BE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66D8E9AD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  <w:p w14:paraId="2A8982EB" w14:textId="4A6896A5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(Пересм.1) </w:t>
            </w:r>
            <w:r w:rsidRPr="0092179E">
              <w:rPr>
                <w:sz w:val="18"/>
                <w:szCs w:val="18"/>
                <w:lang w:val="ru-RU"/>
              </w:rPr>
              <w:t>– 2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2EC3012C" w14:textId="183171D3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</w:tc>
      </w:tr>
      <w:tr w:rsidR="009D3A81" w:rsidRPr="0092179E" w14:paraId="45697568" w14:textId="77777777" w:rsidTr="00857696">
        <w:trPr>
          <w:trHeight w:val="203"/>
          <w:jc w:val="center"/>
        </w:trPr>
        <w:tc>
          <w:tcPr>
            <w:tcW w:w="621" w:type="pct"/>
            <w:vMerge/>
            <w:tcBorders>
              <w:bottom w:val="single" w:sz="4" w:space="0" w:color="auto"/>
            </w:tcBorders>
          </w:tcPr>
          <w:p w14:paraId="398020CC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tcBorders>
              <w:bottom w:val="single" w:sz="4" w:space="0" w:color="auto"/>
            </w:tcBorders>
          </w:tcPr>
          <w:p w14:paraId="0376F5C6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79" w:type="pct"/>
          </w:tcPr>
          <w:p w14:paraId="05BF613C" w14:textId="549C45B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92179E">
              <w:rPr>
                <w:spacing w:val="-8"/>
                <w:sz w:val="18"/>
                <w:szCs w:val="18"/>
                <w:lang w:val="ru-RU"/>
              </w:rPr>
              <w:t>Содер-жание</w:t>
            </w:r>
            <w:proofErr w:type="spellEnd"/>
          </w:p>
        </w:tc>
        <w:tc>
          <w:tcPr>
            <w:tcW w:w="757" w:type="pct"/>
          </w:tcPr>
          <w:p w14:paraId="1A01E608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34" w:type="pct"/>
          </w:tcPr>
          <w:p w14:paraId="55E29354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06" w:type="pct"/>
          </w:tcPr>
          <w:p w14:paraId="703ACFDC" w14:textId="1BA7B872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pacing w:val="-6"/>
                <w:sz w:val="18"/>
                <w:szCs w:val="18"/>
                <w:lang w:val="ru-RU"/>
              </w:rPr>
              <w:t>1–2</w:t>
            </w:r>
          </w:p>
        </w:tc>
        <w:tc>
          <w:tcPr>
            <w:tcW w:w="1213" w:type="pct"/>
          </w:tcPr>
          <w:p w14:paraId="1B451CAA" w14:textId="11CF8D82" w:rsidR="009D3A81" w:rsidRPr="0092179E" w:rsidRDefault="009D3A81" w:rsidP="00D21807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pacing w:val="-6"/>
                <w:sz w:val="18"/>
                <w:szCs w:val="18"/>
                <w:lang w:val="ru-RU"/>
              </w:rPr>
              <w:t>1(Пересм.1) – 2(Пересм.1)</w:t>
            </w:r>
          </w:p>
        </w:tc>
      </w:tr>
      <w:tr w:rsidR="009D3A81" w:rsidRPr="0092179E" w14:paraId="2DB0055A" w14:textId="77777777" w:rsidTr="00857696">
        <w:trPr>
          <w:trHeight w:val="203"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</w:tcBorders>
          </w:tcPr>
          <w:p w14:paraId="419CE11D" w14:textId="761717A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</w:t>
            </w:r>
            <w:r w:rsidRPr="0092179E">
              <w:rPr>
                <w:sz w:val="18"/>
                <w:szCs w:val="18"/>
                <w:lang w:val="ru-RU"/>
              </w:rPr>
              <w:br/>
              <w:t>См. CR/484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</w:tcBorders>
          </w:tcPr>
          <w:p w14:paraId="3A74FD50" w14:textId="414A2064" w:rsidR="009D3A81" w:rsidRPr="0092179E" w:rsidRDefault="004133F9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18 марта</w:t>
            </w:r>
            <w:r w:rsidR="009D3A81" w:rsidRPr="0092179E">
              <w:rPr>
                <w:sz w:val="18"/>
                <w:szCs w:val="18"/>
                <w:lang w:val="ru-RU"/>
              </w:rPr>
              <w:br/>
              <w:t>2022 г.</w:t>
            </w:r>
          </w:p>
        </w:tc>
        <w:tc>
          <w:tcPr>
            <w:tcW w:w="379" w:type="pct"/>
          </w:tcPr>
          <w:p w14:paraId="2CD5EA31" w14:textId="350324A3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258617EB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24505C1A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39EA2118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3526AF7E" w14:textId="660472C7" w:rsidR="009D3A81" w:rsidRPr="0092179E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A11</w:t>
            </w:r>
          </w:p>
        </w:tc>
        <w:tc>
          <w:tcPr>
            <w:tcW w:w="757" w:type="pct"/>
          </w:tcPr>
          <w:p w14:paraId="53B42D0F" w14:textId="54A15895" w:rsidR="009D3A81" w:rsidRPr="0092179E" w:rsidRDefault="009D3A81" w:rsidP="009668B4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Продление рег. предел</w:t>
            </w:r>
            <w:r w:rsidR="00025616" w:rsidRPr="0092179E">
              <w:rPr>
                <w:sz w:val="18"/>
                <w:szCs w:val="18"/>
                <w:lang w:val="ru-RU"/>
              </w:rPr>
              <w:t>.</w:t>
            </w:r>
            <w:r w:rsidRPr="0092179E">
              <w:rPr>
                <w:sz w:val="18"/>
                <w:szCs w:val="18"/>
                <w:lang w:val="ru-RU"/>
              </w:rPr>
              <w:t xml:space="preserve"> срока</w:t>
            </w:r>
          </w:p>
          <w:p w14:paraId="42318073" w14:textId="40510C19" w:rsidR="009D3A81" w:rsidRPr="0092179E" w:rsidRDefault="002977E8" w:rsidP="009668B4">
            <w:pPr>
              <w:spacing w:before="120" w:after="120"/>
              <w:ind w:left="-57" w:right="-57"/>
              <w:jc w:val="center"/>
              <w:rPr>
                <w:bCs/>
                <w:sz w:val="18"/>
                <w:szCs w:val="18"/>
                <w:lang w:val="ru-RU"/>
              </w:rPr>
            </w:pPr>
            <w:r w:rsidRPr="0092179E">
              <w:rPr>
                <w:bCs/>
                <w:sz w:val="18"/>
                <w:szCs w:val="18"/>
                <w:lang w:val="ru-RU"/>
              </w:rPr>
              <w:t xml:space="preserve">Одновременный </w:t>
            </w:r>
            <w:r w:rsidR="009D3A81" w:rsidRPr="0092179E">
              <w:rPr>
                <w:bCs/>
                <w:sz w:val="18"/>
                <w:szCs w:val="18"/>
                <w:lang w:val="ru-RU"/>
              </w:rPr>
              <w:t>ввод в действие</w:t>
            </w:r>
          </w:p>
          <w:p w14:paraId="00199A1E" w14:textId="48FD3D39" w:rsidR="009D3A81" w:rsidRPr="0092179E" w:rsidRDefault="0061314B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</w:t>
            </w:r>
            <w:r w:rsidR="009D3A81" w:rsidRPr="0092179E">
              <w:rPr>
                <w:sz w:val="18"/>
                <w:szCs w:val="18"/>
                <w:lang w:val="ru-RU"/>
              </w:rPr>
              <w:t>11</w:t>
            </w:r>
          </w:p>
          <w:p w14:paraId="28274EEA" w14:textId="1F676795" w:rsidR="009D3A81" w:rsidRPr="0092179E" w:rsidRDefault="0061314B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</w:t>
            </w:r>
            <w:r w:rsidR="009D3A81" w:rsidRPr="0092179E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834" w:type="pct"/>
          </w:tcPr>
          <w:p w14:paraId="5CC37D5E" w14:textId="4CD01E06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52AD7190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62EA8929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11.43A</w:t>
            </w:r>
          </w:p>
          <w:p w14:paraId="070B2E32" w14:textId="5A9CE0A8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11.43B</w:t>
            </w:r>
          </w:p>
        </w:tc>
        <w:tc>
          <w:tcPr>
            <w:tcW w:w="606" w:type="pct"/>
          </w:tcPr>
          <w:p w14:paraId="4F63630C" w14:textId="671CBA79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32DBB148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312CDC8B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24</w:t>
            </w:r>
          </w:p>
          <w:p w14:paraId="21157B9E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25</w:t>
            </w:r>
          </w:p>
          <w:p w14:paraId="52F7D6B5" w14:textId="4EA44AD7" w:rsidR="009D3A81" w:rsidRPr="0092179E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="00BD428C"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213" w:type="pct"/>
          </w:tcPr>
          <w:p w14:paraId="7A20A139" w14:textId="542A9C2E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>– 2(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50D5FC25" w14:textId="300D15FF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 xml:space="preserve">2) 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3C36FBC5" w14:textId="1BCA49EA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24(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</w:p>
          <w:p w14:paraId="246596B9" w14:textId="333E77BD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25(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</w:p>
          <w:p w14:paraId="08F4AD7B" w14:textId="68540F19" w:rsidR="009D3A81" w:rsidRPr="0092179E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</w:tc>
      </w:tr>
      <w:tr w:rsidR="009D3A81" w:rsidRPr="0092179E" w14:paraId="0934D732" w14:textId="77777777" w:rsidTr="00857696">
        <w:trPr>
          <w:trHeight w:val="203"/>
          <w:jc w:val="center"/>
        </w:trPr>
        <w:tc>
          <w:tcPr>
            <w:tcW w:w="621" w:type="pct"/>
            <w:vMerge/>
          </w:tcPr>
          <w:p w14:paraId="2FD805E2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14:paraId="0D667922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79" w:type="pct"/>
          </w:tcPr>
          <w:p w14:paraId="2F41D283" w14:textId="2F7D2CAB" w:rsidR="009D3A81" w:rsidRPr="0092179E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proofErr w:type="spellStart"/>
            <w:r w:rsidRPr="0092179E">
              <w:rPr>
                <w:spacing w:val="-8"/>
                <w:sz w:val="18"/>
                <w:szCs w:val="18"/>
                <w:lang w:val="ru-RU"/>
              </w:rPr>
              <w:t>Содер-жание</w:t>
            </w:r>
            <w:proofErr w:type="spellEnd"/>
          </w:p>
        </w:tc>
        <w:tc>
          <w:tcPr>
            <w:tcW w:w="757" w:type="pct"/>
          </w:tcPr>
          <w:p w14:paraId="0B35B82C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34" w:type="pct"/>
          </w:tcPr>
          <w:p w14:paraId="26E71586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06" w:type="pct"/>
          </w:tcPr>
          <w:p w14:paraId="0A318F99" w14:textId="7F65B7CD" w:rsidR="009D3A81" w:rsidRPr="0092179E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="00BD428C"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213" w:type="pct"/>
          </w:tcPr>
          <w:p w14:paraId="2A5E92DC" w14:textId="709FB02B" w:rsidR="009D3A81" w:rsidRPr="0092179E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>– 2(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</w:p>
        </w:tc>
      </w:tr>
      <w:tr w:rsidR="00BD428C" w:rsidRPr="0092179E" w14:paraId="4AFFC17E" w14:textId="77777777" w:rsidTr="00857696">
        <w:trPr>
          <w:trHeight w:val="203"/>
          <w:jc w:val="center"/>
        </w:trPr>
        <w:tc>
          <w:tcPr>
            <w:tcW w:w="621" w:type="pct"/>
          </w:tcPr>
          <w:p w14:paraId="74A8166F" w14:textId="47AA48A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lastRenderedPageBreak/>
              <w:t>3</w:t>
            </w:r>
            <w:r w:rsidRPr="0092179E">
              <w:rPr>
                <w:sz w:val="18"/>
                <w:szCs w:val="18"/>
                <w:lang w:val="ru-RU"/>
              </w:rPr>
              <w:br/>
              <w:t>См. CR/498</w:t>
            </w:r>
          </w:p>
        </w:tc>
        <w:tc>
          <w:tcPr>
            <w:tcW w:w="590" w:type="pct"/>
          </w:tcPr>
          <w:p w14:paraId="6F71A2D9" w14:textId="201C15EF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4 июля</w:t>
            </w:r>
            <w:r w:rsidRPr="0092179E">
              <w:rPr>
                <w:sz w:val="18"/>
                <w:szCs w:val="18"/>
                <w:lang w:val="ru-RU"/>
              </w:rPr>
              <w:br/>
              <w:t>2023 г.</w:t>
            </w:r>
          </w:p>
        </w:tc>
        <w:tc>
          <w:tcPr>
            <w:tcW w:w="379" w:type="pct"/>
          </w:tcPr>
          <w:p w14:paraId="758148DA" w14:textId="5E87DDC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</w:tc>
        <w:tc>
          <w:tcPr>
            <w:tcW w:w="757" w:type="pct"/>
          </w:tcPr>
          <w:p w14:paraId="1D541341" w14:textId="0B6A5386" w:rsidR="00BD428C" w:rsidRPr="0092179E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</w:t>
            </w:r>
            <w:r w:rsidR="00BD428C" w:rsidRPr="0092179E">
              <w:rPr>
                <w:sz w:val="18"/>
                <w:szCs w:val="18"/>
                <w:lang w:val="ru-RU"/>
              </w:rPr>
              <w:t>11</w:t>
            </w:r>
            <w:r w:rsidR="00BD428C" w:rsidRPr="0092179E">
              <w:rPr>
                <w:sz w:val="18"/>
                <w:szCs w:val="18"/>
                <w:lang w:val="ru-RU"/>
              </w:rPr>
              <w:br/>
            </w:r>
          </w:p>
          <w:p w14:paraId="3D737709" w14:textId="06D2EB84" w:rsidR="00BD428C" w:rsidRPr="0092179E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D428C" w:rsidRPr="0092179E">
              <w:rPr>
                <w:sz w:val="18"/>
                <w:szCs w:val="18"/>
                <w:lang w:val="ru-RU"/>
              </w:rPr>
              <w:t>30</w:t>
            </w:r>
          </w:p>
          <w:p w14:paraId="11AA669E" w14:textId="4C08B9B2" w:rsidR="00BD428C" w:rsidRPr="0092179E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D428C" w:rsidRPr="0092179E">
              <w:rPr>
                <w:sz w:val="18"/>
                <w:szCs w:val="18"/>
                <w:lang w:val="ru-RU"/>
              </w:rPr>
              <w:t>30A</w:t>
            </w:r>
          </w:p>
          <w:p w14:paraId="7BD4D44B" w14:textId="02D209F7" w:rsidR="00BD428C" w:rsidRPr="0092179E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D428C" w:rsidRPr="0092179E">
              <w:rPr>
                <w:sz w:val="18"/>
                <w:szCs w:val="18"/>
                <w:lang w:val="ru-RU"/>
              </w:rPr>
              <w:t>30B</w:t>
            </w:r>
          </w:p>
        </w:tc>
        <w:tc>
          <w:tcPr>
            <w:tcW w:w="834" w:type="pct"/>
          </w:tcPr>
          <w:p w14:paraId="27524FCB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11.48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1BCBEDDF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5.3.1</w:t>
            </w:r>
          </w:p>
          <w:p w14:paraId="797156A8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5.3.1</w:t>
            </w:r>
          </w:p>
          <w:p w14:paraId="2EE14040" w14:textId="0C165249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8.16</w:t>
            </w:r>
          </w:p>
        </w:tc>
        <w:tc>
          <w:tcPr>
            <w:tcW w:w="606" w:type="pct"/>
          </w:tcPr>
          <w:p w14:paraId="4F5F79AF" w14:textId="01D9A86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27</w:t>
            </w:r>
            <w:r w:rsidR="006F200F" w:rsidRPr="0092179E">
              <w:rPr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30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1CCC0D23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  <w:p w14:paraId="5B20B408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</w:t>
            </w:r>
          </w:p>
          <w:p w14:paraId="126AAC99" w14:textId="1F99B6C5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7</w:t>
            </w:r>
            <w:r w:rsidR="006F200F"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1213" w:type="pct"/>
          </w:tcPr>
          <w:p w14:paraId="3E208B95" w14:textId="0D11F057" w:rsidR="0026218B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28(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>– 29(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</w:p>
          <w:p w14:paraId="0E1ED37D" w14:textId="49B4F4CF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14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ru-RU"/>
              </w:rPr>
              <w:t>bis</w:t>
            </w:r>
            <w:r w:rsidRPr="0092179E">
              <w:rPr>
                <w:sz w:val="18"/>
                <w:szCs w:val="18"/>
                <w:lang w:val="ru-RU"/>
              </w:rPr>
              <w:t>(</w:t>
            </w:r>
            <w:proofErr w:type="gramEnd"/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</w:p>
          <w:p w14:paraId="4FA40E3E" w14:textId="137E8210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  <w:r w:rsidR="006F200F" w:rsidRPr="0092179E">
              <w:rPr>
                <w:sz w:val="18"/>
                <w:szCs w:val="18"/>
                <w:lang w:val="ru-RU"/>
              </w:rPr>
              <w:t xml:space="preserve"> – </w:t>
            </w:r>
            <w:r w:rsidRPr="0092179E">
              <w:rPr>
                <w:sz w:val="18"/>
                <w:szCs w:val="18"/>
                <w:lang w:val="ru-RU"/>
              </w:rPr>
              <w:t>12</w:t>
            </w:r>
          </w:p>
          <w:p w14:paraId="216C18CA" w14:textId="32481C83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7(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>– 7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ru-RU"/>
              </w:rPr>
              <w:t>bis</w:t>
            </w:r>
            <w:r w:rsidRPr="0092179E">
              <w:rPr>
                <w:sz w:val="18"/>
                <w:szCs w:val="18"/>
                <w:lang w:val="ru-RU"/>
              </w:rPr>
              <w:t>(</w:t>
            </w:r>
            <w:proofErr w:type="gramEnd"/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3),</w:t>
            </w:r>
            <w:r w:rsidRPr="0092179E">
              <w:rPr>
                <w:sz w:val="18"/>
                <w:szCs w:val="18"/>
                <w:lang w:val="ru-RU"/>
              </w:rPr>
              <w:br/>
              <w:t>8</w:t>
            </w:r>
          </w:p>
        </w:tc>
      </w:tr>
      <w:tr w:rsidR="002D6F76" w:rsidRPr="0092179E" w14:paraId="146F5A48" w14:textId="77777777" w:rsidTr="00857696">
        <w:trPr>
          <w:trHeight w:val="203"/>
          <w:jc w:val="center"/>
        </w:trPr>
        <w:tc>
          <w:tcPr>
            <w:tcW w:w="621" w:type="pct"/>
          </w:tcPr>
          <w:p w14:paraId="113AF359" w14:textId="37970C44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4</w:t>
            </w:r>
            <w:r w:rsidRPr="0092179E">
              <w:rPr>
                <w:sz w:val="18"/>
                <w:szCs w:val="18"/>
                <w:lang w:val="ru-RU"/>
              </w:rPr>
              <w:br/>
              <w:t>См. CR/500</w:t>
            </w:r>
          </w:p>
        </w:tc>
        <w:tc>
          <w:tcPr>
            <w:tcW w:w="590" w:type="pct"/>
          </w:tcPr>
          <w:p w14:paraId="1D965A7A" w14:textId="59D9AE4F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8 марта</w:t>
            </w:r>
            <w:r w:rsidRPr="0092179E">
              <w:rPr>
                <w:sz w:val="18"/>
                <w:szCs w:val="18"/>
                <w:lang w:val="ru-RU"/>
              </w:rPr>
              <w:br/>
              <w:t>2024 г.</w:t>
            </w:r>
          </w:p>
        </w:tc>
        <w:tc>
          <w:tcPr>
            <w:tcW w:w="379" w:type="pct"/>
          </w:tcPr>
          <w:p w14:paraId="2C19B631" w14:textId="41F65383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</w:tc>
        <w:tc>
          <w:tcPr>
            <w:tcW w:w="757" w:type="pct"/>
          </w:tcPr>
          <w:p w14:paraId="716F2E4B" w14:textId="45DFD721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СТ9</w:t>
            </w:r>
          </w:p>
        </w:tc>
        <w:tc>
          <w:tcPr>
            <w:tcW w:w="834" w:type="pct"/>
          </w:tcPr>
          <w:p w14:paraId="58BAF714" w14:textId="77777777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9.21</w:t>
            </w:r>
            <w:r w:rsidRPr="0092179E">
              <w:rPr>
                <w:sz w:val="18"/>
                <w:szCs w:val="18"/>
                <w:lang w:val="ru-RU"/>
              </w:rPr>
              <w:br/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514FF1CD" w14:textId="17A59635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9.36</w:t>
            </w:r>
          </w:p>
        </w:tc>
        <w:tc>
          <w:tcPr>
            <w:tcW w:w="606" w:type="pct"/>
          </w:tcPr>
          <w:p w14:paraId="46801DDC" w14:textId="77777777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21</w:t>
            </w:r>
            <w:r w:rsidRPr="0092179E">
              <w:rPr>
                <w:sz w:val="18"/>
                <w:szCs w:val="18"/>
                <w:lang w:val="ru-RU"/>
              </w:rPr>
              <w:br/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02FC1760" w14:textId="3C065A03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25</w:t>
            </w:r>
          </w:p>
        </w:tc>
        <w:tc>
          <w:tcPr>
            <w:tcW w:w="1213" w:type="pct"/>
          </w:tcPr>
          <w:p w14:paraId="5AB7FDCE" w14:textId="0B27F173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21,</w:t>
            </w:r>
            <w:r w:rsidRPr="0092179E">
              <w:rPr>
                <w:sz w:val="18"/>
                <w:szCs w:val="18"/>
                <w:lang w:val="ru-RU"/>
              </w:rPr>
              <w:br/>
              <w:t>21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ru-RU"/>
              </w:rPr>
              <w:t>bis</w:t>
            </w:r>
            <w:r w:rsidRPr="0092179E">
              <w:rPr>
                <w:sz w:val="18"/>
                <w:szCs w:val="18"/>
                <w:lang w:val="ru-RU"/>
              </w:rPr>
              <w:t>(</w:t>
            </w:r>
            <w:proofErr w:type="gramEnd"/>
            <w:r w:rsidRPr="0092179E">
              <w:rPr>
                <w:sz w:val="18"/>
                <w:szCs w:val="18"/>
                <w:lang w:val="ru-RU"/>
              </w:rPr>
              <w:t>Пересм.4)</w:t>
            </w:r>
            <w:r w:rsidR="00C40B77" w:rsidRPr="0092179E">
              <w:rPr>
                <w:sz w:val="18"/>
                <w:szCs w:val="18"/>
                <w:lang w:val="ru-RU"/>
              </w:rPr>
              <w:t xml:space="preserve"> – </w:t>
            </w:r>
            <w:r w:rsidRPr="0092179E">
              <w:rPr>
                <w:sz w:val="18"/>
                <w:szCs w:val="18"/>
                <w:lang w:val="ru-RU"/>
              </w:rPr>
              <w:br/>
              <w:t>22</w:t>
            </w:r>
          </w:p>
          <w:p w14:paraId="1C195F72" w14:textId="7E9C3231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 xml:space="preserve">25(Пересм.4) – </w:t>
            </w:r>
            <w:r w:rsidRPr="0092179E">
              <w:rPr>
                <w:sz w:val="18"/>
                <w:szCs w:val="18"/>
                <w:lang w:val="ru-RU"/>
              </w:rPr>
              <w:br/>
              <w:t>25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ru-RU"/>
              </w:rPr>
              <w:t>bis</w:t>
            </w:r>
            <w:r w:rsidRPr="0092179E">
              <w:rPr>
                <w:sz w:val="18"/>
                <w:szCs w:val="18"/>
                <w:lang w:val="ru-RU"/>
              </w:rPr>
              <w:t>(</w:t>
            </w:r>
            <w:proofErr w:type="gramEnd"/>
            <w:r w:rsidRPr="0092179E">
              <w:rPr>
                <w:sz w:val="18"/>
                <w:szCs w:val="18"/>
                <w:lang w:val="ru-RU"/>
              </w:rPr>
              <w:t>Пересм.4),</w:t>
            </w:r>
            <w:r w:rsidRPr="0092179E">
              <w:rPr>
                <w:sz w:val="18"/>
                <w:szCs w:val="18"/>
                <w:lang w:val="ru-RU"/>
              </w:rPr>
              <w:br/>
              <w:t>26</w:t>
            </w:r>
          </w:p>
        </w:tc>
      </w:tr>
      <w:tr w:rsidR="00B679CE" w:rsidRPr="0092179E" w14:paraId="4440DED6" w14:textId="77777777" w:rsidTr="003C1F49">
        <w:trPr>
          <w:trHeight w:val="203"/>
          <w:jc w:val="center"/>
        </w:trPr>
        <w:tc>
          <w:tcPr>
            <w:tcW w:w="621" w:type="pct"/>
            <w:tcBorders>
              <w:bottom w:val="nil"/>
            </w:tcBorders>
          </w:tcPr>
          <w:p w14:paraId="364CB0A8" w14:textId="775D635A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</w:t>
            </w:r>
            <w:r w:rsidRPr="0092179E">
              <w:rPr>
                <w:sz w:val="18"/>
                <w:szCs w:val="18"/>
                <w:lang w:val="ru-RU"/>
              </w:rPr>
              <w:br/>
              <w:t>См. CR/510</w:t>
            </w:r>
          </w:p>
        </w:tc>
        <w:tc>
          <w:tcPr>
            <w:tcW w:w="590" w:type="pct"/>
            <w:tcBorders>
              <w:bottom w:val="nil"/>
            </w:tcBorders>
          </w:tcPr>
          <w:p w14:paraId="3721FC1E" w14:textId="7FA934D1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140F22">
              <w:rPr>
                <w:sz w:val="18"/>
                <w:szCs w:val="18"/>
                <w:lang w:val="ru-RU"/>
              </w:rPr>
              <w:t xml:space="preserve">19 </w:t>
            </w:r>
            <w:r w:rsidR="00140F22" w:rsidRPr="00140F22">
              <w:rPr>
                <w:sz w:val="18"/>
                <w:szCs w:val="18"/>
                <w:lang w:val="ru-RU"/>
              </w:rPr>
              <w:t>ноября</w:t>
            </w:r>
            <w:r w:rsidRPr="00140F22">
              <w:rPr>
                <w:sz w:val="18"/>
                <w:szCs w:val="18"/>
                <w:lang w:val="ru-RU"/>
              </w:rPr>
              <w:br/>
              <w:t>2024</w:t>
            </w:r>
            <w:r w:rsidR="00140F22">
              <w:rPr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379" w:type="pct"/>
            <w:tcBorders>
              <w:bottom w:val="nil"/>
            </w:tcBorders>
          </w:tcPr>
          <w:p w14:paraId="2DD1D1A2" w14:textId="52858B13" w:rsidR="00B679CE" w:rsidRPr="0092179E" w:rsidRDefault="00B679CE" w:rsidP="0092179E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A1</w:t>
            </w:r>
          </w:p>
        </w:tc>
        <w:tc>
          <w:tcPr>
            <w:tcW w:w="757" w:type="pct"/>
            <w:tcBorders>
              <w:bottom w:val="nil"/>
            </w:tcBorders>
          </w:tcPr>
          <w:p w14:paraId="6563F94F" w14:textId="136987A5" w:rsidR="00B679CE" w:rsidRPr="0092179E" w:rsidRDefault="0092179E" w:rsidP="0092179E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5</w:t>
            </w:r>
          </w:p>
        </w:tc>
        <w:tc>
          <w:tcPr>
            <w:tcW w:w="834" w:type="pct"/>
            <w:tcBorders>
              <w:bottom w:val="nil"/>
            </w:tcBorders>
          </w:tcPr>
          <w:p w14:paraId="38EA22EF" w14:textId="77777777" w:rsidR="005719D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5.254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5.255</w:t>
            </w:r>
            <w:r w:rsidR="005719D5">
              <w:rPr>
                <w:sz w:val="18"/>
                <w:szCs w:val="18"/>
                <w:lang w:val="ru-RU"/>
              </w:rPr>
              <w:br/>
            </w:r>
          </w:p>
          <w:p w14:paraId="282A18C6" w14:textId="56EEB08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5.312A</w:t>
            </w:r>
            <w:r w:rsidR="00F01E55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  <w:p w14:paraId="72051EE5" w14:textId="29D65484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5.312B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5.314A</w:t>
            </w:r>
            <w:r w:rsidR="00F01E55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  <w:p w14:paraId="497F3585" w14:textId="6125B90A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5.316B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303512BF" w14:textId="3C8432AA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5.341A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99ACB9D" w14:textId="15059203" w:rsidR="005719D5" w:rsidRPr="005719D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5.388A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5.409A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="005719D5">
              <w:rPr>
                <w:sz w:val="18"/>
                <w:szCs w:val="18"/>
                <w:vertAlign w:val="superscript"/>
                <w:lang w:val="en-US"/>
              </w:rPr>
              <w:br/>
            </w:r>
          </w:p>
          <w:p w14:paraId="4E296409" w14:textId="71A81A76" w:rsidR="00AA36A3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vertAlign w:val="superscript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5.441B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487DC369" w14:textId="40778BA2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5.446A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1BBE6F75" w14:textId="0D834AA0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5.457D, 5.457E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5.457F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73C6ACF3" w14:textId="28C7B986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5.461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27E5D120" w14:textId="575233B0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5.461AC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3694935D" w14:textId="1AD8A869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5.474A, 5.475A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5.478A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7CE62F59" w14:textId="1166AEC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5.480A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25B35DFF" w14:textId="11EE1792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5.506A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6D29D26E" w14:textId="1EC6D348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5.523A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47603426" w14:textId="4FC230A9" w:rsidR="00B679CE" w:rsidRPr="00F01E55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5.529A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bottom w:val="nil"/>
            </w:tcBorders>
          </w:tcPr>
          <w:p w14:paraId="176A7DF2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6B6E57FF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</w:t>
            </w:r>
          </w:p>
          <w:p w14:paraId="0332BC7D" w14:textId="7AE4B295" w:rsidR="00B679C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4C75BBC9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7</w:t>
            </w:r>
          </w:p>
          <w:p w14:paraId="5BB1E696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9</w:t>
            </w:r>
          </w:p>
          <w:p w14:paraId="52E7EDCB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11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2428B0C8" w14:textId="77777777" w:rsidR="00AA36A3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17</w:t>
            </w:r>
          </w:p>
          <w:p w14:paraId="045A272A" w14:textId="4812A606" w:rsidR="004F273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18</w:t>
            </w:r>
          </w:p>
          <w:p w14:paraId="109FBED1" w14:textId="77777777" w:rsidR="00DA07FA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7EF5008C" w14:textId="2A7CCBB6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1822E662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0DED0A42" w14:textId="44550CE5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59AF327C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313094D7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25</w:t>
            </w:r>
          </w:p>
          <w:p w14:paraId="2FCAD51F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26</w:t>
            </w:r>
          </w:p>
          <w:p w14:paraId="50BD7796" w14:textId="135ED803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213" w:type="pct"/>
            <w:tcBorders>
              <w:bottom w:val="nil"/>
            </w:tcBorders>
          </w:tcPr>
          <w:p w14:paraId="3891A516" w14:textId="34AB9475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5719D5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46770719" w14:textId="0AE44CB1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F581635" w14:textId="3DA4EB53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158DE12" w14:textId="1E3019EF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7(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94C4B2E" w14:textId="0E7FFA04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9(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EECFA1A" w14:textId="131AFABD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5719D5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11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0DCFBF5" w14:textId="77777777" w:rsidR="00AA36A3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17(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71A4B29C" w14:textId="5715F821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18(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664EE07" w14:textId="3F0631C0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241541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790C56FC" w14:textId="451380F3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241541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19</w:t>
            </w:r>
            <w:r w:rsidRPr="0092179E">
              <w:rPr>
                <w:i/>
                <w:iCs/>
                <w:sz w:val="18"/>
                <w:szCs w:val="18"/>
                <w:lang w:val="en-US"/>
              </w:rPr>
              <w:t>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6971F695" w14:textId="54795D6E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quater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7A811023" w14:textId="6C3517B5" w:rsidR="00241541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quater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241541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19</w:t>
            </w:r>
            <w:r w:rsidRPr="0092179E">
              <w:rPr>
                <w:i/>
                <w:iCs/>
                <w:spacing w:val="-10"/>
                <w:sz w:val="18"/>
                <w:szCs w:val="18"/>
                <w:lang w:val="en-US"/>
              </w:rPr>
              <w:t>quinquies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2AECCAA8" w14:textId="27B0F8BC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sexies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241541">
              <w:rPr>
                <w:sz w:val="18"/>
                <w:szCs w:val="18"/>
                <w:lang w:val="en-US"/>
              </w:rPr>
              <w:t xml:space="preserve"> − </w:t>
            </w:r>
            <w:r w:rsidR="00241541" w:rsidRPr="0092179E">
              <w:rPr>
                <w:sz w:val="18"/>
                <w:szCs w:val="18"/>
                <w:lang w:val="en-US"/>
              </w:rPr>
              <w:t>19</w:t>
            </w:r>
            <w:r w:rsidR="00241541" w:rsidRPr="0092179E">
              <w:rPr>
                <w:i/>
                <w:iCs/>
                <w:sz w:val="18"/>
                <w:szCs w:val="18"/>
                <w:lang w:val="en-US"/>
              </w:rPr>
              <w:t>septies</w:t>
            </w:r>
            <w:r w:rsidR="00241541" w:rsidRPr="0092179E">
              <w:rPr>
                <w:sz w:val="18"/>
                <w:szCs w:val="18"/>
                <w:lang w:val="en-US"/>
              </w:rPr>
              <w:t>(Пересм.5)</w:t>
            </w:r>
          </w:p>
          <w:p w14:paraId="592769EB" w14:textId="7B561A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81742DF" w14:textId="54DE148A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26(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FA190E8" w14:textId="738EC0FF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28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454A711D" w14:textId="77777777" w:rsidTr="003C1F49">
        <w:trPr>
          <w:trHeight w:val="203"/>
          <w:jc w:val="center"/>
        </w:trPr>
        <w:tc>
          <w:tcPr>
            <w:tcW w:w="621" w:type="pct"/>
            <w:tcBorders>
              <w:top w:val="nil"/>
              <w:bottom w:val="single" w:sz="4" w:space="0" w:color="auto"/>
            </w:tcBorders>
          </w:tcPr>
          <w:p w14:paraId="0DC9E349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14:paraId="15211155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single" w:sz="4" w:space="0" w:color="auto"/>
            </w:tcBorders>
          </w:tcPr>
          <w:p w14:paraId="30A2AAFE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single" w:sz="4" w:space="0" w:color="auto"/>
            </w:tcBorders>
          </w:tcPr>
          <w:p w14:paraId="6B86A631" w14:textId="71FC7C46" w:rsidR="00B679CE" w:rsidRPr="00F01E55" w:rsidRDefault="007A625F" w:rsidP="009E3E1D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Приемлемость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834" w:type="pct"/>
            <w:tcBorders>
              <w:top w:val="nil"/>
              <w:bottom w:val="single" w:sz="4" w:space="0" w:color="auto"/>
            </w:tcBorders>
          </w:tcPr>
          <w:p w14:paraId="27A2906D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1EB6A241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</w:t>
            </w:r>
          </w:p>
          <w:p w14:paraId="228B6B5C" w14:textId="5F7B4A90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13" w:type="pct"/>
            <w:tcBorders>
              <w:top w:val="nil"/>
              <w:bottom w:val="single" w:sz="4" w:space="0" w:color="auto"/>
            </w:tcBorders>
          </w:tcPr>
          <w:p w14:paraId="17E863EF" w14:textId="74F10FD0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9A26004" w14:textId="0262BD5E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3A1D78CE" w14:textId="77777777" w:rsidTr="003C1F49">
        <w:trPr>
          <w:trHeight w:val="203"/>
          <w:jc w:val="center"/>
        </w:trPr>
        <w:tc>
          <w:tcPr>
            <w:tcW w:w="621" w:type="pct"/>
            <w:tcBorders>
              <w:top w:val="single" w:sz="4" w:space="0" w:color="auto"/>
            </w:tcBorders>
          </w:tcPr>
          <w:p w14:paraId="2290B221" w14:textId="77777777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40E6D83" w14:textId="77777777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88C060B" w14:textId="77777777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ED0AA77" w14:textId="0343E9B2" w:rsidR="00B679CE" w:rsidRPr="0092179E" w:rsidRDefault="0092179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9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39B4E7C" w14:textId="578C7A0D" w:rsidR="00B679CE" w:rsidRPr="0092179E" w:rsidRDefault="00857696" w:rsidP="009E3E1D">
            <w:pPr>
              <w:keepNext/>
              <w:keepLines/>
              <w:pageBreakBefore/>
              <w:spacing w:before="120" w:after="120"/>
              <w:jc w:val="center"/>
              <w:rPr>
                <w:spacing w:val="-12"/>
                <w:sz w:val="18"/>
                <w:szCs w:val="18"/>
                <w:lang w:val="en-US"/>
              </w:rPr>
            </w:pPr>
            <w:bookmarkStart w:id="0" w:name="_Hlk184144531"/>
            <w:r>
              <w:rPr>
                <w:spacing w:val="-12"/>
                <w:sz w:val="18"/>
                <w:szCs w:val="18"/>
                <w:lang w:val="ru-RU"/>
              </w:rPr>
              <w:t xml:space="preserve">Таблица </w:t>
            </w:r>
            <w:r w:rsidR="00B679CE" w:rsidRPr="0092179E">
              <w:rPr>
                <w:spacing w:val="-12"/>
                <w:sz w:val="18"/>
                <w:szCs w:val="18"/>
                <w:lang w:val="en-US"/>
              </w:rPr>
              <w:t>9.11A-1</w:t>
            </w:r>
            <w:bookmarkEnd w:id="0"/>
            <w:r w:rsidR="00F01E55">
              <w:rPr>
                <w:spacing w:val="-12"/>
                <w:sz w:val="18"/>
                <w:szCs w:val="18"/>
                <w:vertAlign w:val="superscript"/>
                <w:lang w:val="ru-RU"/>
              </w:rPr>
              <w:t>3</w:t>
            </w:r>
            <w:r w:rsidR="00B679CE" w:rsidRPr="0092179E">
              <w:rPr>
                <w:spacing w:val="-12"/>
                <w:sz w:val="18"/>
                <w:szCs w:val="18"/>
                <w:lang w:val="en-US"/>
              </w:rPr>
              <w:br/>
            </w:r>
            <w:r w:rsidR="00B679CE" w:rsidRPr="0092179E">
              <w:rPr>
                <w:spacing w:val="-12"/>
                <w:sz w:val="18"/>
                <w:szCs w:val="18"/>
                <w:lang w:val="en-US"/>
              </w:rPr>
              <w:br/>
            </w:r>
          </w:p>
          <w:p w14:paraId="781E9C59" w14:textId="1A08D8EB" w:rsidR="00B679CE" w:rsidRPr="0092179E" w:rsidRDefault="00857696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pacing w:val="-12"/>
                <w:sz w:val="18"/>
                <w:szCs w:val="18"/>
                <w:lang w:val="ru-RU"/>
              </w:rPr>
              <w:t>Таблица</w:t>
            </w:r>
            <w:r w:rsidR="00B679CE" w:rsidRPr="0092179E">
              <w:rPr>
                <w:sz w:val="18"/>
                <w:szCs w:val="18"/>
                <w:lang w:val="en-US"/>
              </w:rPr>
              <w:t xml:space="preserve"> 9.11A-2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="00B679CE" w:rsidRPr="0092179E">
              <w:rPr>
                <w:sz w:val="18"/>
                <w:szCs w:val="18"/>
                <w:vertAlign w:val="superscript"/>
                <w:lang w:val="en-US"/>
              </w:rPr>
              <w:br/>
            </w:r>
          </w:p>
          <w:p w14:paraId="7628623B" w14:textId="3CEE0023" w:rsidR="00B679CE" w:rsidRPr="00F01E55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9.27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6E7F355" w14:textId="4278283F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7</w:t>
            </w:r>
            <w:r w:rsidR="00412BAF">
              <w:rPr>
                <w:sz w:val="18"/>
                <w:szCs w:val="18"/>
                <w:lang w:val="en-US"/>
              </w:rPr>
              <w:t>,</w:t>
            </w:r>
            <w:r w:rsidRPr="0092179E">
              <w:rPr>
                <w:sz w:val="18"/>
                <w:szCs w:val="18"/>
                <w:lang w:val="en-US"/>
              </w:rPr>
              <w:t xml:space="preserve"> 9, 11</w:t>
            </w:r>
            <w:r w:rsidR="00412BAF">
              <w:rPr>
                <w:sz w:val="18"/>
                <w:szCs w:val="18"/>
                <w:lang w:val="en-US"/>
              </w:rPr>
              <w:t>,</w:t>
            </w:r>
            <w:r w:rsidRPr="0092179E">
              <w:rPr>
                <w:sz w:val="18"/>
                <w:szCs w:val="18"/>
                <w:lang w:val="en-US"/>
              </w:rPr>
              <w:br/>
              <w:t>13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2B6ECE36" w14:textId="77777777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14, 18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064D6AD2" w14:textId="482966EA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22</w:t>
            </w:r>
            <w:r w:rsidR="0077282A">
              <w:rPr>
                <w:sz w:val="18"/>
                <w:szCs w:val="18"/>
                <w:lang w:val="en-US"/>
              </w:rPr>
              <w:t>−</w:t>
            </w:r>
            <w:r w:rsidRPr="0092179E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1213" w:type="pct"/>
            <w:tcBorders>
              <w:top w:val="single" w:sz="4" w:space="0" w:color="auto"/>
            </w:tcBorders>
          </w:tcPr>
          <w:p w14:paraId="22E9DAFA" w14:textId="5B7E1EF5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7(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 9(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 11(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 13(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082763A" w14:textId="593BA6EC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 18(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6307B7A7" w14:textId="6C48812E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22</w:t>
            </w:r>
            <w:r w:rsidR="0077282A">
              <w:rPr>
                <w:sz w:val="18"/>
                <w:szCs w:val="18"/>
                <w:lang w:val="en-US"/>
              </w:rPr>
              <w:t>−</w:t>
            </w:r>
            <w:r w:rsidRPr="0092179E">
              <w:rPr>
                <w:sz w:val="18"/>
                <w:szCs w:val="18"/>
                <w:lang w:val="en-US"/>
              </w:rPr>
              <w:t>23(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79D096EA" w14:textId="77777777" w:rsidTr="00952C9B">
        <w:trPr>
          <w:trHeight w:val="203"/>
          <w:jc w:val="center"/>
        </w:trPr>
        <w:tc>
          <w:tcPr>
            <w:tcW w:w="621" w:type="pct"/>
            <w:tcBorders>
              <w:bottom w:val="nil"/>
            </w:tcBorders>
          </w:tcPr>
          <w:p w14:paraId="10A6F889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14:paraId="709965C0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7E1699D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bottom w:val="nil"/>
            </w:tcBorders>
          </w:tcPr>
          <w:p w14:paraId="2D9D9769" w14:textId="012D2D03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11</w:t>
            </w:r>
          </w:p>
        </w:tc>
        <w:tc>
          <w:tcPr>
            <w:tcW w:w="834" w:type="pct"/>
            <w:tcBorders>
              <w:bottom w:val="nil"/>
            </w:tcBorders>
          </w:tcPr>
          <w:p w14:paraId="6EC6C992" w14:textId="2C0EDDAD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11.13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4</w:t>
            </w:r>
          </w:p>
          <w:p w14:paraId="5B2FE830" w14:textId="297092E9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11.31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7386CFDE" w14:textId="228DE173" w:rsidR="0077282A" w:rsidRDefault="00B679CE" w:rsidP="0077282A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11.32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="0077282A">
              <w:rPr>
                <w:sz w:val="18"/>
                <w:szCs w:val="18"/>
                <w:lang w:val="en-US"/>
              </w:rPr>
              <w:br/>
            </w:r>
          </w:p>
          <w:p w14:paraId="11C655CA" w14:textId="28CD2A70" w:rsidR="00B679CE" w:rsidRPr="00F01E55" w:rsidRDefault="00B679CE" w:rsidP="0077282A">
            <w:pPr>
              <w:pageBreakBefore/>
              <w:spacing w:before="120" w:after="120"/>
              <w:jc w:val="center"/>
              <w:rPr>
                <w:spacing w:val="-12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11.43A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bottom w:val="nil"/>
            </w:tcBorders>
          </w:tcPr>
          <w:p w14:paraId="7B1DB9F8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3</w:t>
            </w:r>
          </w:p>
          <w:p w14:paraId="3E746930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54463B90" w14:textId="77777777" w:rsidR="0077282A" w:rsidRDefault="00B679CE" w:rsidP="0077282A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</w:t>
            </w:r>
            <w:r w:rsidR="0077282A">
              <w:rPr>
                <w:sz w:val="18"/>
                <w:szCs w:val="18"/>
                <w:lang w:val="en-US"/>
              </w:rPr>
              <w:t>−</w:t>
            </w:r>
            <w:r w:rsidRPr="0092179E">
              <w:rPr>
                <w:sz w:val="18"/>
                <w:szCs w:val="18"/>
                <w:lang w:val="en-US"/>
              </w:rPr>
              <w:t>14</w:t>
            </w:r>
            <w:r w:rsidR="0077282A">
              <w:rPr>
                <w:sz w:val="18"/>
                <w:szCs w:val="18"/>
                <w:lang w:val="en-US"/>
              </w:rPr>
              <w:br/>
            </w:r>
          </w:p>
          <w:p w14:paraId="00D5D42B" w14:textId="72341CEA" w:rsidR="00B679CE" w:rsidRPr="0092179E" w:rsidRDefault="00B679CE" w:rsidP="0077282A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1213" w:type="pct"/>
            <w:tcBorders>
              <w:bottom w:val="nil"/>
            </w:tcBorders>
          </w:tcPr>
          <w:p w14:paraId="362A3CBE" w14:textId="54D83E25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D690CA9" w14:textId="3169F9CB" w:rsidR="00B679CE" w:rsidRPr="0092179E" w:rsidRDefault="00B679CE" w:rsidP="00B679CE">
            <w:pPr>
              <w:pageBreakBefore/>
              <w:spacing w:before="120" w:after="120"/>
              <w:ind w:left="-113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12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12175563" w14:textId="7ECE9ACC" w:rsidR="00B679CE" w:rsidRPr="0092179E" w:rsidRDefault="00B679CE" w:rsidP="00B679CE">
            <w:pPr>
              <w:pageBreakBefore/>
              <w:spacing w:before="120" w:after="120"/>
              <w:ind w:left="-113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14(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2639286D" w14:textId="228019B3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25B5D81B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2CF79D87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2632035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1FD754C4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22DBAFEF" w14:textId="5EBF3620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21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60F9174C" w14:textId="3053F460" w:rsidR="00B679CE" w:rsidRPr="00F01E55" w:rsidRDefault="00857696" w:rsidP="00B679CE">
            <w:pPr>
              <w:pageBreakBefore/>
              <w:spacing w:before="120" w:after="120"/>
              <w:jc w:val="center"/>
              <w:rPr>
                <w:spacing w:val="-12"/>
                <w:sz w:val="18"/>
                <w:szCs w:val="18"/>
                <w:lang w:val="ru-RU"/>
              </w:rPr>
            </w:pPr>
            <w:r>
              <w:rPr>
                <w:spacing w:val="-12"/>
                <w:sz w:val="18"/>
                <w:szCs w:val="18"/>
                <w:lang w:val="ru-RU"/>
              </w:rPr>
              <w:t>Таблица</w:t>
            </w:r>
            <w:r w:rsidR="00B679CE" w:rsidRPr="0092179E">
              <w:rPr>
                <w:sz w:val="18"/>
                <w:szCs w:val="18"/>
                <w:lang w:val="en-US"/>
              </w:rPr>
              <w:t xml:space="preserve"> 21-2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4EFFB6A5" w14:textId="6D5097B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430EB155" w14:textId="28BE5AA3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4C3952A6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224B10DA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4D24D51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02ECF944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58235B33" w14:textId="39C14D64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22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5F6EA7E4" w14:textId="74158B6A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22.5K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32BCA0B" w14:textId="37615665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31F2D745" w14:textId="29FF374C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371A214C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049D4317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0238899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0E3C14C0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31F4C1F3" w14:textId="646AB544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679CE" w:rsidRPr="0092179E">
              <w:rPr>
                <w:sz w:val="18"/>
                <w:szCs w:val="18"/>
                <w:lang w:val="pt-PT"/>
              </w:rPr>
              <w:t>4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44ABF1CE" w14:textId="7D59F047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A.4.b.7.d.1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13683DE3" w14:textId="56783301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A.17.d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211AF3F9" w14:textId="0CDD1BAB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A.27.b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220E6E60" w14:textId="24865246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A.33.a, A.36.c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="006822C8">
              <w:rPr>
                <w:sz w:val="18"/>
                <w:szCs w:val="18"/>
                <w:vertAlign w:val="superscript"/>
                <w:lang w:val="en-US"/>
              </w:rPr>
              <w:br/>
            </w:r>
          </w:p>
          <w:p w14:paraId="1EAD2754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C.8.a.2, C.8.b.2, C.8.c.1, C.8.c.3</w:t>
            </w:r>
          </w:p>
          <w:p w14:paraId="15C14399" w14:textId="6AD05B89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C.</w:t>
            </w:r>
            <w:proofErr w:type="gramStart"/>
            <w:r w:rsidRPr="0092179E">
              <w:rPr>
                <w:sz w:val="18"/>
                <w:szCs w:val="18"/>
                <w:lang w:val="en-US"/>
              </w:rPr>
              <w:t>8.b.3.c</w:t>
            </w:r>
            <w:proofErr w:type="gramEnd"/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9FC9A2D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</w:p>
          <w:p w14:paraId="2AB3926E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</w:p>
          <w:p w14:paraId="460556E2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55E2FC89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7FFEE4D7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4</w:t>
            </w:r>
          </w:p>
          <w:p w14:paraId="324B0087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709DFA79" w14:textId="775103F8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779EE339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257FF7DF" w14:textId="25943E12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954EAB9" w14:textId="07269B90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9BD8457" w14:textId="34FAF470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025FFA83" w14:textId="64EAC82F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5B318907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203EFD64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B8BB248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29433C8A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13763F72" w14:textId="1DCC33B5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679CE" w:rsidRPr="0092179E">
              <w:rPr>
                <w:sz w:val="18"/>
                <w:szCs w:val="18"/>
                <w:lang w:val="pt-PT"/>
              </w:rPr>
              <w:t>27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3A6CAC91" w14:textId="045375AD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27/58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7624FA55" w14:textId="0277CF50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03A48FE9" w14:textId="4958E184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</w:tc>
      </w:tr>
      <w:tr w:rsidR="00B679CE" w:rsidRPr="0092179E" w14:paraId="39A03C80" w14:textId="77777777" w:rsidTr="00A00EF9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1EAE0DC3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1652A7DE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7BFEA1B2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728E36C0" w14:textId="585A7427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679CE" w:rsidRPr="0092179E">
              <w:rPr>
                <w:sz w:val="18"/>
                <w:szCs w:val="18"/>
                <w:lang w:val="pt-PT"/>
              </w:rPr>
              <w:t>30A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437E7048" w14:textId="01CC1EB3" w:rsidR="006822C8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vertAlign w:val="superscript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4.1.31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4B021811" w14:textId="531A0A6D" w:rsidR="006822C8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vertAlign w:val="superscript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4.1.32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4D76526" w14:textId="39547E0C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4.1.33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66505751" w14:textId="6689692D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1DB096FD" w14:textId="77777777" w:rsidR="006822C8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4842996" w14:textId="1900541B" w:rsidR="006822C8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332A993" w14:textId="71DC00BE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="006822C8"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6822C8" w:rsidRPr="0092179E">
              <w:rPr>
                <w:sz w:val="18"/>
                <w:szCs w:val="18"/>
                <w:lang w:val="en-US"/>
              </w:rPr>
              <w:t>Пересм.5)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5</w:t>
            </w:r>
            <w:r w:rsidRPr="0092179E">
              <w:rPr>
                <w:i/>
                <w:iCs/>
                <w:sz w:val="18"/>
                <w:szCs w:val="18"/>
                <w:lang w:val="en-US"/>
              </w:rPr>
              <w:t>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1950253F" w14:textId="77777777" w:rsidTr="00A00EF9">
        <w:trPr>
          <w:trHeight w:val="203"/>
          <w:jc w:val="center"/>
        </w:trPr>
        <w:tc>
          <w:tcPr>
            <w:tcW w:w="621" w:type="pct"/>
            <w:tcBorders>
              <w:top w:val="nil"/>
              <w:bottom w:val="single" w:sz="4" w:space="0" w:color="auto"/>
            </w:tcBorders>
          </w:tcPr>
          <w:p w14:paraId="6F89FF21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14:paraId="1C0D92DF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single" w:sz="4" w:space="0" w:color="auto"/>
            </w:tcBorders>
          </w:tcPr>
          <w:p w14:paraId="4FC82E7B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single" w:sz="4" w:space="0" w:color="auto"/>
            </w:tcBorders>
          </w:tcPr>
          <w:p w14:paraId="4DAC0ABC" w14:textId="150CB675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679CE" w:rsidRPr="0092179E">
              <w:rPr>
                <w:sz w:val="18"/>
                <w:szCs w:val="18"/>
                <w:lang w:val="en-US"/>
              </w:rPr>
              <w:t>30B</w:t>
            </w:r>
          </w:p>
        </w:tc>
        <w:tc>
          <w:tcPr>
            <w:tcW w:w="834" w:type="pct"/>
            <w:tcBorders>
              <w:top w:val="nil"/>
              <w:bottom w:val="single" w:sz="4" w:space="0" w:color="auto"/>
            </w:tcBorders>
          </w:tcPr>
          <w:p w14:paraId="5A82810E" w14:textId="03DD6164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6.38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B9DE175" w14:textId="68C4EAF4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6.39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2DF2A82" w14:textId="0F318E0F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6.40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66E915F" w14:textId="20569A98" w:rsidR="00B679CE" w:rsidRPr="00F01E55" w:rsidRDefault="0099288D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Ст</w:t>
            </w:r>
            <w:proofErr w:type="spellEnd"/>
            <w:r w:rsidR="00B679CE" w:rsidRPr="0092179E">
              <w:rPr>
                <w:sz w:val="18"/>
                <w:szCs w:val="18"/>
                <w:lang w:val="en-US"/>
              </w:rPr>
              <w:t>. 7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1B33ACAE" w14:textId="5EC9540A" w:rsidR="00E825DD" w:rsidRDefault="00E825DD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E825DD">
              <w:rPr>
                <w:sz w:val="18"/>
                <w:szCs w:val="18"/>
                <w:lang w:val="ru-RU"/>
              </w:rPr>
              <w:t>Приложение 1 к Дополнению 4</w:t>
            </w:r>
            <w:r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C24B745" w14:textId="0BC838B2" w:rsidR="00B679CE" w:rsidRPr="00F01E55" w:rsidRDefault="006822C8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Дополнение</w:t>
            </w:r>
            <w:r w:rsidR="00B679CE" w:rsidRPr="0092179E">
              <w:rPr>
                <w:sz w:val="18"/>
                <w:szCs w:val="18"/>
                <w:lang w:val="en-US"/>
              </w:rPr>
              <w:t xml:space="preserve"> 7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40B6A799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</w:p>
          <w:p w14:paraId="3A486A68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0726D8BF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7855DD5E" w14:textId="0D582503" w:rsidR="00B679C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</w:t>
            </w:r>
            <w:r w:rsidR="0099288D">
              <w:rPr>
                <w:sz w:val="18"/>
                <w:szCs w:val="18"/>
                <w:lang w:val="en-US"/>
              </w:rPr>
              <w:t>−</w:t>
            </w:r>
            <w:r w:rsidRPr="0092179E">
              <w:rPr>
                <w:sz w:val="18"/>
                <w:szCs w:val="18"/>
                <w:lang w:val="en-US"/>
              </w:rPr>
              <w:t>7</w:t>
            </w:r>
          </w:p>
          <w:p w14:paraId="0F296BDF" w14:textId="24CA6C22" w:rsidR="00E825DD" w:rsidRPr="00E825DD" w:rsidRDefault="00E825DD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</w:t>
            </w:r>
          </w:p>
          <w:p w14:paraId="0797BE44" w14:textId="54479978" w:rsidR="00B679CE" w:rsidRPr="0092179E" w:rsidRDefault="00B679CE" w:rsidP="00734203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</w:t>
            </w:r>
            <w:r w:rsidR="00734203">
              <w:rPr>
                <w:sz w:val="18"/>
                <w:szCs w:val="18"/>
                <w:lang w:val="en-US"/>
              </w:rPr>
              <w:t>−14</w:t>
            </w:r>
          </w:p>
        </w:tc>
        <w:tc>
          <w:tcPr>
            <w:tcW w:w="1213" w:type="pct"/>
            <w:tcBorders>
              <w:top w:val="nil"/>
              <w:bottom w:val="single" w:sz="4" w:space="0" w:color="auto"/>
            </w:tcBorders>
          </w:tcPr>
          <w:p w14:paraId="75221BDE" w14:textId="2CDB058F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8940E28" w14:textId="326953B6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</w:t>
            </w:r>
          </w:p>
          <w:p w14:paraId="22EFEDC6" w14:textId="3083403F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69818537" w14:textId="1DABA28B" w:rsidR="00B679C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7(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250368A2" w14:textId="2D6627FC" w:rsidR="00E825DD" w:rsidRPr="00E825DD" w:rsidRDefault="00E825DD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13(Пересм.5)</w:t>
            </w:r>
          </w:p>
          <w:p w14:paraId="636AF544" w14:textId="3A77B235" w:rsidR="00B679CE" w:rsidRPr="0092179E" w:rsidRDefault="00B679CE" w:rsidP="00734203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734203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t>14(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</w:tbl>
    <w:p w14:paraId="4F6D0D99" w14:textId="77777777" w:rsidR="006822C8" w:rsidRDefault="006822C8"/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1103"/>
        <w:gridCol w:w="709"/>
        <w:gridCol w:w="1416"/>
        <w:gridCol w:w="1560"/>
        <w:gridCol w:w="1133"/>
        <w:gridCol w:w="2269"/>
      </w:tblGrid>
      <w:tr w:rsidR="006822C8" w:rsidRPr="0092179E" w14:paraId="5557D206" w14:textId="77777777" w:rsidTr="006822C8">
        <w:trPr>
          <w:trHeight w:val="203"/>
          <w:jc w:val="center"/>
        </w:trPr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2198374" w14:textId="68B887BA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lastRenderedPageBreak/>
              <w:t>Пересмотр (Циркуляр №)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7D4E20B" w14:textId="0A3BDDD1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14:paraId="7CF07EDC" w14:textId="35B94171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313FA6F9" w14:textId="1F104D77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СТ/ПР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71F56B68" w14:textId="4F7897A9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6F266386" w14:textId="605F0888" w:rsidR="006822C8" w:rsidRPr="0092179E" w:rsidRDefault="006822C8" w:rsidP="006822C8">
            <w:pPr>
              <w:keepNext/>
              <w:keepLines/>
              <w:pageBreakBefore/>
              <w:spacing w:before="120" w:after="120"/>
              <w:ind w:left="-57" w:right="-57"/>
              <w:jc w:val="center"/>
              <w:rPr>
                <w:sz w:val="18"/>
                <w:szCs w:val="18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</w:tcPr>
          <w:p w14:paraId="2EC4F781" w14:textId="38D736F4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 xml:space="preserve">Страницы для </w:t>
            </w:r>
            <w:r w:rsidRPr="0092179E">
              <w:rPr>
                <w:b/>
                <w:bCs/>
                <w:sz w:val="18"/>
                <w:szCs w:val="18"/>
                <w:lang w:val="ru-RU"/>
              </w:rPr>
              <w:br/>
              <w:t>включения</w:t>
            </w:r>
          </w:p>
        </w:tc>
      </w:tr>
      <w:tr w:rsidR="00B679CE" w:rsidRPr="0092179E" w14:paraId="45B75BA4" w14:textId="77777777" w:rsidTr="006822C8">
        <w:trPr>
          <w:trHeight w:val="203"/>
          <w:jc w:val="center"/>
        </w:trPr>
        <w:tc>
          <w:tcPr>
            <w:tcW w:w="621" w:type="pct"/>
            <w:tcBorders>
              <w:top w:val="single" w:sz="4" w:space="0" w:color="auto"/>
              <w:bottom w:val="nil"/>
            </w:tcBorders>
          </w:tcPr>
          <w:p w14:paraId="0D1A994A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nil"/>
            </w:tcBorders>
          </w:tcPr>
          <w:p w14:paraId="5077576A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nil"/>
            </w:tcBorders>
          </w:tcPr>
          <w:p w14:paraId="0D616BCE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nil"/>
            </w:tcBorders>
          </w:tcPr>
          <w:p w14:paraId="4821E087" w14:textId="27257B73" w:rsidR="00B679CE" w:rsidRPr="00F01E55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8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6AF6705" w14:textId="6E43A16D" w:rsidR="00B679CE" w:rsidRPr="0092179E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35</w:t>
            </w:r>
          </w:p>
          <w:p w14:paraId="22100BB3" w14:textId="165636A3" w:rsidR="00B679CE" w:rsidRPr="00F01E55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121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C9DA68C" w14:textId="76FD5AEC" w:rsidR="00B679CE" w:rsidRPr="00F01E55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123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6D717FB2" w14:textId="47392402" w:rsidR="00B679CE" w:rsidRPr="00F01E55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678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bottom w:val="nil"/>
            </w:tcBorders>
          </w:tcPr>
          <w:p w14:paraId="363CC2E8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</w:tcPr>
          <w:p w14:paraId="709E05F0" w14:textId="0C913C58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</w:rPr>
            </w:pPr>
          </w:p>
          <w:p w14:paraId="7D39CB6D" w14:textId="39E4760A" w:rsidR="00B679C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540DFFD8" w14:textId="5E85463D" w:rsidR="00A00EF9" w:rsidRPr="0092179E" w:rsidRDefault="00A00EF9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3" w:type="pct"/>
            <w:tcBorders>
              <w:top w:val="single" w:sz="4" w:space="0" w:color="auto"/>
              <w:bottom w:val="nil"/>
            </w:tcBorders>
          </w:tcPr>
          <w:p w14:paraId="7956C889" w14:textId="1DD4CFB4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115835D2" w14:textId="5D4697D3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0156B1F" w14:textId="70E66B18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0BB2FB8" w14:textId="62A8848F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81CD8D6" w14:textId="3677464F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0B9053E3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6AC648A2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3DD65FD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6F9E6D8E" w14:textId="2D2DDEA9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A10</w:t>
            </w: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2BDDC7D7" w14:textId="2E21115B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</w:rPr>
            </w:pPr>
            <w:r w:rsidRPr="0092179E">
              <w:rPr>
                <w:sz w:val="18"/>
                <w:szCs w:val="18"/>
                <w:lang w:val="en-US"/>
              </w:rPr>
              <w:t>GE06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76484244" w14:textId="2B152AFC" w:rsidR="00B679CE" w:rsidRPr="00E825DD" w:rsidRDefault="00A00EF9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Приложение</w:t>
            </w:r>
            <w:r w:rsidR="00B679CE" w:rsidRPr="0092179E">
              <w:rPr>
                <w:sz w:val="18"/>
                <w:szCs w:val="18"/>
                <w:lang w:val="en-US"/>
              </w:rPr>
              <w:t xml:space="preserve"> 4</w:t>
            </w:r>
            <w:r w:rsidR="00E825DD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4D232FA0" w14:textId="5B7B5315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</w:rPr>
            </w:pPr>
            <w:r w:rsidRPr="0092179E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59E6EFF4" w14:textId="0A44BA5F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2AF90610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</w:tcBorders>
          </w:tcPr>
          <w:p w14:paraId="24E0CC5F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</w:tcBorders>
          </w:tcPr>
          <w:p w14:paraId="5F0D2C0E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</w:tcBorders>
          </w:tcPr>
          <w:p w14:paraId="1760033C" w14:textId="3A34ED89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757" w:type="pct"/>
            <w:tcBorders>
              <w:top w:val="nil"/>
            </w:tcBorders>
          </w:tcPr>
          <w:p w14:paraId="1B89663B" w14:textId="589A2E62" w:rsidR="00B679CE" w:rsidRPr="00F01E55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B6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968C8B9" w14:textId="7688C5BA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B8</w:t>
            </w:r>
            <w:r w:rsidR="00F01E55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34" w:type="pct"/>
            <w:tcBorders>
              <w:top w:val="nil"/>
            </w:tcBorders>
          </w:tcPr>
          <w:p w14:paraId="23E93654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4FDE7B19" w14:textId="55D1D83A" w:rsidR="00B679CE" w:rsidRPr="0092179E" w:rsidRDefault="00A00EF9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  <w:lang w:val="ru-RU"/>
              </w:rPr>
              <w:t>1−</w:t>
            </w:r>
            <w:r w:rsidR="00B679CE" w:rsidRPr="0092179E">
              <w:rPr>
                <w:sz w:val="18"/>
                <w:szCs w:val="18"/>
                <w:lang w:val="en-US"/>
              </w:rPr>
              <w:t>5</w:t>
            </w:r>
            <w:proofErr w:type="gramEnd"/>
          </w:p>
          <w:p w14:paraId="44D5F52E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3" w:type="pct"/>
            <w:tcBorders>
              <w:top w:val="nil"/>
            </w:tcBorders>
          </w:tcPr>
          <w:p w14:paraId="2525497F" w14:textId="6AF16800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F2BB62F" w14:textId="024C1ADB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</w:tbl>
    <w:p w14:paraId="067342E8" w14:textId="77777777" w:rsidR="0038634D" w:rsidRPr="00A631F8" w:rsidRDefault="002C3C9D" w:rsidP="009D3A81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A631F8">
        <w:rPr>
          <w:position w:val="6"/>
          <w:sz w:val="16"/>
          <w:szCs w:val="16"/>
          <w:lang w:val="ru-RU"/>
        </w:rPr>
        <w:t>*</w:t>
      </w:r>
      <w:r w:rsidR="0038634D" w:rsidRPr="00A631F8">
        <w:rPr>
          <w:sz w:val="20"/>
          <w:lang w:val="ru-RU"/>
        </w:rPr>
        <w:tab/>
      </w:r>
      <w:r w:rsidR="006E7E02" w:rsidRPr="00A631F8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0EDA622D" w14:textId="0C0AB85E" w:rsidR="00CB4C46" w:rsidRDefault="00CB4C46" w:rsidP="00BC4249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A631F8">
        <w:rPr>
          <w:sz w:val="20"/>
          <w:vertAlign w:val="superscript"/>
          <w:lang w:val="ru-RU"/>
        </w:rPr>
        <w:t>1</w:t>
      </w:r>
      <w:r w:rsidRPr="00A631F8">
        <w:rPr>
          <w:sz w:val="20"/>
          <w:lang w:val="ru-RU"/>
        </w:rPr>
        <w:tab/>
      </w:r>
      <w:r w:rsidR="005B7694" w:rsidRPr="00A631F8">
        <w:rPr>
          <w:sz w:val="20"/>
          <w:lang w:val="ru-RU"/>
        </w:rPr>
        <w:t xml:space="preserve">Дата </w:t>
      </w:r>
      <w:r w:rsidR="005B7694" w:rsidRPr="00A631F8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A631F8">
        <w:rPr>
          <w:rFonts w:asciiTheme="majorBidi" w:hAnsiTheme="majorBidi" w:cstheme="majorBidi"/>
          <w:sz w:val="20"/>
          <w:lang w:val="ru-RU"/>
        </w:rPr>
        <w:t xml:space="preserve">: </w:t>
      </w:r>
      <w:r w:rsidR="0045037B" w:rsidRPr="00A631F8">
        <w:rPr>
          <w:rFonts w:asciiTheme="majorBidi" w:hAnsiTheme="majorBidi" w:cstheme="majorBidi"/>
          <w:sz w:val="20"/>
          <w:lang w:val="ru-RU"/>
        </w:rPr>
        <w:t>23</w:t>
      </w:r>
      <w:r w:rsidRPr="00A631F8">
        <w:rPr>
          <w:rFonts w:asciiTheme="majorBidi" w:hAnsiTheme="majorBidi" w:cstheme="majorBidi"/>
          <w:sz w:val="20"/>
          <w:lang w:val="ru-RU"/>
        </w:rPr>
        <w:t xml:space="preserve"> </w:t>
      </w:r>
      <w:r w:rsidR="0045037B" w:rsidRPr="00A631F8">
        <w:rPr>
          <w:rFonts w:asciiTheme="majorBidi" w:hAnsiTheme="majorBidi" w:cstheme="majorBidi"/>
          <w:sz w:val="20"/>
          <w:lang w:val="ru-RU"/>
        </w:rPr>
        <w:t>ноября</w:t>
      </w:r>
      <w:r w:rsidRPr="00A631F8">
        <w:rPr>
          <w:rFonts w:asciiTheme="majorBidi" w:hAnsiTheme="majorBidi" w:cstheme="majorBidi"/>
          <w:sz w:val="20"/>
          <w:lang w:val="ru-RU"/>
        </w:rPr>
        <w:t xml:space="preserve"> 201</w:t>
      </w:r>
      <w:r w:rsidR="0045037B" w:rsidRPr="00A631F8">
        <w:rPr>
          <w:rFonts w:asciiTheme="majorBidi" w:hAnsiTheme="majorBidi" w:cstheme="majorBidi"/>
          <w:sz w:val="20"/>
          <w:lang w:val="ru-RU"/>
        </w:rPr>
        <w:t>9</w:t>
      </w:r>
      <w:r w:rsidR="005B7694" w:rsidRPr="00A631F8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A631F8">
        <w:rPr>
          <w:rFonts w:asciiTheme="majorBidi" w:hAnsiTheme="majorBidi" w:cstheme="majorBidi"/>
          <w:sz w:val="20"/>
          <w:lang w:val="ru-RU"/>
        </w:rPr>
        <w:t>.</w:t>
      </w:r>
    </w:p>
    <w:p w14:paraId="4AE72E66" w14:textId="2622F4D8" w:rsidR="00937616" w:rsidRDefault="00937616" w:rsidP="00937616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>
        <w:rPr>
          <w:sz w:val="20"/>
          <w:vertAlign w:val="superscript"/>
          <w:lang w:val="ru-RU"/>
        </w:rPr>
        <w:t>2</w:t>
      </w:r>
      <w:r w:rsidRPr="00A631F8">
        <w:rPr>
          <w:sz w:val="20"/>
          <w:lang w:val="ru-RU"/>
        </w:rPr>
        <w:tab/>
        <w:t xml:space="preserve">Дата </w:t>
      </w:r>
      <w:r w:rsidRPr="00A631F8">
        <w:rPr>
          <w:rFonts w:asciiTheme="majorBidi" w:hAnsiTheme="majorBidi" w:cstheme="majorBidi"/>
          <w:sz w:val="20"/>
          <w:lang w:val="ru-RU"/>
        </w:rPr>
        <w:t xml:space="preserve">вступления в силу Правила: </w:t>
      </w:r>
      <w:r>
        <w:rPr>
          <w:rFonts w:asciiTheme="majorBidi" w:hAnsiTheme="majorBidi" w:cstheme="majorBidi"/>
          <w:sz w:val="20"/>
          <w:lang w:val="ru-RU"/>
        </w:rPr>
        <w:t>1</w:t>
      </w:r>
      <w:r w:rsidRPr="00A631F8">
        <w:rPr>
          <w:rFonts w:asciiTheme="majorBidi" w:hAnsiTheme="majorBidi" w:cstheme="majorBidi"/>
          <w:sz w:val="20"/>
          <w:lang w:val="ru-RU"/>
        </w:rPr>
        <w:t xml:space="preserve"> </w:t>
      </w:r>
      <w:r>
        <w:rPr>
          <w:rFonts w:asciiTheme="majorBidi" w:hAnsiTheme="majorBidi" w:cstheme="majorBidi"/>
          <w:sz w:val="20"/>
          <w:lang w:val="ru-RU"/>
        </w:rPr>
        <w:t>января</w:t>
      </w:r>
      <w:r w:rsidRPr="00A631F8">
        <w:rPr>
          <w:rFonts w:asciiTheme="majorBidi" w:hAnsiTheme="majorBidi" w:cstheme="majorBidi"/>
          <w:sz w:val="20"/>
          <w:lang w:val="ru-RU"/>
        </w:rPr>
        <w:t xml:space="preserve"> 20</w:t>
      </w:r>
      <w:r>
        <w:rPr>
          <w:rFonts w:asciiTheme="majorBidi" w:hAnsiTheme="majorBidi" w:cstheme="majorBidi"/>
          <w:sz w:val="20"/>
          <w:lang w:val="ru-RU"/>
        </w:rPr>
        <w:t>25</w:t>
      </w:r>
      <w:r w:rsidRPr="00A631F8">
        <w:rPr>
          <w:rFonts w:asciiTheme="majorBidi" w:hAnsiTheme="majorBidi" w:cstheme="majorBidi"/>
          <w:sz w:val="20"/>
          <w:lang w:val="ru-RU"/>
        </w:rPr>
        <w:t xml:space="preserve"> года.</w:t>
      </w:r>
    </w:p>
    <w:p w14:paraId="0B019425" w14:textId="3257EF09" w:rsidR="00B679CE" w:rsidRDefault="00937616" w:rsidP="00B679CE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sz w:val="20"/>
          <w:lang w:val="en-US"/>
        </w:rPr>
      </w:pPr>
      <w:r>
        <w:rPr>
          <w:sz w:val="20"/>
          <w:vertAlign w:val="superscript"/>
          <w:lang w:val="ru-RU"/>
        </w:rPr>
        <w:t>3</w:t>
      </w:r>
      <w:r w:rsidR="00B679CE">
        <w:rPr>
          <w:sz w:val="20"/>
          <w:lang w:val="en-US"/>
        </w:rPr>
        <w:tab/>
      </w:r>
      <w:r w:rsidR="002E253E" w:rsidRPr="00A631F8">
        <w:rPr>
          <w:sz w:val="20"/>
          <w:lang w:val="ru-RU"/>
        </w:rPr>
        <w:t xml:space="preserve">Дата </w:t>
      </w:r>
      <w:r w:rsidR="002E253E" w:rsidRPr="00A631F8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="00B679CE" w:rsidRPr="005546FB">
        <w:rPr>
          <w:sz w:val="20"/>
          <w:lang w:val="en-US"/>
        </w:rPr>
        <w:t>:</w:t>
      </w:r>
      <w:r w:rsidR="00B679CE">
        <w:rPr>
          <w:sz w:val="20"/>
          <w:lang w:val="en-US"/>
        </w:rPr>
        <w:t xml:space="preserve"> </w:t>
      </w:r>
      <w:r w:rsidR="002E253E">
        <w:rPr>
          <w:sz w:val="20"/>
          <w:lang w:val="ru-RU"/>
        </w:rPr>
        <w:t>См.</w:t>
      </w:r>
      <w:r w:rsidR="00B679CE" w:rsidRPr="00594F6A">
        <w:rPr>
          <w:sz w:val="20"/>
          <w:lang w:val="en-US"/>
        </w:rPr>
        <w:t xml:space="preserve"> </w:t>
      </w:r>
      <w:hyperlink r:id="rId6" w:history="1">
        <w:r w:rsidR="00D4713A">
          <w:rPr>
            <w:rStyle w:val="Hyperlink"/>
            <w:sz w:val="20"/>
            <w:lang w:val="ru-RU"/>
          </w:rPr>
          <w:t>Документ</w:t>
        </w:r>
        <w:r w:rsidR="00B679CE" w:rsidRPr="00594F6A">
          <w:rPr>
            <w:rStyle w:val="Hyperlink"/>
            <w:sz w:val="20"/>
            <w:lang w:val="en-US"/>
          </w:rPr>
          <w:t xml:space="preserve"> RRB24-3/23</w:t>
        </w:r>
      </w:hyperlink>
      <w:r w:rsidR="00B679CE" w:rsidRPr="00594F6A">
        <w:rPr>
          <w:sz w:val="20"/>
          <w:lang w:val="en-US"/>
        </w:rPr>
        <w:t xml:space="preserve">, </w:t>
      </w:r>
      <w:r w:rsidR="00D4713A">
        <w:rPr>
          <w:sz w:val="20"/>
          <w:lang w:val="ru-RU"/>
        </w:rPr>
        <w:t>Приложения</w:t>
      </w:r>
      <w:r w:rsidR="00B679CE" w:rsidRPr="00594F6A">
        <w:rPr>
          <w:sz w:val="20"/>
          <w:lang w:val="en-US"/>
        </w:rPr>
        <w:t xml:space="preserve"> 1, 11 </w:t>
      </w:r>
      <w:r w:rsidR="0092179E">
        <w:rPr>
          <w:sz w:val="20"/>
          <w:lang w:val="en-US"/>
        </w:rPr>
        <w:t>и</w:t>
      </w:r>
      <w:r w:rsidR="00B679CE" w:rsidRPr="00594F6A">
        <w:rPr>
          <w:sz w:val="20"/>
          <w:lang w:val="en-US"/>
        </w:rPr>
        <w:t xml:space="preserve"> 12</w:t>
      </w:r>
      <w:r w:rsidR="00B679CE">
        <w:rPr>
          <w:sz w:val="20"/>
          <w:lang w:val="en-US"/>
        </w:rPr>
        <w:t>.</w:t>
      </w:r>
    </w:p>
    <w:p w14:paraId="569D0EFB" w14:textId="4D3DDDDF" w:rsidR="00B679CE" w:rsidRDefault="00937616" w:rsidP="00B679CE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sz w:val="20"/>
          <w:lang w:val="ru-RU"/>
        </w:rPr>
      </w:pPr>
      <w:r>
        <w:rPr>
          <w:sz w:val="20"/>
          <w:vertAlign w:val="superscript"/>
          <w:lang w:val="ru-RU"/>
        </w:rPr>
        <w:t>4</w:t>
      </w:r>
      <w:r w:rsidR="00B679CE">
        <w:rPr>
          <w:sz w:val="20"/>
          <w:lang w:val="en-US"/>
        </w:rPr>
        <w:tab/>
      </w:r>
      <w:r w:rsidR="002E253E" w:rsidRPr="00A631F8">
        <w:rPr>
          <w:sz w:val="20"/>
          <w:lang w:val="ru-RU"/>
        </w:rPr>
        <w:t xml:space="preserve">Дата </w:t>
      </w:r>
      <w:r w:rsidR="002E253E" w:rsidRPr="00A631F8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="00B679CE" w:rsidRPr="005546FB">
        <w:rPr>
          <w:sz w:val="20"/>
          <w:lang w:val="en-US"/>
        </w:rPr>
        <w:t>:</w:t>
      </w:r>
      <w:r w:rsidR="00B679CE">
        <w:rPr>
          <w:sz w:val="20"/>
          <w:lang w:val="en-US"/>
        </w:rPr>
        <w:t xml:space="preserve"> </w:t>
      </w:r>
      <w:r w:rsidR="002E253E">
        <w:rPr>
          <w:sz w:val="20"/>
          <w:lang w:val="ru-RU"/>
        </w:rPr>
        <w:t>См.</w:t>
      </w:r>
      <w:r w:rsidR="00B679CE" w:rsidRPr="00594F6A">
        <w:rPr>
          <w:sz w:val="20"/>
          <w:lang w:val="en-US"/>
        </w:rPr>
        <w:t xml:space="preserve"> </w:t>
      </w:r>
      <w:hyperlink r:id="rId7" w:history="1">
        <w:r w:rsidR="00D4713A">
          <w:rPr>
            <w:rStyle w:val="Hyperlink"/>
            <w:sz w:val="20"/>
            <w:lang w:val="ru-RU"/>
          </w:rPr>
          <w:t>Документ</w:t>
        </w:r>
        <w:r w:rsidR="00B679CE" w:rsidRPr="00594F6A">
          <w:rPr>
            <w:rStyle w:val="Hyperlink"/>
            <w:sz w:val="20"/>
            <w:lang w:val="en-US"/>
          </w:rPr>
          <w:t xml:space="preserve"> RRB24-3/23</w:t>
        </w:r>
      </w:hyperlink>
      <w:r w:rsidR="00B679CE" w:rsidRPr="00594F6A">
        <w:rPr>
          <w:sz w:val="20"/>
          <w:lang w:val="en-US"/>
        </w:rPr>
        <w:t xml:space="preserve">, </w:t>
      </w:r>
      <w:r w:rsidR="00D4713A">
        <w:rPr>
          <w:sz w:val="20"/>
          <w:lang w:val="ru-RU"/>
        </w:rPr>
        <w:t>Приложение</w:t>
      </w:r>
      <w:r w:rsidR="00B679CE" w:rsidRPr="00594F6A">
        <w:rPr>
          <w:sz w:val="20"/>
          <w:lang w:val="en-US"/>
        </w:rPr>
        <w:t xml:space="preserve"> 15</w:t>
      </w:r>
      <w:r w:rsidR="00B679CE">
        <w:rPr>
          <w:sz w:val="20"/>
          <w:lang w:val="en-US"/>
        </w:rPr>
        <w:t>.</w:t>
      </w:r>
    </w:p>
    <w:p w14:paraId="5B1688CA" w14:textId="77777777" w:rsidR="00937616" w:rsidRPr="00937616" w:rsidRDefault="00937616" w:rsidP="00B679CE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sz w:val="20"/>
          <w:lang w:val="ru-RU"/>
        </w:rPr>
      </w:pPr>
    </w:p>
    <w:p w14:paraId="77CCEAE2" w14:textId="77777777" w:rsidR="008A5724" w:rsidRDefault="00C36925" w:rsidP="00AE46FB">
      <w:pPr>
        <w:pStyle w:val="Reasons"/>
        <w:spacing w:before="480"/>
        <w:jc w:val="center"/>
        <w:rPr>
          <w:lang w:val="ru-RU"/>
        </w:rPr>
      </w:pPr>
      <w:r w:rsidRPr="00A631F8">
        <w:rPr>
          <w:lang w:val="ru-RU"/>
        </w:rPr>
        <w:t>_______________</w:t>
      </w:r>
    </w:p>
    <w:p w14:paraId="57C52626" w14:textId="77777777" w:rsidR="00937616" w:rsidRPr="00A631F8" w:rsidRDefault="00937616" w:rsidP="00AE46FB">
      <w:pPr>
        <w:pStyle w:val="Reasons"/>
        <w:spacing w:before="480"/>
        <w:jc w:val="center"/>
        <w:rPr>
          <w:lang w:val="ru-RU"/>
        </w:rPr>
      </w:pPr>
    </w:p>
    <w:sectPr w:rsidR="00937616" w:rsidRPr="00A631F8" w:rsidSect="00AF111C">
      <w:headerReference w:type="even" r:id="rId8"/>
      <w:headerReference w:type="default" r:id="rId9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7ADAB" w14:textId="77777777" w:rsidR="00053FED" w:rsidRDefault="00053FED">
      <w:r>
        <w:separator/>
      </w:r>
    </w:p>
  </w:endnote>
  <w:endnote w:type="continuationSeparator" w:id="0">
    <w:p w14:paraId="3D9D5E32" w14:textId="77777777"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ahoma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DCAF5" w14:textId="77777777" w:rsidR="00053FED" w:rsidRDefault="00053FED">
      <w:r>
        <w:rPr>
          <w:b/>
        </w:rPr>
        <w:t>_______________</w:t>
      </w:r>
    </w:p>
  </w:footnote>
  <w:footnote w:type="continuationSeparator" w:id="0">
    <w:p w14:paraId="77DAB7AE" w14:textId="77777777"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81C7689" w14:textId="77777777"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74BCA561" w14:textId="77777777"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14:paraId="04215FEC" w14:textId="77777777"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0F06"/>
    <w:rsid w:val="00002ECE"/>
    <w:rsid w:val="00014497"/>
    <w:rsid w:val="00015BE7"/>
    <w:rsid w:val="00024906"/>
    <w:rsid w:val="00025616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C1152"/>
    <w:rsid w:val="000D3CDF"/>
    <w:rsid w:val="000E3E55"/>
    <w:rsid w:val="001227BB"/>
    <w:rsid w:val="00130D3C"/>
    <w:rsid w:val="00133DBC"/>
    <w:rsid w:val="00134B57"/>
    <w:rsid w:val="00140F22"/>
    <w:rsid w:val="0014222C"/>
    <w:rsid w:val="001537BF"/>
    <w:rsid w:val="00154B05"/>
    <w:rsid w:val="00156DE0"/>
    <w:rsid w:val="00162D61"/>
    <w:rsid w:val="00196431"/>
    <w:rsid w:val="001A088E"/>
    <w:rsid w:val="001A51A7"/>
    <w:rsid w:val="001A70ED"/>
    <w:rsid w:val="001D233A"/>
    <w:rsid w:val="0020688E"/>
    <w:rsid w:val="00220ACA"/>
    <w:rsid w:val="00226FB3"/>
    <w:rsid w:val="0023532C"/>
    <w:rsid w:val="0023583F"/>
    <w:rsid w:val="00237B30"/>
    <w:rsid w:val="00241541"/>
    <w:rsid w:val="0024750D"/>
    <w:rsid w:val="00251C5F"/>
    <w:rsid w:val="0026218B"/>
    <w:rsid w:val="002750F8"/>
    <w:rsid w:val="00287220"/>
    <w:rsid w:val="002977E8"/>
    <w:rsid w:val="002A04CA"/>
    <w:rsid w:val="002B1939"/>
    <w:rsid w:val="002C353D"/>
    <w:rsid w:val="002C3C9D"/>
    <w:rsid w:val="002D6F76"/>
    <w:rsid w:val="002E253E"/>
    <w:rsid w:val="002F23DB"/>
    <w:rsid w:val="003104FD"/>
    <w:rsid w:val="003134E3"/>
    <w:rsid w:val="00326938"/>
    <w:rsid w:val="00342C2F"/>
    <w:rsid w:val="00347017"/>
    <w:rsid w:val="003475A2"/>
    <w:rsid w:val="00352E35"/>
    <w:rsid w:val="00372DA7"/>
    <w:rsid w:val="0037740F"/>
    <w:rsid w:val="0038634D"/>
    <w:rsid w:val="00387A2A"/>
    <w:rsid w:val="00391E5F"/>
    <w:rsid w:val="003C1F49"/>
    <w:rsid w:val="003D1F18"/>
    <w:rsid w:val="003F18DE"/>
    <w:rsid w:val="003F2917"/>
    <w:rsid w:val="003F7523"/>
    <w:rsid w:val="00403298"/>
    <w:rsid w:val="00412458"/>
    <w:rsid w:val="00412BAF"/>
    <w:rsid w:val="004133F9"/>
    <w:rsid w:val="00425A83"/>
    <w:rsid w:val="0044152D"/>
    <w:rsid w:val="0045037B"/>
    <w:rsid w:val="0045415A"/>
    <w:rsid w:val="0045478E"/>
    <w:rsid w:val="0046022D"/>
    <w:rsid w:val="004641CE"/>
    <w:rsid w:val="004648C8"/>
    <w:rsid w:val="004658D6"/>
    <w:rsid w:val="004755FA"/>
    <w:rsid w:val="004A3A27"/>
    <w:rsid w:val="004B699B"/>
    <w:rsid w:val="004C07A5"/>
    <w:rsid w:val="004C4162"/>
    <w:rsid w:val="004D1B8F"/>
    <w:rsid w:val="004E298A"/>
    <w:rsid w:val="004E77AB"/>
    <w:rsid w:val="004F2735"/>
    <w:rsid w:val="004F648A"/>
    <w:rsid w:val="00506F87"/>
    <w:rsid w:val="00506F8E"/>
    <w:rsid w:val="0051284C"/>
    <w:rsid w:val="00520F83"/>
    <w:rsid w:val="00542C7C"/>
    <w:rsid w:val="00554AB9"/>
    <w:rsid w:val="00564758"/>
    <w:rsid w:val="005719D5"/>
    <w:rsid w:val="00572C9C"/>
    <w:rsid w:val="0058077E"/>
    <w:rsid w:val="005972D6"/>
    <w:rsid w:val="005B0415"/>
    <w:rsid w:val="005B7694"/>
    <w:rsid w:val="005C5B28"/>
    <w:rsid w:val="005D6B06"/>
    <w:rsid w:val="005E213F"/>
    <w:rsid w:val="005E406D"/>
    <w:rsid w:val="005F0430"/>
    <w:rsid w:val="005F1ADB"/>
    <w:rsid w:val="005F60AE"/>
    <w:rsid w:val="005F7505"/>
    <w:rsid w:val="006054BF"/>
    <w:rsid w:val="0060778D"/>
    <w:rsid w:val="0061314B"/>
    <w:rsid w:val="00614233"/>
    <w:rsid w:val="006230A5"/>
    <w:rsid w:val="00627F1D"/>
    <w:rsid w:val="00632C44"/>
    <w:rsid w:val="00634022"/>
    <w:rsid w:val="00642FFD"/>
    <w:rsid w:val="00652850"/>
    <w:rsid w:val="00674182"/>
    <w:rsid w:val="00674E1C"/>
    <w:rsid w:val="006822C8"/>
    <w:rsid w:val="006A4AC0"/>
    <w:rsid w:val="006A58FD"/>
    <w:rsid w:val="006C4669"/>
    <w:rsid w:val="006D1A62"/>
    <w:rsid w:val="006E7E02"/>
    <w:rsid w:val="006F200F"/>
    <w:rsid w:val="00703F24"/>
    <w:rsid w:val="0071197C"/>
    <w:rsid w:val="00734203"/>
    <w:rsid w:val="0076062E"/>
    <w:rsid w:val="0077282A"/>
    <w:rsid w:val="007A0721"/>
    <w:rsid w:val="007A174B"/>
    <w:rsid w:val="007A625F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376F2"/>
    <w:rsid w:val="00857696"/>
    <w:rsid w:val="0086381F"/>
    <w:rsid w:val="00893D79"/>
    <w:rsid w:val="008A46CD"/>
    <w:rsid w:val="008A5724"/>
    <w:rsid w:val="008B07E8"/>
    <w:rsid w:val="008B1D23"/>
    <w:rsid w:val="008D5837"/>
    <w:rsid w:val="008F42A5"/>
    <w:rsid w:val="008F5EE9"/>
    <w:rsid w:val="00911A2D"/>
    <w:rsid w:val="009162AF"/>
    <w:rsid w:val="0092179E"/>
    <w:rsid w:val="00937616"/>
    <w:rsid w:val="00941D6D"/>
    <w:rsid w:val="00943A6F"/>
    <w:rsid w:val="009479B3"/>
    <w:rsid w:val="00952C9B"/>
    <w:rsid w:val="00963FA2"/>
    <w:rsid w:val="009668B4"/>
    <w:rsid w:val="00986CD0"/>
    <w:rsid w:val="00990505"/>
    <w:rsid w:val="0099288D"/>
    <w:rsid w:val="00994CCC"/>
    <w:rsid w:val="009A4F25"/>
    <w:rsid w:val="009B6A51"/>
    <w:rsid w:val="009D3A81"/>
    <w:rsid w:val="009D477E"/>
    <w:rsid w:val="009D5F22"/>
    <w:rsid w:val="009D63E9"/>
    <w:rsid w:val="009E3E1D"/>
    <w:rsid w:val="00A00EF9"/>
    <w:rsid w:val="00A2259C"/>
    <w:rsid w:val="00A34883"/>
    <w:rsid w:val="00A557FD"/>
    <w:rsid w:val="00A631F8"/>
    <w:rsid w:val="00A67A37"/>
    <w:rsid w:val="00A84992"/>
    <w:rsid w:val="00A917BB"/>
    <w:rsid w:val="00AA0917"/>
    <w:rsid w:val="00AA36A3"/>
    <w:rsid w:val="00AA668F"/>
    <w:rsid w:val="00AC1A98"/>
    <w:rsid w:val="00AC1DD0"/>
    <w:rsid w:val="00AE2E23"/>
    <w:rsid w:val="00AE46FB"/>
    <w:rsid w:val="00AF111C"/>
    <w:rsid w:val="00B04870"/>
    <w:rsid w:val="00B0795B"/>
    <w:rsid w:val="00B264A9"/>
    <w:rsid w:val="00B27620"/>
    <w:rsid w:val="00B305F8"/>
    <w:rsid w:val="00B30F97"/>
    <w:rsid w:val="00B36112"/>
    <w:rsid w:val="00B4729C"/>
    <w:rsid w:val="00B54476"/>
    <w:rsid w:val="00B55E16"/>
    <w:rsid w:val="00B679CE"/>
    <w:rsid w:val="00B74E7B"/>
    <w:rsid w:val="00B839AC"/>
    <w:rsid w:val="00B91137"/>
    <w:rsid w:val="00BB0FA5"/>
    <w:rsid w:val="00BC3B1C"/>
    <w:rsid w:val="00BC4249"/>
    <w:rsid w:val="00BD261C"/>
    <w:rsid w:val="00BD428C"/>
    <w:rsid w:val="00BE0205"/>
    <w:rsid w:val="00BF01A5"/>
    <w:rsid w:val="00BF3282"/>
    <w:rsid w:val="00C01CC6"/>
    <w:rsid w:val="00C05D4E"/>
    <w:rsid w:val="00C167A0"/>
    <w:rsid w:val="00C24579"/>
    <w:rsid w:val="00C24931"/>
    <w:rsid w:val="00C36925"/>
    <w:rsid w:val="00C40B77"/>
    <w:rsid w:val="00C619E3"/>
    <w:rsid w:val="00C631B0"/>
    <w:rsid w:val="00C70039"/>
    <w:rsid w:val="00C72D23"/>
    <w:rsid w:val="00C74907"/>
    <w:rsid w:val="00C93D4F"/>
    <w:rsid w:val="00C958D7"/>
    <w:rsid w:val="00C97BA5"/>
    <w:rsid w:val="00CA2F56"/>
    <w:rsid w:val="00CB4C46"/>
    <w:rsid w:val="00CC1B72"/>
    <w:rsid w:val="00CD6E62"/>
    <w:rsid w:val="00CE3FE6"/>
    <w:rsid w:val="00D05980"/>
    <w:rsid w:val="00D21807"/>
    <w:rsid w:val="00D223C4"/>
    <w:rsid w:val="00D4713A"/>
    <w:rsid w:val="00D70670"/>
    <w:rsid w:val="00D76319"/>
    <w:rsid w:val="00DA07FA"/>
    <w:rsid w:val="00DA2BA8"/>
    <w:rsid w:val="00DA5318"/>
    <w:rsid w:val="00DB0547"/>
    <w:rsid w:val="00DB20A2"/>
    <w:rsid w:val="00DB2673"/>
    <w:rsid w:val="00DB48B8"/>
    <w:rsid w:val="00DC0070"/>
    <w:rsid w:val="00DD27FA"/>
    <w:rsid w:val="00DF7CE2"/>
    <w:rsid w:val="00E0437B"/>
    <w:rsid w:val="00E1227D"/>
    <w:rsid w:val="00E16106"/>
    <w:rsid w:val="00E26C4F"/>
    <w:rsid w:val="00E35AD7"/>
    <w:rsid w:val="00E54E4B"/>
    <w:rsid w:val="00E563D0"/>
    <w:rsid w:val="00E72B86"/>
    <w:rsid w:val="00E73770"/>
    <w:rsid w:val="00E75E36"/>
    <w:rsid w:val="00E77421"/>
    <w:rsid w:val="00E825DD"/>
    <w:rsid w:val="00EB6A12"/>
    <w:rsid w:val="00EC26CD"/>
    <w:rsid w:val="00EC4C72"/>
    <w:rsid w:val="00EC53EE"/>
    <w:rsid w:val="00EC554E"/>
    <w:rsid w:val="00ED6D03"/>
    <w:rsid w:val="00EE0B98"/>
    <w:rsid w:val="00EE65B0"/>
    <w:rsid w:val="00F01E55"/>
    <w:rsid w:val="00F14F4A"/>
    <w:rsid w:val="00F54CC9"/>
    <w:rsid w:val="00F55357"/>
    <w:rsid w:val="00F618C3"/>
    <w:rsid w:val="00F634C8"/>
    <w:rsid w:val="00F86376"/>
    <w:rsid w:val="00F879D2"/>
    <w:rsid w:val="00FA078D"/>
    <w:rsid w:val="00FD6E72"/>
    <w:rsid w:val="00F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6F6F3B87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link w:val="AnnextitleChar1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  <w:style w:type="paragraph" w:customStyle="1" w:styleId="Reasons">
    <w:name w:val="Reasons"/>
    <w:basedOn w:val="Normal"/>
    <w:qFormat/>
    <w:rsid w:val="008A572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AnnextitleChar1">
    <w:name w:val="Annex_title Char1"/>
    <w:basedOn w:val="DefaultParagraphFont"/>
    <w:link w:val="Annextitle0"/>
    <w:locked/>
    <w:rsid w:val="009D3A81"/>
    <w:rPr>
      <w:rFonts w:ascii="Times New Roman Bold" w:hAnsi="Times New Roman Bold"/>
      <w:b/>
      <w:sz w:val="26"/>
      <w:lang w:val="en-GB" w:eastAsia="en-US"/>
    </w:rPr>
  </w:style>
  <w:style w:type="character" w:styleId="Hyperlink">
    <w:name w:val="Hyperlink"/>
    <w:basedOn w:val="DefaultParagraphFont"/>
    <w:unhideWhenUsed/>
    <w:rsid w:val="00B67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24-RRB24.3-C-0023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tu.int/md/R24-RRB24.3-C-0023/e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458</TotalTime>
  <Pages>4</Pages>
  <Words>459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subject>Edition 2005 / Rév. 1 /  Update</dc:subject>
  <dc:creator>Mep, Comp</dc:creator>
  <cp:keywords>1 page</cp:keywords>
  <dc:description/>
  <cp:lastModifiedBy>Berdyeva, Elena</cp:lastModifiedBy>
  <cp:revision>73</cp:revision>
  <cp:lastPrinted>2024-12-05T14:49:00Z</cp:lastPrinted>
  <dcterms:created xsi:type="dcterms:W3CDTF">2019-03-28T09:18:00Z</dcterms:created>
  <dcterms:modified xsi:type="dcterms:W3CDTF">2024-12-05T14:49:00Z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