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2522A" w14:textId="77777777" w:rsidR="00770297" w:rsidRPr="004C01D1" w:rsidRDefault="00770297" w:rsidP="004C01D1">
      <w:pPr>
        <w:pStyle w:val="Heading1"/>
        <w:spacing w:before="300"/>
        <w:ind w:left="0" w:firstLine="0"/>
        <w:jc w:val="center"/>
        <w:rPr>
          <w:color w:val="000000"/>
        </w:rPr>
      </w:pPr>
      <w:r w:rsidRPr="004C01D1">
        <w:rPr>
          <w:color w:val="000000"/>
        </w:rPr>
        <w:t>Rules concerning</w:t>
      </w:r>
    </w:p>
    <w:p w14:paraId="6C56E73A" w14:textId="77777777" w:rsidR="00770297" w:rsidRDefault="00770297" w:rsidP="006F31B3">
      <w:pPr>
        <w:pStyle w:val="Heading2"/>
        <w:spacing w:before="240"/>
        <w:jc w:val="center"/>
        <w:rPr>
          <w:color w:val="000000"/>
        </w:rPr>
      </w:pPr>
      <w:r w:rsidRPr="004C01D1">
        <w:rPr>
          <w:color w:val="000000"/>
        </w:rPr>
        <w:t xml:space="preserve">APPENDIX  </w:t>
      </w:r>
      <w:r w:rsidRPr="004C01D1">
        <w:rPr>
          <w:rStyle w:val="href2"/>
          <w:color w:val="000000"/>
        </w:rPr>
        <w:t>30B</w:t>
      </w:r>
      <w:r w:rsidRPr="004C01D1">
        <w:rPr>
          <w:color w:val="000000"/>
        </w:rPr>
        <w:t xml:space="preserve"> to the RR</w:t>
      </w:r>
    </w:p>
    <w:p w14:paraId="5CF19155" w14:textId="77777777" w:rsidR="004C01D1" w:rsidRPr="004C01D1" w:rsidRDefault="004C01D1" w:rsidP="004C01D1"/>
    <w:p w14:paraId="3A614E0F" w14:textId="77777777" w:rsidR="00365999" w:rsidRPr="004C01D1" w:rsidRDefault="00365999" w:rsidP="004C01D1">
      <w:pPr>
        <w:pStyle w:val="Heading8"/>
        <w:rPr>
          <w:color w:val="000000"/>
        </w:rPr>
      </w:pPr>
      <w:r w:rsidRPr="004C01D1">
        <w:rPr>
          <w:color w:val="000000"/>
        </w:rPr>
        <w:t>Art. 4</w:t>
      </w:r>
    </w:p>
    <w:p w14:paraId="41FC69AB" w14:textId="77777777" w:rsidR="00365999" w:rsidRPr="004C01D1" w:rsidRDefault="00365999" w:rsidP="00365999">
      <w:pPr>
        <w:pStyle w:val="Heading2"/>
        <w:spacing w:before="0"/>
        <w:ind w:left="0" w:firstLine="0"/>
        <w:jc w:val="center"/>
        <w:rPr>
          <w:color w:val="000000"/>
        </w:rPr>
      </w:pPr>
      <w:r w:rsidRPr="004C01D1">
        <w:rPr>
          <w:color w:val="000000"/>
        </w:rPr>
        <w:t>Execution of the provisions and associated Plan</w:t>
      </w:r>
    </w:p>
    <w:p w14:paraId="0B6EA542" w14:textId="77777777" w:rsidR="00365999" w:rsidRPr="004C01D1" w:rsidRDefault="00365999" w:rsidP="00365999">
      <w:pPr>
        <w:pStyle w:val="Heading8"/>
        <w:rPr>
          <w:color w:val="000000"/>
        </w:rPr>
      </w:pPr>
      <w:r w:rsidRPr="004C01D1">
        <w:rPr>
          <w:color w:val="000000"/>
        </w:rPr>
        <w:t>4.</w:t>
      </w:r>
      <w:r w:rsidRPr="004C01D1">
        <w:rPr>
          <w:rStyle w:val="href"/>
        </w:rPr>
        <w:t>1</w:t>
      </w:r>
    </w:p>
    <w:p w14:paraId="2EC68A2D" w14:textId="77777777" w:rsidR="00365999" w:rsidRPr="004C01D1" w:rsidRDefault="00365999" w:rsidP="006F31B3">
      <w:pPr>
        <w:pStyle w:val="Headingb"/>
        <w:spacing w:before="240"/>
        <w:rPr>
          <w:color w:val="000000"/>
        </w:rPr>
      </w:pPr>
      <w:r w:rsidRPr="004C01D1">
        <w:rPr>
          <w:color w:val="000000"/>
        </w:rPr>
        <w:t>Bidirectional allocation of some bands</w:t>
      </w:r>
    </w:p>
    <w:p w14:paraId="11AFB8D7" w14:textId="77777777" w:rsidR="00365999" w:rsidRPr="004C01D1" w:rsidRDefault="00365999" w:rsidP="004C01D1">
      <w:pPr>
        <w:spacing w:before="120"/>
        <w:rPr>
          <w:color w:val="000000"/>
        </w:rPr>
      </w:pPr>
      <w:r w:rsidRPr="004C01D1">
        <w:rPr>
          <w:color w:val="000000"/>
        </w:rPr>
        <w:t>1</w:t>
      </w:r>
      <w:r w:rsidRPr="004C01D1">
        <w:rPr>
          <w:color w:val="000000"/>
        </w:rPr>
        <w:tab/>
        <w:t>See comments made under the Rules of Procedure concerning No.</w:t>
      </w:r>
      <w:r w:rsidR="004C01D1" w:rsidRPr="004C01D1">
        <w:rPr>
          <w:color w:val="000000"/>
        </w:rPr>
        <w:t> </w:t>
      </w:r>
      <w:r w:rsidRPr="004C01D1">
        <w:rPr>
          <w:rStyle w:val="Artref"/>
          <w:b/>
          <w:bCs/>
          <w:color w:val="000000"/>
        </w:rPr>
        <w:t>5.441</w:t>
      </w:r>
      <w:r w:rsidRPr="004C01D1">
        <w:rPr>
          <w:color w:val="000000"/>
        </w:rPr>
        <w:t>.</w:t>
      </w:r>
    </w:p>
    <w:p w14:paraId="1D52D771" w14:textId="77777777" w:rsidR="004C01D1" w:rsidRPr="004C01D1" w:rsidRDefault="004C01D1" w:rsidP="004C01D1"/>
    <w:p w14:paraId="0E1FBA88" w14:textId="77777777" w:rsidR="00365999" w:rsidRPr="004C01D1" w:rsidRDefault="00365999" w:rsidP="00365999">
      <w:pPr>
        <w:pStyle w:val="Heading8"/>
        <w:rPr>
          <w:color w:val="000000"/>
        </w:rPr>
      </w:pPr>
      <w:r w:rsidRPr="004C01D1">
        <w:rPr>
          <w:color w:val="000000"/>
        </w:rPr>
        <w:t>Art. 6</w:t>
      </w:r>
    </w:p>
    <w:p w14:paraId="7243BAE3" w14:textId="77777777" w:rsidR="00365999" w:rsidRPr="004C01D1" w:rsidRDefault="00365999" w:rsidP="004C01D1">
      <w:pPr>
        <w:pStyle w:val="Heading2"/>
        <w:ind w:left="0" w:firstLine="0"/>
        <w:jc w:val="center"/>
      </w:pPr>
      <w:r w:rsidRPr="004C01D1">
        <w:rPr>
          <w:color w:val="000000"/>
        </w:rPr>
        <w:t>Procedures for the conversion of an allotment into an</w:t>
      </w:r>
      <w:r w:rsidR="005A4646" w:rsidRPr="004C01D1">
        <w:rPr>
          <w:color w:val="000000"/>
        </w:rPr>
        <w:t xml:space="preserve"> </w:t>
      </w:r>
      <w:r w:rsidRPr="004C01D1">
        <w:rPr>
          <w:color w:val="000000"/>
        </w:rPr>
        <w:t>assignment</w:t>
      </w:r>
      <w:r w:rsidR="005A4646" w:rsidRPr="004C01D1">
        <w:rPr>
          <w:color w:val="000000"/>
        </w:rPr>
        <w:br/>
      </w:r>
      <w:r w:rsidRPr="004C01D1">
        <w:rPr>
          <w:color w:val="000000"/>
        </w:rPr>
        <w:t>for the introduction of an additional system or for</w:t>
      </w:r>
      <w:r w:rsidR="004C01D1" w:rsidRPr="004C01D1">
        <w:rPr>
          <w:color w:val="000000"/>
        </w:rPr>
        <w:br/>
      </w:r>
      <w:r w:rsidRPr="004C01D1">
        <w:rPr>
          <w:color w:val="000000"/>
        </w:rPr>
        <w:t>the</w:t>
      </w:r>
      <w:r w:rsidR="004C01D1" w:rsidRPr="004C01D1">
        <w:rPr>
          <w:color w:val="000000"/>
        </w:rPr>
        <w:t xml:space="preserve"> </w:t>
      </w:r>
      <w:r w:rsidRPr="004C01D1">
        <w:rPr>
          <w:color w:val="000000"/>
        </w:rPr>
        <w:t>modification of an assignment in the List</w:t>
      </w:r>
    </w:p>
    <w:p w14:paraId="2B657B3F" w14:textId="77777777" w:rsidR="00BA061E" w:rsidRPr="004C01D1" w:rsidRDefault="00BA061E" w:rsidP="00BA061E">
      <w:pPr>
        <w:pStyle w:val="Heading8"/>
        <w:rPr>
          <w:color w:val="000000"/>
        </w:rPr>
      </w:pPr>
      <w:r w:rsidRPr="004C01D1">
        <w:rPr>
          <w:color w:val="000000"/>
        </w:rPr>
        <w:t>6.3</w:t>
      </w:r>
      <w:r w:rsidR="004C01D1" w:rsidRPr="004C01D1">
        <w:rPr>
          <w:color w:val="000000"/>
        </w:rPr>
        <w:t xml:space="preserve"> </w:t>
      </w:r>
      <w:r w:rsidRPr="004C01D1">
        <w:rPr>
          <w:i/>
          <w:iCs/>
          <w:color w:val="000000"/>
        </w:rPr>
        <w:t>a)</w:t>
      </w:r>
    </w:p>
    <w:p w14:paraId="6F35DF33" w14:textId="77777777" w:rsidR="003358AB" w:rsidRPr="004C01D1" w:rsidRDefault="00BA061E" w:rsidP="004C01D1">
      <w:r w:rsidRPr="004C01D1">
        <w:t>1</w:t>
      </w:r>
      <w:r w:rsidRPr="004C01D1">
        <w:rPr>
          <w:b/>
        </w:rPr>
        <w:tab/>
      </w:r>
      <w:r w:rsidRPr="004C01D1">
        <w:rPr>
          <w:bCs/>
        </w:rPr>
        <w:t xml:space="preserve">The footnotes attached to provisions </w:t>
      </w:r>
      <w:r w:rsidRPr="004C01D1">
        <w:t>§</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require that the </w:t>
      </w:r>
      <w:r w:rsidRPr="001972B1">
        <w:rPr>
          <w:i/>
          <w:iCs/>
        </w:rPr>
        <w:t>“other provisions”</w:t>
      </w:r>
      <w:r w:rsidRPr="004C01D1">
        <w:t xml:space="preserve"> mentioned in those provisions shall be identified and included in the Rules of Procedure. </w:t>
      </w:r>
    </w:p>
    <w:p w14:paraId="00C09407" w14:textId="77777777" w:rsidR="00BA061E" w:rsidRPr="004C01D1" w:rsidRDefault="00BA061E" w:rsidP="004C01D1">
      <w:r w:rsidRPr="004C01D1">
        <w:t>The regulatory examinations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include the following:</w:t>
      </w:r>
    </w:p>
    <w:p w14:paraId="76FB849D" w14:textId="77777777" w:rsidR="00BA061E" w:rsidRPr="004C01D1" w:rsidRDefault="00BA061E" w:rsidP="00BA061E">
      <w:pPr>
        <w:pStyle w:val="enumlev1"/>
      </w:pPr>
      <w:r w:rsidRPr="004C01D1">
        <w:t>–</w:t>
      </w:r>
      <w:r w:rsidRPr="004C01D1">
        <w:tab/>
        <w:t xml:space="preserve">conformity with the Table of Frequency Allocations, including its footnotes and any Resolution or Recommendation which is referred to in such a </w:t>
      </w:r>
      <w:proofErr w:type="gramStart"/>
      <w:r w:rsidRPr="004C01D1">
        <w:t>footnote;</w:t>
      </w:r>
      <w:proofErr w:type="gramEnd"/>
    </w:p>
    <w:p w14:paraId="2A1B8475" w14:textId="77777777" w:rsidR="00BA061E" w:rsidRPr="004C01D1" w:rsidRDefault="00BA061E" w:rsidP="004C01D1">
      <w:pPr>
        <w:pStyle w:val="enumlev1"/>
      </w:pPr>
      <w:r w:rsidRPr="004C01D1">
        <w:t>–</w:t>
      </w:r>
      <w:r w:rsidRPr="004C01D1">
        <w:tab/>
        <w:t xml:space="preserve">all </w:t>
      </w:r>
      <w:r w:rsidRPr="001972B1">
        <w:rPr>
          <w:i/>
          <w:iCs/>
        </w:rPr>
        <w:t>“other”</w:t>
      </w:r>
      <w:r w:rsidRPr="004C01D1">
        <w:t xml:space="preserve"> mandatory provisions that are contained in Articles </w:t>
      </w:r>
      <w:r w:rsidRPr="004C01D1">
        <w:rPr>
          <w:b/>
        </w:rPr>
        <w:t>21</w:t>
      </w:r>
      <w:r w:rsidRPr="004C01D1">
        <w:t xml:space="preserve"> to </w:t>
      </w:r>
      <w:r w:rsidRPr="004C01D1">
        <w:rPr>
          <w:b/>
        </w:rPr>
        <w:t>22</w:t>
      </w:r>
      <w:r w:rsidRPr="004C01D1">
        <w:t>, in Articles 3 and</w:t>
      </w:r>
      <w:r w:rsidR="004C01D1" w:rsidRPr="004C01D1">
        <w:t> </w:t>
      </w:r>
      <w:r w:rsidRPr="004C01D1">
        <w:t xml:space="preserve">4 of Appendix </w:t>
      </w:r>
      <w:r w:rsidRPr="004C01D1">
        <w:rPr>
          <w:b/>
          <w:bCs/>
        </w:rPr>
        <w:t>30B</w:t>
      </w:r>
      <w:r w:rsidRPr="004C01D1">
        <w:t xml:space="preserve"> to the Radio Regulations and/or in Resolutions that are relevant to the service in the frequency band in which a station of that service operates.</w:t>
      </w:r>
    </w:p>
    <w:p w14:paraId="7CB54076"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5076E567" w14:textId="77777777" w:rsidR="00BA061E" w:rsidRPr="004C01D1" w:rsidRDefault="00BA061E" w:rsidP="00BA061E">
      <w:r w:rsidRPr="004C01D1">
        <w:lastRenderedPageBreak/>
        <w:t>2</w:t>
      </w:r>
      <w:r w:rsidRPr="004C01D1">
        <w:tab/>
        <w:t xml:space="preserve">The list of </w:t>
      </w:r>
      <w:r w:rsidRPr="001972B1">
        <w:rPr>
          <w:i/>
          <w:iCs/>
        </w:rPr>
        <w:t>“other provisions”</w:t>
      </w:r>
      <w:r w:rsidRPr="004C01D1">
        <w:t xml:space="preserve"> that are contained in Articles </w:t>
      </w:r>
      <w:r w:rsidRPr="004C01D1">
        <w:rPr>
          <w:b/>
        </w:rPr>
        <w:t>21</w:t>
      </w:r>
      <w:r w:rsidRPr="004C01D1">
        <w:t xml:space="preserve"> to </w:t>
      </w:r>
      <w:r w:rsidRPr="004C01D1">
        <w:rPr>
          <w:b/>
        </w:rPr>
        <w:t xml:space="preserve">22 </w:t>
      </w:r>
      <w:r w:rsidRPr="004C01D1">
        <w:t>with respect to which the notices are examined, is given below:</w:t>
      </w:r>
    </w:p>
    <w:p w14:paraId="7C4B880A" w14:textId="77777777" w:rsidR="00BA061E" w:rsidRPr="004C01D1" w:rsidRDefault="00BA061E" w:rsidP="004C01D1">
      <w:r w:rsidRPr="004C01D1">
        <w:t>2.1</w:t>
      </w:r>
      <w:r w:rsidRPr="004C01D1">
        <w:tab/>
        <w:t>conformity with the power limits for earth stations as stipulated in provisions Nos. </w:t>
      </w:r>
      <w:r w:rsidRPr="004C01D1">
        <w:rPr>
          <w:b/>
        </w:rPr>
        <w:t>21.8</w:t>
      </w:r>
      <w:r w:rsidRPr="004C01D1">
        <w:t xml:space="preserve"> and </w:t>
      </w:r>
      <w:r w:rsidRPr="004C01D1">
        <w:rPr>
          <w:b/>
        </w:rPr>
        <w:t>21.12</w:t>
      </w:r>
      <w:r w:rsidRPr="004C01D1">
        <w:t>, account being taken of provisions Nos. </w:t>
      </w:r>
      <w:r w:rsidRPr="004C01D1">
        <w:rPr>
          <w:b/>
        </w:rPr>
        <w:t>21.9</w:t>
      </w:r>
      <w:r w:rsidRPr="004C01D1">
        <w:t xml:space="preserve"> and </w:t>
      </w:r>
      <w:r w:rsidRPr="004C01D1">
        <w:rPr>
          <w:b/>
        </w:rPr>
        <w:t>21.11</w:t>
      </w:r>
      <w:r w:rsidR="004C01D1" w:rsidRPr="0036477F">
        <w:rPr>
          <w:rStyle w:val="FootnoteReference"/>
        </w:rPr>
        <w:footnoteReference w:customMarkFollows="1" w:id="1"/>
        <w:t>1</w:t>
      </w:r>
      <w:r w:rsidRPr="004C01D1">
        <w:t>, and in provisions Nos. </w:t>
      </w:r>
      <w:r w:rsidRPr="004C01D1">
        <w:rPr>
          <w:b/>
        </w:rPr>
        <w:t>22.26</w:t>
      </w:r>
      <w:r w:rsidRPr="004C01D1">
        <w:t xml:space="preserve"> to </w:t>
      </w:r>
      <w:r w:rsidRPr="004C01D1">
        <w:rPr>
          <w:b/>
        </w:rPr>
        <w:t>22.29</w:t>
      </w:r>
      <w:r w:rsidRPr="004C01D1">
        <w:t xml:space="preserve"> under the conditions specified in provisions Nos. </w:t>
      </w:r>
      <w:r w:rsidRPr="004C01D1">
        <w:rPr>
          <w:b/>
        </w:rPr>
        <w:t>22.30</w:t>
      </w:r>
      <w:r w:rsidRPr="004C01D1">
        <w:rPr>
          <w:bCs/>
        </w:rPr>
        <w:t>,</w:t>
      </w:r>
      <w:r w:rsidRPr="004C01D1">
        <w:t xml:space="preserve"> </w:t>
      </w:r>
      <w:r w:rsidRPr="004C01D1">
        <w:rPr>
          <w:b/>
        </w:rPr>
        <w:t>22.31</w:t>
      </w:r>
      <w:r w:rsidRPr="004C01D1">
        <w:t xml:space="preserve"> and </w:t>
      </w:r>
      <w:r w:rsidRPr="004C01D1">
        <w:rPr>
          <w:b/>
          <w:bCs/>
        </w:rPr>
        <w:t>22.37</w:t>
      </w:r>
      <w:r w:rsidRPr="004C01D1">
        <w:t xml:space="preserve"> where the earth stations are subject to those power </w:t>
      </w:r>
      <w:proofErr w:type="gramStart"/>
      <w:r w:rsidRPr="004C01D1">
        <w:t>limitations;</w:t>
      </w:r>
      <w:proofErr w:type="gramEnd"/>
    </w:p>
    <w:p w14:paraId="78AEEFD9" w14:textId="77777777" w:rsidR="00BA061E" w:rsidRPr="004C01D1" w:rsidRDefault="00BA061E" w:rsidP="002519DB">
      <w:r w:rsidRPr="004C01D1">
        <w:t>2.2</w:t>
      </w:r>
      <w:r w:rsidRPr="004C01D1">
        <w:tab/>
        <w:t>conformity with the minimum angle of elevation of earth stations as stipulated in provisions No. </w:t>
      </w:r>
      <w:r w:rsidRPr="004C01D1">
        <w:rPr>
          <w:b/>
        </w:rPr>
        <w:t>21.14</w:t>
      </w:r>
      <w:r w:rsidR="004C01D1" w:rsidRPr="002519DB">
        <w:rPr>
          <w:rStyle w:val="FootnoteReference"/>
        </w:rPr>
        <w:footnoteReference w:customMarkFollows="1" w:id="2"/>
        <w:t>2</w:t>
      </w:r>
      <w:r w:rsidRPr="004C01D1">
        <w:t>;</w:t>
      </w:r>
    </w:p>
    <w:p w14:paraId="6A3460B9" w14:textId="77777777" w:rsidR="00BA061E" w:rsidRPr="004C01D1" w:rsidRDefault="00BA061E" w:rsidP="0046017E">
      <w:r w:rsidRPr="004C01D1">
        <w:t>2.3</w:t>
      </w:r>
      <w:r w:rsidRPr="004C01D1">
        <w:tab/>
        <w:t xml:space="preserve">conformity with the limits of power flux-density from space stations produced at the Earth’s surface as indicated in the Table </w:t>
      </w:r>
      <w:r w:rsidRPr="004C01D1">
        <w:rPr>
          <w:b/>
        </w:rPr>
        <w:t>21-4</w:t>
      </w:r>
      <w:r w:rsidRPr="004C01D1">
        <w:t xml:space="preserve"> (provision No. </w:t>
      </w:r>
      <w:r w:rsidRPr="004C01D1">
        <w:rPr>
          <w:b/>
        </w:rPr>
        <w:t>21.16</w:t>
      </w:r>
      <w:r w:rsidRPr="004C01D1">
        <w:t xml:space="preserve">), </w:t>
      </w:r>
      <w:proofErr w:type="gramStart"/>
      <w:r w:rsidRPr="004C01D1">
        <w:t>taking into account</w:t>
      </w:r>
      <w:proofErr w:type="gramEnd"/>
      <w:r w:rsidRPr="004C01D1">
        <w:t>, as appropriate, the provision Nos. </w:t>
      </w:r>
      <w:r w:rsidRPr="004C01D1">
        <w:rPr>
          <w:b/>
        </w:rPr>
        <w:t>21.17</w:t>
      </w:r>
      <w:r w:rsidRPr="004C01D1">
        <w:t>;</w:t>
      </w:r>
      <w:r w:rsidR="00DE57F6">
        <w:t xml:space="preserve"> </w:t>
      </w:r>
      <w:r w:rsidR="009F2BE3">
        <w:rPr>
          <w:lang w:eastAsia="zh-CN"/>
        </w:rPr>
        <w:t>h</w:t>
      </w:r>
      <w:r w:rsidR="00DE57F6" w:rsidRPr="00DE57F6">
        <w:rPr>
          <w:lang w:eastAsia="zh-CN"/>
        </w:rPr>
        <w:t>owever, the Rules of Procedure relating to No.</w:t>
      </w:r>
      <w:r w:rsidR="009F2BE3">
        <w:rPr>
          <w:lang w:eastAsia="zh-CN"/>
        </w:rPr>
        <w:t> </w:t>
      </w:r>
      <w:r w:rsidR="00DE57F6" w:rsidRPr="00DE57F6">
        <w:rPr>
          <w:b/>
          <w:bCs/>
          <w:lang w:eastAsia="zh-CN"/>
        </w:rPr>
        <w:t>21.16</w:t>
      </w:r>
      <w:r w:rsidR="009F2BE3">
        <w:rPr>
          <w:lang w:eastAsia="zh-CN"/>
        </w:rPr>
        <w:t xml:space="preserve"> </w:t>
      </w:r>
      <w:r w:rsidR="00DE57F6" w:rsidRPr="00DE57F6">
        <w:rPr>
          <w:lang w:eastAsia="zh-CN"/>
        </w:rPr>
        <w:t>concerning the application of power flux-density (</w:t>
      </w:r>
      <w:r w:rsidR="006E2C7C" w:rsidRPr="00DE57F6">
        <w:rPr>
          <w:lang w:eastAsia="zh-CN"/>
        </w:rPr>
        <w:t>pfd</w:t>
      </w:r>
      <w:r w:rsidR="00DE57F6" w:rsidRPr="00DE57F6">
        <w:rPr>
          <w:lang w:eastAsia="zh-CN"/>
        </w:rPr>
        <w:t xml:space="preserve">) limits to steerable beams </w:t>
      </w:r>
      <w:r w:rsidR="00B80CD7">
        <w:rPr>
          <w:lang w:eastAsia="zh-CN"/>
        </w:rPr>
        <w:t>do</w:t>
      </w:r>
      <w:r w:rsidR="00DE57F6" w:rsidRPr="00DE57F6">
        <w:rPr>
          <w:lang w:eastAsia="zh-CN"/>
        </w:rPr>
        <w:t xml:space="preserve"> not apply</w:t>
      </w:r>
      <w:r w:rsidR="00B80CD7">
        <w:rPr>
          <w:lang w:eastAsia="zh-CN"/>
        </w:rPr>
        <w:t xml:space="preserve"> in this case</w:t>
      </w:r>
      <w:r w:rsidR="00DE57F6" w:rsidRPr="00DE57F6">
        <w:rPr>
          <w:lang w:eastAsia="zh-CN"/>
        </w:rPr>
        <w:t>.</w:t>
      </w:r>
    </w:p>
    <w:p w14:paraId="766F9403" w14:textId="77777777" w:rsidR="00BA061E" w:rsidRPr="004C01D1" w:rsidRDefault="00BA061E" w:rsidP="00BA061E">
      <w:r w:rsidRPr="004C01D1">
        <w:t>2.4</w:t>
      </w:r>
      <w:r w:rsidRPr="004C01D1">
        <w:tab/>
        <w:t>conformity with the limit specified in provisions Nos. </w:t>
      </w:r>
      <w:r w:rsidRPr="004C01D1">
        <w:rPr>
          <w:b/>
        </w:rPr>
        <w:t>22.8</w:t>
      </w:r>
      <w:r w:rsidRPr="004C01D1">
        <w:t xml:space="preserve"> and </w:t>
      </w:r>
      <w:r w:rsidRPr="004C01D1">
        <w:rPr>
          <w:b/>
        </w:rPr>
        <w:t>22.19</w:t>
      </w:r>
      <w:r w:rsidRPr="004C01D1">
        <w:t>.</w:t>
      </w:r>
    </w:p>
    <w:p w14:paraId="318E2C21" w14:textId="77777777" w:rsidR="00BA061E" w:rsidRPr="004C01D1" w:rsidRDefault="00BA061E" w:rsidP="004C01D1">
      <w:r w:rsidRPr="004C01D1">
        <w:t>2.5</w:t>
      </w:r>
      <w:r w:rsidRPr="004C01D1">
        <w:tab/>
        <w:t>Other provisions of Articles</w:t>
      </w:r>
      <w:r w:rsidR="004C01D1" w:rsidRPr="004C01D1">
        <w:t xml:space="preserve"> </w:t>
      </w:r>
      <w:r w:rsidRPr="004C01D1">
        <w:rPr>
          <w:b/>
        </w:rPr>
        <w:t>21</w:t>
      </w:r>
      <w:r w:rsidRPr="004C01D1">
        <w:t xml:space="preserve"> and </w:t>
      </w:r>
      <w:r w:rsidRPr="004C01D1">
        <w:rPr>
          <w:b/>
        </w:rPr>
        <w:t>22</w:t>
      </w:r>
      <w:r w:rsidRPr="004C01D1">
        <w:t xml:space="preserve"> will not be </w:t>
      </w:r>
      <w:proofErr w:type="gramStart"/>
      <w:r w:rsidRPr="004C01D1">
        <w:t>taken into account</w:t>
      </w:r>
      <w:proofErr w:type="gramEnd"/>
      <w:r w:rsidRPr="004C01D1">
        <w:t xml:space="preserve"> in the Regulatory examination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and the Board understands that these provisions are to be applied between administrations as appropriate.</w:t>
      </w:r>
    </w:p>
    <w:p w14:paraId="363FBD57" w14:textId="2C2BD741" w:rsidR="00365999" w:rsidRPr="00620D0D" w:rsidRDefault="00365999" w:rsidP="002845B5">
      <w:pPr>
        <w:pStyle w:val="Heading8"/>
        <w:rPr>
          <w:color w:val="000000"/>
          <w:sz w:val="18"/>
          <w:szCs w:val="18"/>
        </w:rPr>
      </w:pPr>
      <w:r w:rsidRPr="004C01D1">
        <w:rPr>
          <w:color w:val="000000"/>
        </w:rPr>
        <w:t>6.</w:t>
      </w:r>
      <w:r w:rsidR="002845B5" w:rsidRPr="004C01D1">
        <w:rPr>
          <w:color w:val="000000"/>
        </w:rPr>
        <w:t>5</w:t>
      </w:r>
      <w:r w:rsidR="00E74DD2">
        <w:rPr>
          <w:color w:val="000000"/>
        </w:rPr>
        <w:tab/>
      </w:r>
    </w:p>
    <w:p w14:paraId="464F73CB" w14:textId="5708656B" w:rsidR="002845B5" w:rsidRPr="004C01D1" w:rsidRDefault="002845B5" w:rsidP="004C01D1">
      <w:r w:rsidRPr="004C01D1">
        <w:t>1</w:t>
      </w:r>
      <w:r w:rsidRPr="004C01D1">
        <w:tab/>
      </w:r>
      <w:r w:rsidR="00B714A6" w:rsidRPr="00F16C2F">
        <w:rPr>
          <w:lang w:val="en-US"/>
        </w:rPr>
        <w:t>(Not used)</w:t>
      </w:r>
    </w:p>
    <w:p w14:paraId="711A0DA2" w14:textId="55318524" w:rsidR="002845B5" w:rsidRDefault="002845B5" w:rsidP="004C01D1">
      <w:r w:rsidRPr="004C01D1">
        <w:t>2</w:t>
      </w:r>
      <w:r w:rsidRPr="004C01D1">
        <w:tab/>
        <w:t>The Board, in reviewing the implementation of the regulatory procedures of Appendix </w:t>
      </w:r>
      <w:r w:rsidRPr="004C01D1">
        <w:rPr>
          <w:b/>
          <w:bCs/>
        </w:rPr>
        <w:t>30B</w:t>
      </w:r>
      <w:r w:rsidRPr="004C01D1">
        <w:t xml:space="preserve">, noted that there is no provision to prohibit the implementation of non-simultaneous transmissions within the context of that Appendix. The Board further noted that this approach is used within the context of Appendices </w:t>
      </w:r>
      <w:r w:rsidRPr="004C01D1">
        <w:rPr>
          <w:b/>
          <w:bCs/>
        </w:rPr>
        <w:t>30</w:t>
      </w:r>
      <w:r w:rsidRPr="004C01D1">
        <w:t xml:space="preserve"> and </w:t>
      </w:r>
      <w:r w:rsidRPr="004C01D1">
        <w:rPr>
          <w:b/>
          <w:bCs/>
        </w:rPr>
        <w:t>30A</w:t>
      </w:r>
      <w:r w:rsidRPr="004C01D1">
        <w:t xml:space="preserve"> by means of the grouping concept as defined in Articles 9 and 9A of Appendix </w:t>
      </w:r>
      <w:r w:rsidRPr="004C01D1">
        <w:rPr>
          <w:b/>
          <w:bCs/>
        </w:rPr>
        <w:t>30A</w:t>
      </w:r>
      <w:r w:rsidRPr="004C01D1">
        <w:t>, Articles 10 and 11 of Appendix </w:t>
      </w:r>
      <w:r w:rsidRPr="004C01D1">
        <w:rPr>
          <w:b/>
          <w:bCs/>
        </w:rPr>
        <w:t>30</w:t>
      </w:r>
      <w:r w:rsidRPr="004C01D1">
        <w:t xml:space="preserve"> and </w:t>
      </w:r>
      <w:r w:rsidR="00B714A6" w:rsidRPr="004C01D1">
        <w:t xml:space="preserve">rules </w:t>
      </w:r>
      <w:r w:rsidRPr="004C01D1">
        <w:t xml:space="preserve">of </w:t>
      </w:r>
      <w:r w:rsidR="00B714A6" w:rsidRPr="004C01D1">
        <w:t xml:space="preserve">procedure </w:t>
      </w:r>
      <w:r w:rsidRPr="004C01D1">
        <w:t xml:space="preserve">relating to § 4.1.1 </w:t>
      </w:r>
      <w:r w:rsidRPr="004C01D1">
        <w:rPr>
          <w:i/>
          <w:iCs/>
        </w:rPr>
        <w:t>a)</w:t>
      </w:r>
      <w:r w:rsidRPr="004C01D1">
        <w:t xml:space="preserve"> and 4.1.1 </w:t>
      </w:r>
      <w:r w:rsidRPr="004C01D1">
        <w:rPr>
          <w:i/>
          <w:iCs/>
        </w:rPr>
        <w:t>b)</w:t>
      </w:r>
      <w:r w:rsidRPr="004C01D1">
        <w:t xml:space="preserve"> of Appendices </w:t>
      </w:r>
      <w:r w:rsidRPr="004C01D1">
        <w:rPr>
          <w:b/>
          <w:bCs/>
        </w:rPr>
        <w:t>30</w:t>
      </w:r>
      <w:r w:rsidRPr="004C01D1">
        <w:t xml:space="preserve"> and </w:t>
      </w:r>
      <w:r w:rsidRPr="004C01D1">
        <w:rPr>
          <w:b/>
          <w:bCs/>
        </w:rPr>
        <w:t>30A</w:t>
      </w:r>
      <w:r w:rsidRPr="004C01D1">
        <w:t>.</w:t>
      </w:r>
    </w:p>
    <w:p w14:paraId="2EAF206B" w14:textId="77777777" w:rsidR="00902333" w:rsidRDefault="00902333" w:rsidP="0046017E">
      <w:r>
        <w:br w:type="page"/>
      </w:r>
    </w:p>
    <w:p w14:paraId="3856F71E" w14:textId="5CB88ABB" w:rsidR="007E411A" w:rsidRPr="004C01D1" w:rsidRDefault="007E411A" w:rsidP="0046017E">
      <w:r w:rsidRPr="004C01D1">
        <w:lastRenderedPageBreak/>
        <w:t>3</w:t>
      </w:r>
      <w:r w:rsidRPr="004C01D1">
        <w:tab/>
        <w:t xml:space="preserve">In view of the above, the Board decided that the same grouping concept can also be applied within the context of </w:t>
      </w:r>
      <w:r w:rsidR="00B714A6" w:rsidRPr="00B714A6">
        <w:rPr>
          <w:lang w:val="en-US"/>
        </w:rPr>
        <w:t>§§ 6.5, 6.21 and 6.22</w:t>
      </w:r>
      <w:r w:rsidRPr="004C01D1">
        <w:t>. The Board’s understanding of the grouping concept is that in the interference calculation to entries (allotments or assignments) that are part of the group, only the interference contribution from entries that are not part of the same group are to be considered. On the other hand, for the interference calculation from entries belonging to a group into entries that are not part of the same group, only the worst interference contribution from that group is to be taken into consideration.</w:t>
      </w:r>
    </w:p>
    <w:p w14:paraId="7B530D5E" w14:textId="77777777" w:rsidR="007E411A" w:rsidRPr="004C01D1" w:rsidRDefault="007E411A" w:rsidP="00F4364B">
      <w:r w:rsidRPr="004C01D1">
        <w:t>4</w:t>
      </w:r>
      <w:r w:rsidRPr="004C01D1">
        <w:tab/>
        <w:t>The Board did not find any regulatory basis to extend the use of groupings involving multiple orbital positions. However, grouping of networks in different orbital positions may be used before the inclusion of the assignments in the List to modify the orbital position of a network.</w:t>
      </w:r>
    </w:p>
    <w:p w14:paraId="3C34B653" w14:textId="1CB6ED83" w:rsidR="002845B5" w:rsidRPr="004C01D1" w:rsidRDefault="002845B5" w:rsidP="00DA6CC0">
      <w:r w:rsidRPr="004C01D1">
        <w:t>5</w:t>
      </w:r>
      <w:r w:rsidRPr="004C01D1">
        <w:tab/>
        <w:t xml:space="preserve">Interference between assignments to the </w:t>
      </w:r>
      <w:r w:rsidRPr="001972B1">
        <w:rPr>
          <w:i/>
          <w:iCs/>
        </w:rPr>
        <w:t>“existing systems”</w:t>
      </w:r>
      <w:r w:rsidRPr="004C01D1">
        <w:t xml:space="preserve"> as referred to in </w:t>
      </w:r>
      <w:r w:rsidRPr="004C01D1">
        <w:rPr>
          <w:i/>
          <w:iCs/>
        </w:rPr>
        <w:t>considering</w:t>
      </w:r>
      <w:r w:rsidR="004C01D1" w:rsidRPr="004C01D1">
        <w:rPr>
          <w:i/>
          <w:iCs/>
        </w:rPr>
        <w:t xml:space="preserve"> </w:t>
      </w:r>
      <w:r w:rsidRPr="004C01D1">
        <w:rPr>
          <w:i/>
          <w:iCs/>
        </w:rPr>
        <w:t>b)</w:t>
      </w:r>
      <w:r w:rsidRPr="004C01D1">
        <w:t xml:space="preserve"> and </w:t>
      </w:r>
      <w:r w:rsidRPr="004C01D1">
        <w:rPr>
          <w:i/>
          <w:iCs/>
        </w:rPr>
        <w:t xml:space="preserve">c) </w:t>
      </w:r>
      <w:r w:rsidRPr="004C01D1">
        <w:t xml:space="preserve">of Resolution </w:t>
      </w:r>
      <w:r w:rsidRPr="004C01D1">
        <w:rPr>
          <w:b/>
          <w:bCs/>
        </w:rPr>
        <w:t>148 (</w:t>
      </w:r>
      <w:r w:rsidR="00A53258">
        <w:rPr>
          <w:b/>
          <w:bCs/>
        </w:rPr>
        <w:t>Rev.</w:t>
      </w:r>
      <w:r w:rsidRPr="004C01D1">
        <w:rPr>
          <w:b/>
          <w:bCs/>
        </w:rPr>
        <w:t>WRC-</w:t>
      </w:r>
      <w:r w:rsidR="00DA6CC0">
        <w:rPr>
          <w:b/>
          <w:bCs/>
        </w:rPr>
        <w:t>15</w:t>
      </w:r>
      <w:r w:rsidRPr="004C01D1">
        <w:rPr>
          <w:b/>
          <w:bCs/>
        </w:rPr>
        <w:t>)</w:t>
      </w:r>
      <w:r w:rsidRPr="004C01D1">
        <w:t xml:space="preserve"> shall not be taken into consideration in single-entry calculation for consistent implementation of </w:t>
      </w:r>
      <w:r w:rsidRPr="004C01D1">
        <w:rPr>
          <w:i/>
          <w:iCs/>
        </w:rPr>
        <w:t>instructs the Radiocommunication Bureau</w:t>
      </w:r>
      <w:r w:rsidR="004C01D1" w:rsidRPr="004C01D1">
        <w:t> </w:t>
      </w:r>
      <w:r w:rsidRPr="004C01D1">
        <w:t>2 of that Resolution.</w:t>
      </w:r>
    </w:p>
    <w:p w14:paraId="4D436CA3" w14:textId="77777777" w:rsidR="002845B5" w:rsidRDefault="002845B5" w:rsidP="00F4364B">
      <w:r w:rsidRPr="004C01D1">
        <w:t>6</w:t>
      </w:r>
      <w:r w:rsidRPr="004C01D1">
        <w:tab/>
        <w:t xml:space="preserve">See also </w:t>
      </w:r>
      <w:r w:rsidRPr="004C01D1">
        <w:rPr>
          <w:i/>
          <w:iCs/>
        </w:rPr>
        <w:t>Note</w:t>
      </w:r>
      <w:r w:rsidRPr="004C01D1">
        <w:t xml:space="preserve"> </w:t>
      </w:r>
      <w:r w:rsidRPr="004C01D1">
        <w:rPr>
          <w:i/>
          <w:iCs/>
        </w:rPr>
        <w:t>by the Secretariat</w:t>
      </w:r>
      <w:r w:rsidRPr="004C01D1">
        <w:t xml:space="preserve"> relating to the </w:t>
      </w:r>
      <w:r w:rsidRPr="001972B1">
        <w:rPr>
          <w:i/>
          <w:iCs/>
        </w:rPr>
        <w:t>“multi-beam networks”</w:t>
      </w:r>
      <w:r w:rsidRPr="004C01D1">
        <w:t xml:space="preserve"> as indicated in column 10 of the tables in Article</w:t>
      </w:r>
      <w:r w:rsidR="004C01D1" w:rsidRPr="004C01D1">
        <w:t> </w:t>
      </w:r>
      <w:r w:rsidRPr="004C01D1">
        <w:t>10 of Appendix</w:t>
      </w:r>
      <w:r w:rsidR="004C01D1" w:rsidRPr="004C01D1">
        <w:t> </w:t>
      </w:r>
      <w:r w:rsidRPr="004C01D1">
        <w:rPr>
          <w:b/>
          <w:bCs/>
        </w:rPr>
        <w:t>30B</w:t>
      </w:r>
      <w:r w:rsidRPr="004C01D1">
        <w:t>.</w:t>
      </w:r>
    </w:p>
    <w:p w14:paraId="2EAB84EE" w14:textId="069D7783" w:rsidR="00F4364B" w:rsidRPr="004C01D1" w:rsidRDefault="00F4364B" w:rsidP="0046017E">
      <w:pPr>
        <w:pStyle w:val="Heading8"/>
        <w:rPr>
          <w:color w:val="000000"/>
        </w:rPr>
      </w:pPr>
      <w:r w:rsidRPr="004C01D1">
        <w:rPr>
          <w:color w:val="000000"/>
        </w:rPr>
        <w:t>6.</w:t>
      </w:r>
      <w:r>
        <w:rPr>
          <w:color w:val="000000"/>
        </w:rPr>
        <w:t>6</w:t>
      </w:r>
      <w:r w:rsidR="00620D0D">
        <w:rPr>
          <w:color w:val="000000"/>
        </w:rPr>
        <w:tab/>
      </w:r>
    </w:p>
    <w:p w14:paraId="05175E87" w14:textId="77777777" w:rsidR="00F4364B" w:rsidRPr="00F4364B" w:rsidRDefault="00F4364B" w:rsidP="00F4364B">
      <w:pPr>
        <w:rPr>
          <w:b/>
          <w:u w:val="single"/>
        </w:rPr>
      </w:pPr>
      <w:r w:rsidRPr="00F4364B">
        <w:rPr>
          <w:b/>
        </w:rPr>
        <w:t>Agreement of an administration whose territory is partially or wholly included in the service area of an assignment</w:t>
      </w:r>
    </w:p>
    <w:p w14:paraId="6C922021" w14:textId="77777777" w:rsidR="00F4364B" w:rsidRPr="00F4364B" w:rsidRDefault="00F4364B" w:rsidP="00F4364B">
      <w:r w:rsidRPr="00F4364B">
        <w:t xml:space="preserve">The Board decided that the administrative agreements of the administrations whose territories are partially or wholly included in the intended service area of an assignment under examination are explicitly required and shall be obtained when entering the assignment in the List, irrespective of </w:t>
      </w:r>
      <w:proofErr w:type="gramStart"/>
      <w:r w:rsidRPr="00F4364B">
        <w:t>whether or not</w:t>
      </w:r>
      <w:proofErr w:type="gramEnd"/>
      <w:r w:rsidRPr="00F4364B">
        <w:t xml:space="preserve"> their allotments in the Plan or their assignments are identified as affected under § 6.5. If an identified administration does not make comment nor reply to the notifying administration’s request for seeking agreement under § 6.6, it shall be considered that the former administration disagrees to the inclusion of its territory in the intended service area of the assignment.</w:t>
      </w:r>
    </w:p>
    <w:p w14:paraId="574F6A07" w14:textId="10ED4133" w:rsidR="006E7ECD" w:rsidRPr="00B8336F" w:rsidRDefault="006E7ECD" w:rsidP="006E7ECD">
      <w:r w:rsidRPr="00B8336F">
        <w:t>In the examination of a satellite network submitted under § 6.17, if the Bureau finds that the territory of an administration is wholly or partially included in the service area of the network without having obtained an explicit agreement from that administration prior to the submission under § 6.17, it shall request the notifying administration to exclude the territory and the associated test points from the service area. If the notifying administration insists on keeping the service area unchanged, the finding of the examination under § 6.19 a) shall be unfavourable.</w:t>
      </w:r>
    </w:p>
    <w:p w14:paraId="1A89F76E" w14:textId="77777777" w:rsidR="00F4364B" w:rsidRDefault="00F4364B" w:rsidP="007603A2">
      <w:r w:rsidRPr="00F4364B">
        <w:t>An administration that agreed to include its territory in the service area of an assignment may at any time withdraw its agreement in accordance with § 6.16.</w:t>
      </w:r>
    </w:p>
    <w:p w14:paraId="39E5F97F" w14:textId="77777777" w:rsidR="00F4364B" w:rsidRDefault="00F4364B" w:rsidP="00F4364B">
      <w:r>
        <w:br w:type="page"/>
      </w:r>
    </w:p>
    <w:p w14:paraId="46A1625D" w14:textId="77777777" w:rsidR="00DE57F6" w:rsidRPr="004C01D1" w:rsidRDefault="00DE57F6" w:rsidP="0046017E">
      <w:pPr>
        <w:pStyle w:val="Heading8"/>
        <w:rPr>
          <w:color w:val="000000"/>
        </w:rPr>
      </w:pPr>
      <w:r w:rsidRPr="004C01D1">
        <w:rPr>
          <w:color w:val="000000"/>
        </w:rPr>
        <w:lastRenderedPageBreak/>
        <w:t>6.</w:t>
      </w:r>
      <w:r>
        <w:rPr>
          <w:color w:val="000000"/>
        </w:rPr>
        <w:t>16</w:t>
      </w:r>
    </w:p>
    <w:p w14:paraId="384772D6" w14:textId="77777777" w:rsidR="00DE57F6" w:rsidRPr="004C01D1" w:rsidRDefault="00DE57F6" w:rsidP="00F4364B">
      <w:r w:rsidRPr="004C01D1">
        <w:t>1</w:t>
      </w:r>
      <w:r w:rsidRPr="004C01D1">
        <w:tab/>
      </w:r>
      <w:r>
        <w:t xml:space="preserve">When the Bureau receives an objection to being included in a service area of an assignment from an administration in accordance with </w:t>
      </w:r>
      <w:r w:rsidRPr="005E7F8F">
        <w:t>§</w:t>
      </w:r>
      <w:r w:rsidR="00BC5D27">
        <w:t> </w:t>
      </w:r>
      <w:r w:rsidRPr="005E7F8F">
        <w:t xml:space="preserve">6.16 of Appendix </w:t>
      </w:r>
      <w:r w:rsidRPr="00E26886">
        <w:rPr>
          <w:b/>
          <w:bCs/>
        </w:rPr>
        <w:t>30B</w:t>
      </w:r>
      <w:r>
        <w:t xml:space="preserve">, the Bureau publishes the modified service area </w:t>
      </w:r>
      <w:r w:rsidRPr="005E7F8F">
        <w:t>for exclusion of its territory from the service area</w:t>
      </w:r>
      <w:r>
        <w:t xml:space="preserve"> if the assignment has already been included in the List. If the assignment is at the stage of coordination and not yet included in the List (</w:t>
      </w:r>
      <w:proofErr w:type="gramStart"/>
      <w:r>
        <w:t>i.e.</w:t>
      </w:r>
      <w:proofErr w:type="gramEnd"/>
      <w:r>
        <w:t xml:space="preserve"> published</w:t>
      </w:r>
      <w:r>
        <w:rPr>
          <w:lang w:eastAsia="zh-CN"/>
        </w:rPr>
        <w:t xml:space="preserve"> </w:t>
      </w:r>
      <w:r>
        <w:rPr>
          <w:rFonts w:hint="eastAsia"/>
          <w:lang w:eastAsia="zh-CN"/>
        </w:rPr>
        <w:t xml:space="preserve">in </w:t>
      </w:r>
      <w:r>
        <w:rPr>
          <w:lang w:eastAsia="zh-CN"/>
        </w:rPr>
        <w:t>an</w:t>
      </w:r>
      <w:r w:rsidR="0046017E">
        <w:t xml:space="preserve"> AP30B/A6A/</w:t>
      </w:r>
      <w:r>
        <w:t>-- Special Section only), the Bureau takes that objection into account in the examination under §</w:t>
      </w:r>
      <w:r w:rsidR="00BC5D27">
        <w:t> </w:t>
      </w:r>
      <w:r>
        <w:t>6.19</w:t>
      </w:r>
      <w:r w:rsidRPr="005E7F8F">
        <w:t xml:space="preserve"> </w:t>
      </w:r>
      <w:r w:rsidRPr="00BC5D27">
        <w:rPr>
          <w:i/>
          <w:iCs/>
        </w:rPr>
        <w:t>a)</w:t>
      </w:r>
      <w:r>
        <w:t xml:space="preserve"> when the assignment is submitted by the notifying administration under </w:t>
      </w:r>
      <w:r w:rsidRPr="005E7F8F">
        <w:t>§</w:t>
      </w:r>
      <w:r w:rsidR="00BC5D27">
        <w:t> </w:t>
      </w:r>
      <w:r w:rsidRPr="005E7F8F">
        <w:t>6.1</w:t>
      </w:r>
      <w:r>
        <w:t>7. The final characteristics of the assignment in the List (</w:t>
      </w:r>
      <w:proofErr w:type="gramStart"/>
      <w:r>
        <w:t>i.e.</w:t>
      </w:r>
      <w:proofErr w:type="gramEnd"/>
      <w:r>
        <w:t xml:space="preserve"> those published in an AP30B/A6B/-- Special Section) shall not include the territory and test points that are within the territory of the objecting administration in the service area.</w:t>
      </w:r>
    </w:p>
    <w:p w14:paraId="280D488C" w14:textId="77777777" w:rsidR="00DE57F6" w:rsidRPr="004C01D1" w:rsidRDefault="00DE57F6" w:rsidP="0046017E">
      <w:r>
        <w:t>2</w:t>
      </w:r>
      <w:r>
        <w:tab/>
      </w:r>
      <w:r>
        <w:rPr>
          <w:rFonts w:hint="eastAsia"/>
          <w:lang w:eastAsia="zh-CN"/>
        </w:rPr>
        <w:t xml:space="preserve">However, </w:t>
      </w:r>
      <w:r>
        <w:rPr>
          <w:lang w:eastAsia="zh-CN"/>
        </w:rPr>
        <w:t xml:space="preserve">an administration can </w:t>
      </w:r>
      <w:r>
        <w:rPr>
          <w:rFonts w:hint="eastAsia"/>
          <w:lang w:eastAsia="zh-CN"/>
        </w:rPr>
        <w:t xml:space="preserve">object </w:t>
      </w:r>
      <w:r w:rsidRPr="00C63C3C">
        <w:rPr>
          <w:rFonts w:hint="eastAsia"/>
          <w:lang w:eastAsia="zh-CN"/>
        </w:rPr>
        <w:t>to</w:t>
      </w:r>
      <w:r>
        <w:rPr>
          <w:rFonts w:hint="eastAsia"/>
          <w:lang w:eastAsia="zh-CN"/>
        </w:rPr>
        <w:t xml:space="preserve"> the inclusion of its territory in the service area</w:t>
      </w:r>
      <w:r w:rsidRPr="00251AAE">
        <w:rPr>
          <w:rFonts w:hint="eastAsia"/>
          <w:lang w:eastAsia="zh-CN"/>
        </w:rPr>
        <w:t xml:space="preserve"> </w:t>
      </w:r>
      <w:r>
        <w:rPr>
          <w:lang w:eastAsia="zh-CN"/>
        </w:rPr>
        <w:t>of</w:t>
      </w:r>
      <w:r>
        <w:rPr>
          <w:rFonts w:hint="eastAsia"/>
          <w:lang w:eastAsia="zh-CN"/>
        </w:rPr>
        <w:t xml:space="preserve"> an assignment</w:t>
      </w:r>
      <w:r>
        <w:rPr>
          <w:lang w:eastAsia="zh-CN"/>
        </w:rPr>
        <w:t xml:space="preserve"> of the other administrations</w:t>
      </w:r>
      <w:r>
        <w:rPr>
          <w:rFonts w:hint="eastAsia"/>
          <w:lang w:eastAsia="zh-CN"/>
        </w:rPr>
        <w:t xml:space="preserve"> not </w:t>
      </w:r>
      <w:r>
        <w:rPr>
          <w:lang w:eastAsia="zh-CN"/>
        </w:rPr>
        <w:t xml:space="preserve">yet entered </w:t>
      </w:r>
      <w:r>
        <w:rPr>
          <w:rFonts w:hint="eastAsia"/>
          <w:lang w:eastAsia="zh-CN"/>
        </w:rPr>
        <w:t>in the List</w:t>
      </w:r>
      <w:r>
        <w:rPr>
          <w:lang w:eastAsia="zh-CN"/>
        </w:rPr>
        <w:t xml:space="preserve"> and </w:t>
      </w:r>
      <w:r>
        <w:rPr>
          <w:rFonts w:hint="eastAsia"/>
          <w:lang w:eastAsia="zh-CN"/>
        </w:rPr>
        <w:t>explicitly request that</w:t>
      </w:r>
      <w:r>
        <w:rPr>
          <w:lang w:eastAsia="zh-CN"/>
        </w:rPr>
        <w:t xml:space="preserve"> the</w:t>
      </w:r>
      <w:r>
        <w:rPr>
          <w:rFonts w:hint="eastAsia"/>
          <w:lang w:eastAsia="zh-CN"/>
        </w:rPr>
        <w:t xml:space="preserve"> objection </w:t>
      </w:r>
      <w:r>
        <w:rPr>
          <w:lang w:eastAsia="zh-CN"/>
        </w:rPr>
        <w:t>should</w:t>
      </w:r>
      <w:r>
        <w:rPr>
          <w:rFonts w:hint="eastAsia"/>
          <w:lang w:eastAsia="zh-CN"/>
        </w:rPr>
        <w:t xml:space="preserve"> be </w:t>
      </w:r>
      <w:proofErr w:type="gramStart"/>
      <w:r>
        <w:rPr>
          <w:rFonts w:hint="eastAsia"/>
          <w:lang w:eastAsia="zh-CN"/>
        </w:rPr>
        <w:t>taken into account</w:t>
      </w:r>
      <w:proofErr w:type="gramEnd"/>
      <w:r>
        <w:rPr>
          <w:rFonts w:hint="eastAsia"/>
          <w:lang w:eastAsia="zh-CN"/>
        </w:rPr>
        <w:t xml:space="preserve"> in the examination of its own network submitted under </w:t>
      </w:r>
      <w:r w:rsidRPr="00C63C3C">
        <w:rPr>
          <w:lang w:eastAsia="zh-CN"/>
        </w:rPr>
        <w:t>§</w:t>
      </w:r>
      <w:r w:rsidR="00BC5D27">
        <w:rPr>
          <w:lang w:eastAsia="zh-CN"/>
        </w:rPr>
        <w:t> </w:t>
      </w:r>
      <w:r w:rsidRPr="00C63C3C">
        <w:rPr>
          <w:rFonts w:hint="eastAsia"/>
          <w:lang w:eastAsia="zh-CN"/>
        </w:rPr>
        <w:t xml:space="preserve">6.17 of Appendix </w:t>
      </w:r>
      <w:r w:rsidRPr="00791D05">
        <w:rPr>
          <w:b/>
          <w:bCs/>
          <w:lang w:eastAsia="zh-CN"/>
        </w:rPr>
        <w:t xml:space="preserve">30B </w:t>
      </w:r>
      <w:r w:rsidRPr="009238C9">
        <w:rPr>
          <w:lang w:eastAsia="zh-CN"/>
        </w:rPr>
        <w:t>in order to</w:t>
      </w:r>
      <w:r w:rsidRPr="00791D05">
        <w:rPr>
          <w:b/>
          <w:bCs/>
          <w:lang w:eastAsia="zh-CN"/>
        </w:rPr>
        <w:t xml:space="preserve"> </w:t>
      </w:r>
      <w:r>
        <w:rPr>
          <w:lang w:eastAsia="zh-CN"/>
        </w:rPr>
        <w:t xml:space="preserve">facilitate inclusion of </w:t>
      </w:r>
      <w:r>
        <w:rPr>
          <w:rFonts w:hint="eastAsia"/>
          <w:lang w:eastAsia="zh-CN"/>
        </w:rPr>
        <w:t xml:space="preserve">the assignments of </w:t>
      </w:r>
      <w:r>
        <w:rPr>
          <w:lang w:eastAsia="zh-CN"/>
        </w:rPr>
        <w:t xml:space="preserve">its own </w:t>
      </w:r>
      <w:r>
        <w:rPr>
          <w:rFonts w:hint="eastAsia"/>
          <w:lang w:eastAsia="zh-CN"/>
        </w:rPr>
        <w:t>network</w:t>
      </w:r>
      <w:r>
        <w:rPr>
          <w:lang w:eastAsia="zh-CN"/>
        </w:rPr>
        <w:t xml:space="preserve"> to be included in the List.</w:t>
      </w:r>
      <w:r w:rsidR="00E70E73">
        <w:rPr>
          <w:lang w:eastAsia="zh-CN"/>
        </w:rPr>
        <w:t xml:space="preserve"> </w:t>
      </w:r>
      <w:r>
        <w:rPr>
          <w:lang w:eastAsia="zh-CN"/>
        </w:rPr>
        <w:t>In this case</w:t>
      </w:r>
      <w:r>
        <w:rPr>
          <w:rFonts w:hint="eastAsia"/>
          <w:lang w:eastAsia="zh-CN"/>
        </w:rPr>
        <w:t>,</w:t>
      </w:r>
      <w:r>
        <w:rPr>
          <w:lang w:eastAsia="zh-CN"/>
        </w:rPr>
        <w:t xml:space="preserve"> the objection </w:t>
      </w:r>
      <w:r>
        <w:rPr>
          <w:rFonts w:hint="eastAsia"/>
          <w:lang w:eastAsia="zh-CN"/>
        </w:rPr>
        <w:t>should be considered definitive. The Bureau shall then,</w:t>
      </w:r>
      <w:r w:rsidR="00E70E73">
        <w:rPr>
          <w:rFonts w:hint="eastAsia"/>
          <w:lang w:eastAsia="zh-CN"/>
        </w:rPr>
        <w:t xml:space="preserve"> </w:t>
      </w:r>
      <w:r w:rsidRPr="00C63C3C">
        <w:rPr>
          <w:rFonts w:hint="eastAsia"/>
          <w:lang w:eastAsia="zh-CN"/>
        </w:rPr>
        <w:t xml:space="preserve">in accordance with </w:t>
      </w:r>
      <w:r w:rsidRPr="00C63C3C">
        <w:rPr>
          <w:lang w:eastAsia="zh-CN"/>
        </w:rPr>
        <w:t>§</w:t>
      </w:r>
      <w:r w:rsidR="00BC5D27">
        <w:rPr>
          <w:lang w:eastAsia="zh-CN"/>
        </w:rPr>
        <w:t> </w:t>
      </w:r>
      <w:r w:rsidRPr="00C63C3C">
        <w:rPr>
          <w:rFonts w:hint="eastAsia"/>
          <w:lang w:eastAsia="zh-CN"/>
        </w:rPr>
        <w:t xml:space="preserve">6.16 of Appendix </w:t>
      </w:r>
      <w:r w:rsidRPr="00791D05">
        <w:rPr>
          <w:b/>
          <w:bCs/>
          <w:lang w:eastAsia="zh-CN"/>
        </w:rPr>
        <w:t>30B</w:t>
      </w:r>
      <w:r>
        <w:rPr>
          <w:rFonts w:hint="eastAsia"/>
          <w:lang w:eastAsia="zh-CN"/>
        </w:rPr>
        <w:t>, exclude the territory</w:t>
      </w:r>
      <w:r>
        <w:rPr>
          <w:lang w:eastAsia="zh-CN"/>
        </w:rPr>
        <w:t xml:space="preserve"> and </w:t>
      </w:r>
      <w:r>
        <w:t>test points that are within the territory</w:t>
      </w:r>
      <w:r>
        <w:rPr>
          <w:rFonts w:hint="eastAsia"/>
          <w:lang w:eastAsia="zh-CN"/>
        </w:rPr>
        <w:t xml:space="preserve"> of that objecting </w:t>
      </w:r>
      <w:r>
        <w:rPr>
          <w:lang w:eastAsia="zh-CN"/>
        </w:rPr>
        <w:t>a</w:t>
      </w:r>
      <w:r>
        <w:rPr>
          <w:rFonts w:hint="eastAsia"/>
          <w:lang w:eastAsia="zh-CN"/>
        </w:rPr>
        <w:t xml:space="preserve">dministration </w:t>
      </w:r>
      <w:r w:rsidRPr="00045858">
        <w:rPr>
          <w:rFonts w:hint="eastAsia"/>
          <w:lang w:eastAsia="zh-CN"/>
        </w:rPr>
        <w:t xml:space="preserve">from the </w:t>
      </w:r>
      <w:r w:rsidRPr="00045858">
        <w:rPr>
          <w:lang w:eastAsia="zh-CN"/>
        </w:rPr>
        <w:t xml:space="preserve">service area of the </w:t>
      </w:r>
      <w:r w:rsidRPr="00045858">
        <w:rPr>
          <w:rFonts w:hint="eastAsia"/>
          <w:lang w:eastAsia="zh-CN"/>
        </w:rPr>
        <w:t xml:space="preserve">assignment </w:t>
      </w:r>
      <w:r>
        <w:rPr>
          <w:rFonts w:hint="eastAsia"/>
          <w:lang w:eastAsia="zh-CN"/>
        </w:rPr>
        <w:t xml:space="preserve">objected </w:t>
      </w:r>
      <w:r>
        <w:rPr>
          <w:lang w:eastAsia="zh-CN"/>
        </w:rPr>
        <w:t xml:space="preserve">and </w:t>
      </w:r>
      <w:r>
        <w:rPr>
          <w:rFonts w:hint="eastAsia"/>
          <w:lang w:eastAsia="zh-CN"/>
        </w:rPr>
        <w:t xml:space="preserve">publish </w:t>
      </w:r>
      <w:r>
        <w:rPr>
          <w:lang w:eastAsia="zh-CN"/>
        </w:rPr>
        <w:t xml:space="preserve">the </w:t>
      </w:r>
      <w:r>
        <w:rPr>
          <w:rFonts w:hint="eastAsia"/>
          <w:lang w:eastAsia="zh-CN"/>
        </w:rPr>
        <w:t>modifi</w:t>
      </w:r>
      <w:r>
        <w:rPr>
          <w:lang w:eastAsia="zh-CN"/>
        </w:rPr>
        <w:t xml:space="preserve">ed service area in </w:t>
      </w:r>
      <w:r w:rsidRPr="000443C7">
        <w:rPr>
          <w:lang w:eastAsia="zh-CN"/>
        </w:rPr>
        <w:t>a</w:t>
      </w:r>
      <w:r w:rsidRPr="006A50E8">
        <w:rPr>
          <w:lang w:eastAsia="zh-CN"/>
        </w:rPr>
        <w:t xml:space="preserve"> modification to the corresponding</w:t>
      </w:r>
      <w:r w:rsidRPr="000443C7">
        <w:rPr>
          <w:lang w:eastAsia="zh-CN"/>
        </w:rPr>
        <w:t xml:space="preserve"> </w:t>
      </w:r>
      <w:r w:rsidRPr="005E7F8F">
        <w:t>AP30B/A6</w:t>
      </w:r>
      <w:r>
        <w:rPr>
          <w:rFonts w:hint="eastAsia"/>
          <w:lang w:eastAsia="zh-CN"/>
        </w:rPr>
        <w:t>A</w:t>
      </w:r>
      <w:r>
        <w:rPr>
          <w:lang w:eastAsia="zh-CN"/>
        </w:rPr>
        <w:t>/--</w:t>
      </w:r>
      <w:r w:rsidRPr="005E7F8F">
        <w:t xml:space="preserve"> Special Section</w:t>
      </w:r>
      <w:r>
        <w:rPr>
          <w:rFonts w:hint="eastAsia"/>
          <w:lang w:eastAsia="zh-CN"/>
        </w:rPr>
        <w:t>. The modifi</w:t>
      </w:r>
      <w:r>
        <w:rPr>
          <w:lang w:eastAsia="zh-CN"/>
        </w:rPr>
        <w:t xml:space="preserve">cation to the </w:t>
      </w:r>
      <w:r>
        <w:rPr>
          <w:rFonts w:hint="eastAsia"/>
          <w:lang w:eastAsia="zh-CN"/>
        </w:rPr>
        <w:t xml:space="preserve">service area </w:t>
      </w:r>
      <w:r>
        <w:rPr>
          <w:lang w:eastAsia="zh-CN"/>
        </w:rPr>
        <w:t>and the deletion of test points</w:t>
      </w:r>
      <w:r>
        <w:rPr>
          <w:rFonts w:hint="eastAsia"/>
          <w:lang w:eastAsia="zh-CN"/>
        </w:rPr>
        <w:t xml:space="preserve"> shall then be </w:t>
      </w:r>
      <w:proofErr w:type="gramStart"/>
      <w:r>
        <w:rPr>
          <w:lang w:eastAsia="zh-CN"/>
        </w:rPr>
        <w:t>taken into account</w:t>
      </w:r>
      <w:proofErr w:type="gramEnd"/>
      <w:r>
        <w:rPr>
          <w:lang w:eastAsia="zh-CN"/>
        </w:rPr>
        <w:t xml:space="preserve"> </w:t>
      </w:r>
      <w:r>
        <w:rPr>
          <w:rFonts w:hint="eastAsia"/>
          <w:lang w:eastAsia="zh-CN"/>
        </w:rPr>
        <w:t>in the subsequent examinations</w:t>
      </w:r>
      <w:r>
        <w:rPr>
          <w:lang w:eastAsia="zh-CN"/>
        </w:rPr>
        <w:t xml:space="preserve"> including examination</w:t>
      </w:r>
      <w:r>
        <w:rPr>
          <w:rFonts w:hint="eastAsia"/>
          <w:lang w:eastAsia="zh-CN"/>
        </w:rPr>
        <w:t>s</w:t>
      </w:r>
      <w:r>
        <w:rPr>
          <w:lang w:eastAsia="zh-CN"/>
        </w:rPr>
        <w:t xml:space="preserve"> under </w:t>
      </w:r>
      <w:r w:rsidRPr="00C63C3C">
        <w:rPr>
          <w:lang w:eastAsia="zh-CN"/>
        </w:rPr>
        <w:t>§</w:t>
      </w:r>
      <w:r w:rsidR="00BC5D27">
        <w:rPr>
          <w:lang w:eastAsia="zh-CN"/>
        </w:rPr>
        <w:t> </w:t>
      </w:r>
      <w:r w:rsidRPr="00C63C3C">
        <w:rPr>
          <w:rFonts w:hint="eastAsia"/>
          <w:lang w:eastAsia="zh-CN"/>
        </w:rPr>
        <w:t>6.</w:t>
      </w:r>
      <w:r>
        <w:rPr>
          <w:lang w:eastAsia="zh-CN"/>
        </w:rPr>
        <w:t>21 and 6.22</w:t>
      </w:r>
      <w:r w:rsidR="00D7040B">
        <w:rPr>
          <w:rFonts w:hint="eastAsia"/>
          <w:lang w:eastAsia="zh-CN"/>
        </w:rPr>
        <w:t xml:space="preserve"> of Appendix</w:t>
      </w:r>
      <w:r w:rsidR="00D7040B">
        <w:rPr>
          <w:lang w:eastAsia="zh-CN"/>
        </w:rPr>
        <w:t> </w:t>
      </w:r>
      <w:r w:rsidRPr="0021000A">
        <w:rPr>
          <w:rFonts w:hint="eastAsia"/>
          <w:b/>
          <w:bCs/>
          <w:lang w:eastAsia="zh-CN"/>
        </w:rPr>
        <w:t>30B</w:t>
      </w:r>
      <w:r>
        <w:rPr>
          <w:lang w:eastAsia="zh-CN"/>
        </w:rPr>
        <w:t xml:space="preserve"> of the network submitted by the objecting administration under </w:t>
      </w:r>
      <w:r w:rsidRPr="00C63C3C">
        <w:rPr>
          <w:lang w:eastAsia="zh-CN"/>
        </w:rPr>
        <w:t>§</w:t>
      </w:r>
      <w:r w:rsidR="00BC5D27">
        <w:rPr>
          <w:lang w:eastAsia="zh-CN"/>
        </w:rPr>
        <w:t> </w:t>
      </w:r>
      <w:r w:rsidRPr="00C63C3C">
        <w:rPr>
          <w:rFonts w:hint="eastAsia"/>
          <w:lang w:eastAsia="zh-CN"/>
        </w:rPr>
        <w:t>6</w:t>
      </w:r>
      <w:r>
        <w:rPr>
          <w:lang w:eastAsia="zh-CN"/>
        </w:rPr>
        <w:t>.</w:t>
      </w:r>
      <w:r>
        <w:rPr>
          <w:rFonts w:hint="eastAsia"/>
          <w:lang w:eastAsia="zh-CN"/>
        </w:rPr>
        <w:t>17</w:t>
      </w:r>
      <w:r w:rsidRPr="00C63C3C">
        <w:rPr>
          <w:rFonts w:hint="eastAsia"/>
          <w:lang w:eastAsia="zh-CN"/>
        </w:rPr>
        <w:t xml:space="preserve"> of Appendix </w:t>
      </w:r>
      <w:r w:rsidRPr="0021000A">
        <w:rPr>
          <w:rFonts w:hint="eastAsia"/>
          <w:b/>
          <w:bCs/>
          <w:lang w:eastAsia="zh-CN"/>
        </w:rPr>
        <w:t>30B</w:t>
      </w:r>
      <w:r>
        <w:rPr>
          <w:rFonts w:hint="eastAsia"/>
          <w:lang w:eastAsia="zh-CN"/>
        </w:rPr>
        <w:t>.</w:t>
      </w:r>
    </w:p>
    <w:p w14:paraId="20A4DD4E" w14:textId="77777777" w:rsidR="00BA061E" w:rsidRPr="004C01D1" w:rsidRDefault="00BA061E" w:rsidP="004C01D1">
      <w:pPr>
        <w:pStyle w:val="Heading8"/>
      </w:pPr>
      <w:r w:rsidRPr="004C01D1">
        <w:t>6.19</w:t>
      </w:r>
      <w:r w:rsidR="004C01D1" w:rsidRPr="004C01D1">
        <w:t xml:space="preserve"> </w:t>
      </w:r>
      <w:r w:rsidRPr="004C01D1">
        <w:rPr>
          <w:i/>
          <w:iCs/>
        </w:rPr>
        <w:t>b)</w:t>
      </w:r>
    </w:p>
    <w:p w14:paraId="6FCAC6E2" w14:textId="77777777" w:rsidR="00BA061E" w:rsidRPr="004C01D1" w:rsidRDefault="00BA061E" w:rsidP="00F4364B">
      <w:pPr>
        <w:spacing w:before="120"/>
      </w:pPr>
      <w:r w:rsidRPr="004C01D1">
        <w:t>See Rules of Procedure relating to § 6.3</w:t>
      </w:r>
      <w:r w:rsidR="004C01D1" w:rsidRPr="004C01D1">
        <w:t xml:space="preserve"> </w:t>
      </w:r>
      <w:r w:rsidRPr="004C01D1">
        <w:rPr>
          <w:i/>
          <w:iCs/>
        </w:rPr>
        <w:t>a)</w:t>
      </w:r>
      <w:r w:rsidRPr="004C01D1">
        <w:t>.</w:t>
      </w:r>
    </w:p>
    <w:p w14:paraId="513CCC3A" w14:textId="77777777" w:rsidR="002845B5" w:rsidRPr="004C01D1" w:rsidRDefault="002845B5" w:rsidP="007C5B6A">
      <w:pPr>
        <w:pStyle w:val="Heading8"/>
        <w:spacing w:before="300"/>
      </w:pPr>
      <w:r w:rsidRPr="004C01D1">
        <w:t>6.21</w:t>
      </w:r>
    </w:p>
    <w:p w14:paraId="2473BE4A" w14:textId="77777777" w:rsidR="00DE57F6" w:rsidRDefault="002845B5" w:rsidP="00DE57F6">
      <w:r w:rsidRPr="004C01D1">
        <w:t>See Rules of Procedure relating to § 6.5.</w:t>
      </w:r>
    </w:p>
    <w:p w14:paraId="0757E1F8" w14:textId="43E8D4AF" w:rsidR="00F103FB" w:rsidRDefault="00F103FB" w:rsidP="00DE57F6"/>
    <w:p w14:paraId="56342187" w14:textId="2D72BFDA" w:rsidR="00902333" w:rsidRDefault="00902333" w:rsidP="00DE57F6">
      <w:r>
        <w:br w:type="page"/>
      </w:r>
    </w:p>
    <w:p w14:paraId="288DCD0D" w14:textId="77777777" w:rsidR="00F4364B" w:rsidRPr="004C01D1" w:rsidRDefault="00F4364B" w:rsidP="0046017E">
      <w:pPr>
        <w:pStyle w:val="Heading8"/>
        <w:ind w:right="7655"/>
        <w:rPr>
          <w:color w:val="000000"/>
        </w:rPr>
      </w:pPr>
      <w:r w:rsidRPr="00F4364B">
        <w:lastRenderedPageBreak/>
        <w:t>6.25 to 6.29</w:t>
      </w:r>
    </w:p>
    <w:p w14:paraId="63002185" w14:textId="77777777" w:rsidR="00F4364B" w:rsidRPr="00F4364B" w:rsidRDefault="00F4364B" w:rsidP="00F4364B">
      <w:r w:rsidRPr="00F4364B">
        <w:rPr>
          <w:b/>
          <w:bCs/>
        </w:rPr>
        <w:t>Note</w:t>
      </w:r>
      <w:r w:rsidR="00BC5D27">
        <w:t xml:space="preserve">: </w:t>
      </w:r>
      <w:r w:rsidRPr="00F4364B">
        <w:t xml:space="preserve">WRC-15 took the decision related to the provisional entry of converted assignment in RR Appendix </w:t>
      </w:r>
      <w:r w:rsidRPr="00F4364B">
        <w:rPr>
          <w:b/>
          <w:bCs/>
        </w:rPr>
        <w:t>30B</w:t>
      </w:r>
      <w:r w:rsidRPr="00F4364B">
        <w:t xml:space="preserve"> List during the 8</w:t>
      </w:r>
      <w:r w:rsidRPr="00F4364B">
        <w:rPr>
          <w:vertAlign w:val="superscript"/>
        </w:rPr>
        <w:t>th</w:t>
      </w:r>
      <w:r w:rsidRPr="00F4364B">
        <w:t xml:space="preserve"> Plenary, Par. 1.39 to 1.42 of Doc. CMR15/505, approval of Doc. CMR15/416 in relation to Section 3.2.7.1 of Doc. 4 (Add2) (Rev1), as follows:</w:t>
      </w:r>
    </w:p>
    <w:p w14:paraId="1712D531" w14:textId="77777777" w:rsidR="00F4364B" w:rsidRPr="00F4364B" w:rsidRDefault="00F4364B" w:rsidP="00F4364B">
      <w:pPr>
        <w:rPr>
          <w:i/>
          <w:iCs/>
        </w:rPr>
      </w:pPr>
      <w:r w:rsidRPr="00F4364B">
        <w:rPr>
          <w:i/>
          <w:iCs/>
        </w:rPr>
        <w:t>“In Section 3.2.7.1 of Doc. 4 (Add2) (Rev1), the Director sought confirmation by the conference of the following course of action:</w:t>
      </w:r>
    </w:p>
    <w:p w14:paraId="48898587" w14:textId="77777777" w:rsidR="00F4364B" w:rsidRPr="00F4364B" w:rsidRDefault="00F4364B" w:rsidP="00F4364B">
      <w:pPr>
        <w:rPr>
          <w:i/>
          <w:iCs/>
        </w:rPr>
      </w:pPr>
      <w:r w:rsidRPr="00F4364B">
        <w:rPr>
          <w:i/>
          <w:iCs/>
        </w:rPr>
        <w:t xml:space="preserve">When an assignment converted from an allotment of Appendix </w:t>
      </w:r>
      <w:r w:rsidRPr="00F4364B">
        <w:rPr>
          <w:b/>
          <w:bCs/>
          <w:i/>
          <w:iCs/>
        </w:rPr>
        <w:t>30B</w:t>
      </w:r>
      <w:r w:rsidRPr="00F4364B">
        <w:rPr>
          <w:i/>
          <w:iCs/>
        </w:rPr>
        <w:t xml:space="preserve"> Plan enters in the List provisionally, the initial allotment will not be suppressed from the Plan until the entry in the List of the assignment becomes definitive. When the converted assignment is reinstated, the notifying administration should choose either to keep its initial allotment in the Plan or reinstate with characteristics in the List to replace the initial allotment. In the latter case, the conditions described in § 6.26 to § 6.29 of Article 6 of Appendix </w:t>
      </w:r>
      <w:r w:rsidRPr="00F4364B">
        <w:rPr>
          <w:b/>
          <w:bCs/>
          <w:i/>
          <w:iCs/>
        </w:rPr>
        <w:t>30B</w:t>
      </w:r>
      <w:r w:rsidRPr="00F4364B">
        <w:rPr>
          <w:i/>
          <w:iCs/>
        </w:rPr>
        <w:t xml:space="preserve"> shall continue to be applied to the reinstated allotment (</w:t>
      </w:r>
      <w:proofErr w:type="gramStart"/>
      <w:r w:rsidRPr="00F4364B">
        <w:rPr>
          <w:i/>
          <w:iCs/>
        </w:rPr>
        <w:t>i.e.</w:t>
      </w:r>
      <w:proofErr w:type="gramEnd"/>
      <w:r w:rsidRPr="00F4364B">
        <w:rPr>
          <w:i/>
          <w:iCs/>
        </w:rPr>
        <w:t xml:space="preserve"> has the same status of the cancelled assignment).</w:t>
      </w:r>
    </w:p>
    <w:p w14:paraId="5ED465E1" w14:textId="77777777" w:rsidR="00F4364B" w:rsidRPr="00F4364B" w:rsidRDefault="00F4364B" w:rsidP="00F4364B">
      <w:pPr>
        <w:rPr>
          <w:i/>
          <w:iCs/>
        </w:rPr>
      </w:pPr>
      <w:r w:rsidRPr="00F4364B">
        <w:rPr>
          <w:i/>
          <w:iCs/>
        </w:rPr>
        <w:t xml:space="preserve">WRC-15 considered and confirmed the course of action presented in this section.” </w:t>
      </w:r>
    </w:p>
    <w:p w14:paraId="155560C7" w14:textId="77777777" w:rsidR="00365999" w:rsidRPr="004C01D1" w:rsidRDefault="00365999" w:rsidP="00BA061E">
      <w:pPr>
        <w:pStyle w:val="Heading8"/>
      </w:pPr>
      <w:r w:rsidRPr="004C01D1">
        <w:rPr>
          <w:color w:val="000000"/>
        </w:rPr>
        <w:t>Art</w:t>
      </w:r>
      <w:r w:rsidRPr="004C01D1">
        <w:t>. 7</w:t>
      </w:r>
    </w:p>
    <w:p w14:paraId="076E6553" w14:textId="77777777" w:rsidR="00DE25FE" w:rsidRPr="004C01D1" w:rsidRDefault="00DE25FE" w:rsidP="004C01D1">
      <w:pPr>
        <w:pStyle w:val="Heading2"/>
        <w:ind w:left="0" w:firstLine="0"/>
        <w:jc w:val="center"/>
      </w:pPr>
      <w:r w:rsidRPr="004C01D1">
        <w:t xml:space="preserve">Procedure for the addition of a new allotment to the Plan </w:t>
      </w:r>
      <w:r w:rsidRPr="004C01D1">
        <w:br/>
        <w:t>for a new Member State of the Union</w:t>
      </w:r>
    </w:p>
    <w:p w14:paraId="3131C904" w14:textId="77777777" w:rsidR="00DE25FE" w:rsidRPr="004C01D1" w:rsidRDefault="00DE25FE" w:rsidP="004C01D1">
      <w:pPr>
        <w:pStyle w:val="Heading8"/>
        <w:spacing w:before="300"/>
      </w:pPr>
      <w:r w:rsidRPr="004C01D1">
        <w:t>7.3</w:t>
      </w:r>
    </w:p>
    <w:p w14:paraId="5DF96A34" w14:textId="77777777" w:rsidR="00DE25FE" w:rsidRPr="004C01D1" w:rsidRDefault="00DE25FE" w:rsidP="0001013B">
      <w:pPr>
        <w:rPr>
          <w:b/>
        </w:rPr>
      </w:pPr>
      <w:r w:rsidRPr="004C01D1">
        <w:rPr>
          <w:b/>
        </w:rPr>
        <w:t>New allotment to the Plan for a new Member State of the Union</w:t>
      </w:r>
    </w:p>
    <w:p w14:paraId="446C3F3B" w14:textId="77777777" w:rsidR="00DE25FE" w:rsidRPr="004C01D1" w:rsidRDefault="00DE25FE" w:rsidP="004C01D1">
      <w:r w:rsidRPr="004C01D1">
        <w:t>1</w:t>
      </w:r>
      <w:r w:rsidRPr="004C01D1">
        <w:tab/>
        <w:t xml:space="preserve">Provision § 7.3 of Appendix </w:t>
      </w:r>
      <w:r w:rsidRPr="004C01D1">
        <w:rPr>
          <w:b/>
          <w:bCs/>
        </w:rPr>
        <w:t>30B</w:t>
      </w:r>
      <w:r w:rsidRPr="004C01D1">
        <w:t xml:space="preserve"> requests the Bureau to identify appropriate technical characteristics and associated orbital locations for a prospective national allotment upon receipt of a request from a new Member State.</w:t>
      </w:r>
    </w:p>
    <w:p w14:paraId="07C29B52" w14:textId="77777777" w:rsidR="00D34692" w:rsidRPr="004C01D1" w:rsidRDefault="00D34692" w:rsidP="00CB70A1">
      <w:r w:rsidRPr="004C01D1">
        <w:t xml:space="preserve">The Bureau shall apply the procedures described below to find an appropriate orbital position for an allotment in the Appendix </w:t>
      </w:r>
      <w:r w:rsidRPr="004C01D1">
        <w:rPr>
          <w:b/>
          <w:bCs/>
        </w:rPr>
        <w:t>30B</w:t>
      </w:r>
      <w:r w:rsidRPr="004C01D1">
        <w:t xml:space="preserve"> Plan for a new Member State.</w:t>
      </w:r>
    </w:p>
    <w:p w14:paraId="4FCD46F2" w14:textId="77777777" w:rsidR="00DE25FE" w:rsidRDefault="00DE25FE" w:rsidP="004C01D1">
      <w:r w:rsidRPr="004C01D1">
        <w:t>2</w:t>
      </w:r>
      <w:r w:rsidRPr="004C01D1">
        <w:tab/>
        <w:t>The Bureau shall ensure that all submitted test-points are located within the national territory of the new Member State. Test-point locations shall be verified using the ITU Digiti</w:t>
      </w:r>
      <w:r w:rsidR="00D34692" w:rsidRPr="004C01D1">
        <w:t>z</w:t>
      </w:r>
      <w:r w:rsidRPr="004C01D1">
        <w:t>ed World Map. In addition, in the absence of a height above sea level, a value of zero metres shall be assumed by the Bureau.</w:t>
      </w:r>
    </w:p>
    <w:p w14:paraId="1127878F" w14:textId="77777777" w:rsidR="00DE57F6" w:rsidRDefault="00DE57F6" w:rsidP="004C01D1"/>
    <w:p w14:paraId="34884407"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6AA69A88" w14:textId="77777777" w:rsidR="00DE25FE" w:rsidRPr="004C01D1" w:rsidRDefault="00DE25FE" w:rsidP="004C01D1">
      <w:r w:rsidRPr="004C01D1">
        <w:lastRenderedPageBreak/>
        <w:t>3</w:t>
      </w:r>
      <w:r w:rsidRPr="004C01D1">
        <w:tab/>
        <w:t>In order to facilitate the implementation of the orbital position selection approach described in §</w:t>
      </w:r>
      <w:r w:rsidR="00E82238" w:rsidRPr="004C01D1">
        <w:t> </w:t>
      </w:r>
      <w:r w:rsidRPr="004C01D1">
        <w:t>8</w:t>
      </w:r>
      <w:r w:rsidR="00E82238" w:rsidRPr="004C01D1">
        <w:t xml:space="preserve"> </w:t>
      </w:r>
      <w:r w:rsidRPr="004C01D1">
        <w:t>below, the new Member State may provide under §</w:t>
      </w:r>
      <w:r w:rsidR="004C01D1" w:rsidRPr="004C01D1">
        <w:t> </w:t>
      </w:r>
      <w:r w:rsidRPr="004C01D1">
        <w:t xml:space="preserve">7.2 </w:t>
      </w:r>
      <w:r w:rsidRPr="004C01D1">
        <w:rPr>
          <w:i/>
          <w:iCs/>
        </w:rPr>
        <w:t>c)</w:t>
      </w:r>
      <w:r w:rsidRPr="004C01D1">
        <w:t xml:space="preserve"> of Article 7 of Appendix </w:t>
      </w:r>
      <w:r w:rsidRPr="004C01D1">
        <w:rPr>
          <w:b/>
          <w:bCs/>
        </w:rPr>
        <w:t>30B</w:t>
      </w:r>
      <w:r w:rsidRPr="004C01D1">
        <w:t xml:space="preserve"> its preferred orbital position(s) and/or its preferred orbital arc(s), bearing in mind that the implementation of these preferences might not be possible due to excesses of interference to or from other allotments or assignments of Appendix</w:t>
      </w:r>
      <w:r w:rsidR="004C01D1" w:rsidRPr="004C01D1">
        <w:t> </w:t>
      </w:r>
      <w:r w:rsidRPr="004C01D1">
        <w:rPr>
          <w:b/>
          <w:bCs/>
        </w:rPr>
        <w:t>30B</w:t>
      </w:r>
      <w:r w:rsidRPr="004C01D1">
        <w:t>.</w:t>
      </w:r>
    </w:p>
    <w:p w14:paraId="14833305" w14:textId="77777777" w:rsidR="00E82238" w:rsidRPr="004C01D1" w:rsidRDefault="00DE25FE" w:rsidP="004C01D1">
      <w:r w:rsidRPr="004C01D1">
        <w:t>4</w:t>
      </w:r>
      <w:r w:rsidRPr="004C01D1">
        <w:tab/>
        <w:t xml:space="preserve">The Bureau shall establish the required minimum elevation angles associated to each test-point in accordance with § 1.3 of Annex 1 to Appendix </w:t>
      </w:r>
      <w:r w:rsidRPr="004C01D1">
        <w:rPr>
          <w:b/>
          <w:bCs/>
        </w:rPr>
        <w:t>30B</w:t>
      </w:r>
      <w:r w:rsidRPr="004C01D1">
        <w:t xml:space="preserve">. The service arc shall then be calculated </w:t>
      </w:r>
      <w:proofErr w:type="gramStart"/>
      <w:r w:rsidRPr="004C01D1">
        <w:t>in order to</w:t>
      </w:r>
      <w:proofErr w:type="gramEnd"/>
      <w:r w:rsidRPr="004C01D1">
        <w:t xml:space="preserve"> meet the required minimum elevation angles of all test-points.</w:t>
      </w:r>
    </w:p>
    <w:p w14:paraId="0848F19B" w14:textId="77777777" w:rsidR="00DE25FE" w:rsidRPr="004C01D1" w:rsidRDefault="00DE25FE" w:rsidP="004C01D1">
      <w:r w:rsidRPr="004C01D1">
        <w:t>5</w:t>
      </w:r>
      <w:r w:rsidRPr="004C01D1">
        <w:tab/>
        <w:t>With regard to the generation of the minimum ellipse to cover the national territory of the new Member State, the Bureau shall use a space station antenna beam pointing error of 0.1</w:t>
      </w:r>
      <w:r w:rsidRPr="004C01D1">
        <w:sym w:font="Symbol" w:char="F0B0"/>
      </w:r>
      <w:r w:rsidRPr="004C01D1">
        <w:t xml:space="preserve"> for the generation of elliptical beams under Article 7 of Appendix</w:t>
      </w:r>
      <w:r w:rsidR="004C01D1" w:rsidRPr="004C01D1">
        <w:t> </w:t>
      </w:r>
      <w:r w:rsidRPr="004C01D1">
        <w:rPr>
          <w:b/>
          <w:bCs/>
        </w:rPr>
        <w:t>30B</w:t>
      </w:r>
      <w:r w:rsidRPr="004C01D1">
        <w:t>.</w:t>
      </w:r>
    </w:p>
    <w:p w14:paraId="71696FEB" w14:textId="77777777" w:rsidR="00DE25FE" w:rsidRPr="004C01D1" w:rsidRDefault="00DE25FE" w:rsidP="004C01D1">
      <w:r w:rsidRPr="004C01D1">
        <w:t>6</w:t>
      </w:r>
      <w:r w:rsidRPr="004C01D1">
        <w:tab/>
        <w:t xml:space="preserve">With regard to the transmitting and receiving space station antenna maximum gain values, as a function of the major and minor axes of the ellipse, instead of using the definition contained in § 1.7.2 of Annex 1 to Appendix </w:t>
      </w:r>
      <w:r w:rsidRPr="004C01D1">
        <w:rPr>
          <w:b/>
          <w:bCs/>
        </w:rPr>
        <w:t>30B</w:t>
      </w:r>
      <w:r w:rsidRPr="004C01D1">
        <w:t xml:space="preserve"> the Bureau shall use the more precise formula defined in § 3.13.1 of Annex 5 and </w:t>
      </w:r>
      <w:r w:rsidR="00E82238" w:rsidRPr="004C01D1">
        <w:t>§ </w:t>
      </w:r>
      <w:r w:rsidRPr="004C01D1">
        <w:t>3.7.1 of Annex 3 of Appendices </w:t>
      </w:r>
      <w:r w:rsidRPr="004C01D1">
        <w:rPr>
          <w:b/>
          <w:bCs/>
        </w:rPr>
        <w:t>30</w:t>
      </w:r>
      <w:r w:rsidRPr="004C01D1">
        <w:t xml:space="preserve"> and</w:t>
      </w:r>
      <w:r w:rsidR="004C01D1" w:rsidRPr="004C01D1">
        <w:t> </w:t>
      </w:r>
      <w:r w:rsidRPr="004C01D1">
        <w:rPr>
          <w:b/>
          <w:bCs/>
        </w:rPr>
        <w:t>30A</w:t>
      </w:r>
      <w:r w:rsidRPr="004C01D1">
        <w:t>, respectively.</w:t>
      </w:r>
    </w:p>
    <w:p w14:paraId="74F77571" w14:textId="77777777" w:rsidR="00DE25FE" w:rsidRPr="004C01D1" w:rsidRDefault="00DE25FE" w:rsidP="004C01D1">
      <w:pPr>
        <w:spacing w:line="270" w:lineRule="exact"/>
      </w:pPr>
      <w:r w:rsidRPr="004C01D1">
        <w:t>7</w:t>
      </w:r>
      <w:r w:rsidRPr="004C01D1">
        <w:tab/>
        <w:t xml:space="preserve">With regard to the calculation of the maximum power density values, the Bureau shall assume the worst-case conditions in terms of space station antenna pointing error and rotational accuracy for the calculation of the antenna gain in the direction of each test-point, in order to ensure that the objective </w:t>
      </w:r>
      <w:r w:rsidRPr="004C01D1">
        <w:rPr>
          <w:i/>
          <w:iCs/>
        </w:rPr>
        <w:t>C</w:t>
      </w:r>
      <w:r w:rsidRPr="004C01D1">
        <w:t>/</w:t>
      </w:r>
      <w:r w:rsidRPr="004C01D1">
        <w:rPr>
          <w:i/>
          <w:iCs/>
        </w:rPr>
        <w:t>N</w:t>
      </w:r>
      <w:r w:rsidRPr="004C01D1">
        <w:t xml:space="preserve"> ratios defined in § 1.2 of Annex 1 to Appendix </w:t>
      </w:r>
      <w:r w:rsidRPr="004C01D1">
        <w:rPr>
          <w:b/>
          <w:bCs/>
        </w:rPr>
        <w:t>30B</w:t>
      </w:r>
      <w:r w:rsidRPr="004C01D1">
        <w:t xml:space="preserve"> are met for all test points, i.e., assume the minimum gain value of the antenna, taking into account a pointing error of 0.1</w:t>
      </w:r>
      <w:r w:rsidRPr="004C01D1">
        <w:sym w:font="Symbol" w:char="F0B0"/>
      </w:r>
      <w:r w:rsidRPr="004C01D1">
        <w:t xml:space="preserve"> and a rotational accuracy of </w:t>
      </w:r>
      <w:r w:rsidRPr="004C01D1">
        <w:sym w:font="Symbol" w:char="F0B1"/>
      </w:r>
      <w:r w:rsidR="004C01D1" w:rsidRPr="004C01D1">
        <w:rPr>
          <w:rFonts w:ascii="Tms Rmn" w:hAnsi="Tms Rmn"/>
          <w:sz w:val="12"/>
        </w:rPr>
        <w:t> </w:t>
      </w:r>
      <w:r w:rsidRPr="004C01D1">
        <w:t>1.0</w:t>
      </w:r>
      <w:r w:rsidRPr="004C01D1">
        <w:sym w:font="Symbol" w:char="F0B0"/>
      </w:r>
      <w:r w:rsidRPr="004C01D1">
        <w:t>.</w:t>
      </w:r>
    </w:p>
    <w:p w14:paraId="54615F9E" w14:textId="77777777" w:rsidR="00DE25FE" w:rsidRPr="004C01D1" w:rsidRDefault="00DE25FE" w:rsidP="00CB70A1">
      <w:r w:rsidRPr="004C01D1">
        <w:t>8</w:t>
      </w:r>
      <w:r w:rsidRPr="004C01D1">
        <w:tab/>
        <w:t>With regard to the selection of orbital position, the Bureau shall use an automated approach based on an iterative process as follows:</w:t>
      </w:r>
    </w:p>
    <w:p w14:paraId="369E1C12" w14:textId="77777777" w:rsidR="00DE25FE" w:rsidRPr="004C01D1" w:rsidRDefault="00DE25FE" w:rsidP="004C01D1">
      <w:r w:rsidRPr="004C01D1">
        <w:t>8.1</w:t>
      </w:r>
      <w:r w:rsidRPr="004C01D1">
        <w:tab/>
        <w:t>Once the service arc is calculated, as mentioned in §</w:t>
      </w:r>
      <w:r w:rsidR="004C01D1" w:rsidRPr="004C01D1">
        <w:t> </w:t>
      </w:r>
      <w:r w:rsidRPr="004C01D1">
        <w:t>4 above, an iterative process is implemented to identify suitable orbital position(s) within that arc for the allotment to the new Member State in question.</w:t>
      </w:r>
    </w:p>
    <w:p w14:paraId="6AA7B90D" w14:textId="77777777" w:rsidR="00DE25FE" w:rsidRPr="004C01D1" w:rsidRDefault="00DE25FE" w:rsidP="00CB70A1">
      <w:r w:rsidRPr="004C01D1">
        <w:t>8.2</w:t>
      </w:r>
      <w:r w:rsidRPr="004C01D1">
        <w:tab/>
        <w:t>The Bureau shall assume a minimum orbital position step of 0.1</w:t>
      </w:r>
      <w:r w:rsidRPr="004C01D1">
        <w:sym w:font="Symbol" w:char="F0B0"/>
      </w:r>
      <w:r w:rsidRPr="004C01D1">
        <w:t xml:space="preserve"> in this process.</w:t>
      </w:r>
    </w:p>
    <w:p w14:paraId="3F7311BF" w14:textId="77777777" w:rsidR="00DE25FE" w:rsidRPr="004C01D1" w:rsidRDefault="00DE25FE" w:rsidP="00CB70A1">
      <w:r w:rsidRPr="004C01D1">
        <w:t>8.3</w:t>
      </w:r>
      <w:r w:rsidRPr="004C01D1">
        <w:tab/>
        <w:t>Each new possible orbital position shall be examined by the Bureau as follows:</w:t>
      </w:r>
    </w:p>
    <w:p w14:paraId="3C7CA70D" w14:textId="77777777" w:rsidR="00DE25FE" w:rsidRPr="004C01D1" w:rsidRDefault="00DE25FE" w:rsidP="004C01D1">
      <w:pPr>
        <w:pStyle w:val="enumlev1"/>
      </w:pPr>
      <w:r w:rsidRPr="004C01D1">
        <w:sym w:font="Symbol" w:char="F02D"/>
      </w:r>
      <w:r w:rsidRPr="004C01D1">
        <w:tab/>
        <w:t xml:space="preserve">regenerate the elliptical beam </w:t>
      </w:r>
      <w:proofErr w:type="gramStart"/>
      <w:r w:rsidRPr="004C01D1">
        <w:t>parameters;</w:t>
      </w:r>
      <w:proofErr w:type="gramEnd"/>
    </w:p>
    <w:p w14:paraId="15216F53" w14:textId="77777777" w:rsidR="00DE25FE" w:rsidRPr="004C01D1" w:rsidRDefault="00DE25FE" w:rsidP="004C01D1">
      <w:pPr>
        <w:pStyle w:val="enumlev1"/>
      </w:pPr>
      <w:r w:rsidRPr="004C01D1">
        <w:sym w:font="Symbol" w:char="F02D"/>
      </w:r>
      <w:r w:rsidRPr="004C01D1">
        <w:tab/>
        <w:t xml:space="preserve">recalculate the required power density </w:t>
      </w:r>
      <w:proofErr w:type="gramStart"/>
      <w:r w:rsidRPr="004C01D1">
        <w:t>values;</w:t>
      </w:r>
      <w:proofErr w:type="gramEnd"/>
    </w:p>
    <w:p w14:paraId="24AA8C07" w14:textId="77777777" w:rsidR="005D7351" w:rsidRDefault="005D7351" w:rsidP="0046017E">
      <w:pPr>
        <w:tabs>
          <w:tab w:val="clear" w:pos="1134"/>
          <w:tab w:val="clear" w:pos="1871"/>
          <w:tab w:val="clear" w:pos="2268"/>
        </w:tabs>
        <w:overflowPunct/>
        <w:autoSpaceDE/>
        <w:autoSpaceDN/>
        <w:adjustRightInd/>
        <w:spacing w:before="0"/>
        <w:jc w:val="left"/>
        <w:textAlignment w:val="auto"/>
      </w:pPr>
    </w:p>
    <w:p w14:paraId="5EA02A14" w14:textId="73627EE2" w:rsidR="005D7351" w:rsidRDefault="005D7351" w:rsidP="0046017E">
      <w:pPr>
        <w:tabs>
          <w:tab w:val="clear" w:pos="1134"/>
          <w:tab w:val="clear" w:pos="1871"/>
          <w:tab w:val="clear" w:pos="2268"/>
        </w:tabs>
        <w:overflowPunct/>
        <w:autoSpaceDE/>
        <w:autoSpaceDN/>
        <w:adjustRightInd/>
        <w:spacing w:before="0"/>
        <w:jc w:val="left"/>
        <w:textAlignment w:val="auto"/>
        <w:sectPr w:rsidR="005D7351" w:rsidSect="00902333">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sectPr>
      </w:pPr>
    </w:p>
    <w:p w14:paraId="448F3CF7" w14:textId="77777777" w:rsidR="00DE25FE" w:rsidRPr="004C01D1" w:rsidRDefault="00DE25FE" w:rsidP="004C01D1">
      <w:pPr>
        <w:pStyle w:val="enumlev1"/>
      </w:pPr>
      <w:r w:rsidRPr="004C01D1">
        <w:lastRenderedPageBreak/>
        <w:sym w:font="Symbol" w:char="F02D"/>
      </w:r>
      <w:r w:rsidRPr="004C01D1">
        <w:tab/>
        <w:t>using the criteria</w:t>
      </w:r>
      <w:r w:rsidR="004C01D1" w:rsidRPr="002519DB">
        <w:rPr>
          <w:rStyle w:val="FootnoteReference"/>
        </w:rPr>
        <w:footnoteReference w:customMarkFollows="1" w:id="3"/>
        <w:t>3</w:t>
      </w:r>
      <w:r w:rsidRPr="002519DB">
        <w:rPr>
          <w:rStyle w:val="FootnoteReference"/>
        </w:rPr>
        <w:t xml:space="preserve"> </w:t>
      </w:r>
      <w:r w:rsidRPr="004C01D1">
        <w:t xml:space="preserve">of Annex 3 and Annex 4 of Appendix </w:t>
      </w:r>
      <w:r w:rsidRPr="004C01D1">
        <w:rPr>
          <w:b/>
          <w:bCs/>
        </w:rPr>
        <w:t>30B</w:t>
      </w:r>
      <w:r w:rsidRPr="004C01D1">
        <w:t>, determine whether the new allotment at that orbital position is compatible with the allotments and the assignments as mentioned in § 7.5 of Article</w:t>
      </w:r>
      <w:r w:rsidR="004C01D1" w:rsidRPr="004C01D1">
        <w:t> </w:t>
      </w:r>
      <w:r w:rsidRPr="004C01D1">
        <w:t>7.</w:t>
      </w:r>
    </w:p>
    <w:p w14:paraId="46229B1C" w14:textId="77777777" w:rsidR="001838C3" w:rsidRDefault="001838C3" w:rsidP="001838C3">
      <w:r w:rsidRPr="004C01D1">
        <w:t>9</w:t>
      </w:r>
      <w:r w:rsidRPr="004C01D1">
        <w:tab/>
        <w:t xml:space="preserve">The Bureau shall identify the most appropriate orbital position(s) with the aim to minimize the </w:t>
      </w:r>
      <w:r w:rsidRPr="004C01D1">
        <w:rPr>
          <w:i/>
          <w:iCs/>
        </w:rPr>
        <w:t>C</w:t>
      </w:r>
      <w:r w:rsidRPr="004C01D1">
        <w:t>/</w:t>
      </w:r>
      <w:r w:rsidRPr="004C01D1">
        <w:rPr>
          <w:i/>
          <w:iCs/>
        </w:rPr>
        <w:t>I</w:t>
      </w:r>
      <w:r w:rsidRPr="004C01D1">
        <w:t xml:space="preserve"> </w:t>
      </w:r>
      <w:proofErr w:type="gramStart"/>
      <w:r w:rsidRPr="004C01D1">
        <w:t>excesses</w:t>
      </w:r>
      <w:proofErr w:type="gramEnd"/>
      <w:r w:rsidRPr="004C01D1">
        <w:t xml:space="preserve"> caused or received from other allotment(s), or assignment(s) of Appendix </w:t>
      </w:r>
      <w:r w:rsidRPr="004C01D1">
        <w:rPr>
          <w:b/>
          <w:bCs/>
        </w:rPr>
        <w:t>30B</w:t>
      </w:r>
      <w:r w:rsidRPr="004C01D1">
        <w:t xml:space="preserve"> and send this information to the requesting administration in accordance with § 7.3 of Article 7.</w:t>
      </w:r>
    </w:p>
    <w:p w14:paraId="38A550AC" w14:textId="77777777" w:rsidR="001838C3" w:rsidRPr="004C01D1" w:rsidRDefault="001838C3" w:rsidP="001838C3">
      <w:pPr>
        <w:pStyle w:val="Heading8"/>
      </w:pPr>
      <w:r w:rsidRPr="004C01D1">
        <w:t>7.5</w:t>
      </w:r>
      <w:r>
        <w:t xml:space="preserve"> </w:t>
      </w:r>
      <w:r w:rsidRPr="00CA762B">
        <w:rPr>
          <w:i/>
          <w:iCs/>
        </w:rPr>
        <w:t>a)</w:t>
      </w:r>
    </w:p>
    <w:p w14:paraId="3914A59C" w14:textId="77777777" w:rsidR="001838C3" w:rsidRDefault="001838C3" w:rsidP="001838C3">
      <w:r w:rsidRPr="004C01D1">
        <w:t xml:space="preserve">See Rules of Procedure relating to § 6.3 </w:t>
      </w:r>
      <w:r w:rsidRPr="004C01D1">
        <w:rPr>
          <w:i/>
          <w:iCs/>
        </w:rPr>
        <w:t>a)</w:t>
      </w:r>
      <w:r w:rsidRPr="004C01D1">
        <w:t>.</w:t>
      </w:r>
    </w:p>
    <w:p w14:paraId="68222451" w14:textId="77777777" w:rsidR="003E6EEE" w:rsidRPr="004C01D1" w:rsidRDefault="003E6EEE" w:rsidP="003E6EEE">
      <w:pPr>
        <w:pStyle w:val="Heading8"/>
        <w:spacing w:before="240"/>
      </w:pPr>
      <w:r w:rsidRPr="004C01D1">
        <w:rPr>
          <w:color w:val="000000"/>
        </w:rPr>
        <w:t>Art</w:t>
      </w:r>
      <w:r w:rsidRPr="004C01D1">
        <w:t xml:space="preserve">. </w:t>
      </w:r>
      <w:r>
        <w:t>8</w:t>
      </w:r>
    </w:p>
    <w:p w14:paraId="00D81EAE" w14:textId="17E14EC9" w:rsidR="003E6EEE" w:rsidRDefault="003E6EEE" w:rsidP="005C5F37">
      <w:pPr>
        <w:pStyle w:val="Heading2"/>
        <w:ind w:left="0" w:firstLine="0"/>
        <w:jc w:val="center"/>
        <w:rPr>
          <w:bCs/>
          <w:lang w:eastAsia="zh-CN"/>
        </w:rPr>
      </w:pPr>
      <w:r w:rsidRPr="00CE6597">
        <w:rPr>
          <w:bCs/>
        </w:rPr>
        <w:t xml:space="preserve">Procedure for </w:t>
      </w:r>
      <w:r>
        <w:rPr>
          <w:bCs/>
          <w:lang w:eastAsia="zh-CN"/>
        </w:rPr>
        <w:t>notification</w:t>
      </w:r>
      <w:r>
        <w:rPr>
          <w:rFonts w:hint="eastAsia"/>
          <w:bCs/>
          <w:lang w:eastAsia="zh-CN"/>
        </w:rPr>
        <w:t xml:space="preserve"> and recording in the Master Register </w:t>
      </w:r>
      <w:r>
        <w:rPr>
          <w:b w:val="0"/>
          <w:bCs/>
          <w:lang w:eastAsia="zh-CN"/>
        </w:rPr>
        <w:br/>
      </w:r>
      <w:r>
        <w:rPr>
          <w:rFonts w:hint="eastAsia"/>
          <w:bCs/>
          <w:lang w:eastAsia="zh-CN"/>
        </w:rPr>
        <w:t xml:space="preserve">of assignments in the </w:t>
      </w:r>
      <w:r w:rsidR="005D7351">
        <w:rPr>
          <w:bCs/>
          <w:lang w:eastAsia="zh-CN"/>
        </w:rPr>
        <w:t>p</w:t>
      </w:r>
      <w:r>
        <w:rPr>
          <w:rFonts w:hint="eastAsia"/>
          <w:bCs/>
          <w:lang w:eastAsia="zh-CN"/>
        </w:rPr>
        <w:t xml:space="preserve">lanned bands for </w:t>
      </w:r>
      <w:r>
        <w:rPr>
          <w:bCs/>
          <w:lang w:eastAsia="zh-CN"/>
        </w:rPr>
        <w:t>t</w:t>
      </w:r>
      <w:r>
        <w:rPr>
          <w:rFonts w:hint="eastAsia"/>
          <w:bCs/>
          <w:lang w:eastAsia="zh-CN"/>
        </w:rPr>
        <w:t xml:space="preserve">he </w:t>
      </w:r>
      <w:r>
        <w:rPr>
          <w:b w:val="0"/>
          <w:bCs/>
          <w:lang w:eastAsia="zh-CN"/>
        </w:rPr>
        <w:br/>
      </w:r>
      <w:r>
        <w:rPr>
          <w:rFonts w:hint="eastAsia"/>
          <w:bCs/>
          <w:lang w:eastAsia="zh-CN"/>
        </w:rPr>
        <w:t>fixed-satellite service</w:t>
      </w:r>
    </w:p>
    <w:p w14:paraId="7E1DB839" w14:textId="77777777" w:rsidR="003E6EEE" w:rsidRPr="004C01D1" w:rsidRDefault="003E6EEE" w:rsidP="0065654E">
      <w:pPr>
        <w:pStyle w:val="Heading8"/>
      </w:pPr>
      <w:r w:rsidRPr="004C01D1">
        <w:t>8.8</w:t>
      </w:r>
      <w:r w:rsidR="0065654E">
        <w:tab/>
      </w:r>
    </w:p>
    <w:p w14:paraId="553159B2" w14:textId="410FDC17" w:rsidR="003E6EEE" w:rsidRDefault="003E6EEE" w:rsidP="003E6EEE">
      <w:r w:rsidRPr="004C01D1">
        <w:t xml:space="preserve">See Rules of Procedure relating to § 6.3 </w:t>
      </w:r>
      <w:r w:rsidRPr="004C01D1">
        <w:rPr>
          <w:i/>
          <w:iCs/>
        </w:rPr>
        <w:t>a)</w:t>
      </w:r>
      <w:r w:rsidRPr="004C01D1">
        <w:t>.</w:t>
      </w:r>
    </w:p>
    <w:p w14:paraId="1BA48FC5" w14:textId="77777777" w:rsidR="005D7351" w:rsidRPr="004C01D1" w:rsidRDefault="005D7351" w:rsidP="005D7351">
      <w:pPr>
        <w:pStyle w:val="Heading8"/>
      </w:pPr>
      <w:r w:rsidRPr="004C01D1">
        <w:t>8.</w:t>
      </w:r>
      <w:r>
        <w:t>16</w:t>
      </w:r>
      <w:r>
        <w:tab/>
      </w:r>
      <w:r>
        <w:tab/>
      </w:r>
      <w:r w:rsidRPr="00201912">
        <w:rPr>
          <w:b w:val="0"/>
          <w:bCs/>
          <w:sz w:val="16"/>
          <w:szCs w:val="16"/>
        </w:rPr>
        <w:t>(ADD RRB23/498)</w:t>
      </w:r>
    </w:p>
    <w:p w14:paraId="132C28C0" w14:textId="77777777" w:rsidR="005D7351" w:rsidRDefault="005D7351" w:rsidP="005D7351">
      <w:r w:rsidRPr="003A5287">
        <w:t>§ 6.31</w:t>
      </w:r>
      <w:r w:rsidRPr="003A5287">
        <w:rPr>
          <w:i/>
          <w:iCs/>
        </w:rPr>
        <w:t>bis</w:t>
      </w:r>
      <w:r w:rsidRPr="003A5287">
        <w:t xml:space="preserve"> of Appendix </w:t>
      </w:r>
      <w:r w:rsidRPr="003A5287">
        <w:rPr>
          <w:b/>
          <w:bCs/>
        </w:rPr>
        <w:t>30B</w:t>
      </w:r>
      <w:r w:rsidRPr="003A5287">
        <w:t xml:space="preserve"> specifies the course of action that shall be taken regarding the submission or updating of the Resolution </w:t>
      </w:r>
      <w:r w:rsidRPr="003A5287">
        <w:rPr>
          <w:b/>
          <w:bCs/>
        </w:rPr>
        <w:t>49</w:t>
      </w:r>
      <w:r w:rsidRPr="003A5287">
        <w:t xml:space="preserve"> information when the regulatory time-limit for bringing into use frequency assignments is extended due to launch failure.</w:t>
      </w:r>
    </w:p>
    <w:p w14:paraId="2023F95C" w14:textId="77777777" w:rsidR="005D7351" w:rsidRDefault="005D7351" w:rsidP="005D7351">
      <w:r w:rsidRPr="003A5287">
        <w:t xml:space="preserve">However, when the Board decides to grant an extension of the regulatory time-limit for bringing into use frequency assignments in cases of </w:t>
      </w:r>
      <w:r w:rsidRPr="003A5287">
        <w:rPr>
          <w:i/>
          <w:iCs/>
        </w:rPr>
        <w:t>force majeure</w:t>
      </w:r>
      <w:r w:rsidRPr="003A5287">
        <w:t xml:space="preserve"> or co-passenger delay, this also raises the question of whether the deadline for the submission of Resolution </w:t>
      </w:r>
      <w:r w:rsidRPr="003A5287">
        <w:rPr>
          <w:b/>
          <w:bCs/>
        </w:rPr>
        <w:t>49</w:t>
      </w:r>
      <w:r>
        <w:rPr>
          <w:b/>
          <w:bCs/>
        </w:rPr>
        <w:t> </w:t>
      </w:r>
      <w:r w:rsidRPr="003A5287">
        <w:rPr>
          <w:b/>
          <w:bCs/>
        </w:rPr>
        <w:t xml:space="preserve">(Rev.WRC-19) </w:t>
      </w:r>
      <w:r w:rsidRPr="003A5287">
        <w:t>and notification information</w:t>
      </w:r>
      <w:r w:rsidRPr="003A5287">
        <w:rPr>
          <w:b/>
          <w:bCs/>
        </w:rPr>
        <w:t xml:space="preserve"> </w:t>
      </w:r>
      <w:r w:rsidRPr="003A5287">
        <w:t>should be extended.</w:t>
      </w:r>
    </w:p>
    <w:p w14:paraId="1F220D53" w14:textId="77777777" w:rsidR="005D7351" w:rsidRDefault="005D7351" w:rsidP="005D7351">
      <w:r w:rsidRPr="003A5287">
        <w:t>Noting that a similar question related to non-planned services is addressed in the rule of procedure concerning Nos.</w:t>
      </w:r>
      <w:r w:rsidRPr="003A5287">
        <w:rPr>
          <w:b/>
          <w:bCs/>
        </w:rPr>
        <w:t> 11.48</w:t>
      </w:r>
      <w:r w:rsidRPr="003A5287">
        <w:t xml:space="preserve"> and </w:t>
      </w:r>
      <w:r w:rsidRPr="003A5287">
        <w:rPr>
          <w:b/>
          <w:bCs/>
        </w:rPr>
        <w:t>11.48.1</w:t>
      </w:r>
      <w:r w:rsidRPr="003A5287">
        <w:t>, the Board decided that the rule of procedure concerning Nos.</w:t>
      </w:r>
      <w:r w:rsidRPr="003A5287">
        <w:rPr>
          <w:b/>
          <w:bCs/>
        </w:rPr>
        <w:t> 11.48</w:t>
      </w:r>
      <w:r w:rsidRPr="003A5287">
        <w:t xml:space="preserve"> and </w:t>
      </w:r>
      <w:r w:rsidRPr="003A5287">
        <w:rPr>
          <w:b/>
          <w:bCs/>
        </w:rPr>
        <w:t>11.48.1</w:t>
      </w:r>
      <w:r w:rsidRPr="003A5287">
        <w:t xml:space="preserve"> of the Radio Regulations shall also apply to the extension of bringing into use of frequency assignments subject to Appendix </w:t>
      </w:r>
      <w:r w:rsidRPr="003A5287">
        <w:rPr>
          <w:b/>
          <w:bCs/>
        </w:rPr>
        <w:t xml:space="preserve">30B </w:t>
      </w:r>
      <w:r w:rsidRPr="003A5287">
        <w:t>with the understanding that the regulatory period for bringing into use frequency assignments to a satellite network subject to this Appendix is eight years</w:t>
      </w:r>
      <w:r w:rsidRPr="003A5287">
        <w:rPr>
          <w:b/>
          <w:bCs/>
        </w:rPr>
        <w:t>.</w:t>
      </w:r>
    </w:p>
    <w:p w14:paraId="187B2970" w14:textId="77777777" w:rsidR="005D7351" w:rsidRDefault="005D7351" w:rsidP="003E6EEE"/>
    <w:p w14:paraId="0E5E065A" w14:textId="77777777" w:rsidR="001838C3" w:rsidRPr="004C01D1" w:rsidRDefault="001838C3" w:rsidP="001838C3">
      <w:pPr>
        <w:pStyle w:val="Heading8"/>
        <w:jc w:val="left"/>
      </w:pPr>
      <w:r w:rsidRPr="00A20DDD">
        <w:lastRenderedPageBreak/>
        <w:t xml:space="preserve">An. 3 </w:t>
      </w:r>
      <w:r w:rsidRPr="00A20DDD">
        <w:rPr>
          <w:bCs/>
        </w:rPr>
        <w:t>and</w:t>
      </w:r>
      <w:r w:rsidRPr="00A20DDD">
        <w:t xml:space="preserve"> </w:t>
      </w:r>
      <w:r w:rsidRPr="00A20DDD">
        <w:br/>
        <w:t>An. 4</w:t>
      </w:r>
    </w:p>
    <w:p w14:paraId="48265C5F" w14:textId="77777777" w:rsidR="001838C3" w:rsidRPr="00CF7E40" w:rsidRDefault="001838C3" w:rsidP="001838C3">
      <w:r w:rsidRPr="00CF7E40">
        <w:t>1</w:t>
      </w:r>
      <w:r w:rsidRPr="00CF7E40">
        <w:tab/>
        <w:t xml:space="preserve">WRC-07 revised Appendix </w:t>
      </w:r>
      <w:r w:rsidRPr="00CF7E40">
        <w:rPr>
          <w:b/>
          <w:bCs/>
        </w:rPr>
        <w:t>30B</w:t>
      </w:r>
      <w:r w:rsidRPr="00CF7E40">
        <w:t xml:space="preserve"> and introduced power flux-density limits in Annex 3 of Appendix </w:t>
      </w:r>
      <w:r w:rsidRPr="00CF7E40">
        <w:rPr>
          <w:b/>
          <w:bCs/>
        </w:rPr>
        <w:t xml:space="preserve">30B </w:t>
      </w:r>
      <w:proofErr w:type="gramStart"/>
      <w:r w:rsidRPr="00CF7E40">
        <w:t>in order to</w:t>
      </w:r>
      <w:proofErr w:type="gramEnd"/>
      <w:r w:rsidRPr="00CF7E40">
        <w:t xml:space="preserve"> protect FSS allotments and assignments from interference which may be caused by FSS assignments located outside</w:t>
      </w:r>
      <w:r>
        <w:t xml:space="preserve"> the orbital</w:t>
      </w:r>
      <w:r w:rsidRPr="00CF7E40">
        <w:t xml:space="preserve"> arcs defined in Annex 4. Although the reference bandwidth of these limits</w:t>
      </w:r>
      <w:r>
        <w:t xml:space="preserve"> in Annex 3</w:t>
      </w:r>
      <w:r w:rsidRPr="00CF7E40">
        <w:t xml:space="preserve"> is 1 MHz, the maximum power densit</w:t>
      </w:r>
      <w:r>
        <w:t>ies</w:t>
      </w:r>
      <w:r w:rsidRPr="00CF7E40">
        <w:t xml:space="preserve"> which </w:t>
      </w:r>
      <w:r>
        <w:t>are</w:t>
      </w:r>
      <w:r w:rsidRPr="00CF7E40">
        <w:t xml:space="preserve"> used for </w:t>
      </w:r>
      <w:r>
        <w:t xml:space="preserve">the </w:t>
      </w:r>
      <w:r w:rsidRPr="00CF7E40">
        <w:t>calculation of power flux-densi</w:t>
      </w:r>
      <w:r>
        <w:t>ties</w:t>
      </w:r>
      <w:r w:rsidRPr="00CF7E40">
        <w:t xml:space="preserve"> </w:t>
      </w:r>
      <w:r>
        <w:t>are submitted in dB</w:t>
      </w:r>
      <w:r w:rsidRPr="00CF7E40">
        <w:t xml:space="preserve">(W/Hz) averaged over the necessary bandwidth (C.8.h) and 4 kHz (C.8.b.2) in accordance with Appendix </w:t>
      </w:r>
      <w:r w:rsidRPr="00CF7E40">
        <w:rPr>
          <w:b/>
          <w:bCs/>
        </w:rPr>
        <w:t>4</w:t>
      </w:r>
      <w:r w:rsidRPr="00CF7E40">
        <w:t>. Th</w:t>
      </w:r>
      <w:r>
        <w:t>e</w:t>
      </w:r>
      <w:r w:rsidRPr="00CF7E40">
        <w:t xml:space="preserve"> discrepancy between the reference bandwidth for the limits and the averaging bandwidth for submission might lead to</w:t>
      </w:r>
      <w:r>
        <w:t xml:space="preserve"> the</w:t>
      </w:r>
      <w:r w:rsidRPr="00CF7E40">
        <w:t xml:space="preserve"> overestimation of interference when a few narrow-band carriers</w:t>
      </w:r>
      <w:r>
        <w:t xml:space="preserve"> are used,</w:t>
      </w:r>
      <w:r w:rsidRPr="00CF7E40">
        <w:t xml:space="preserve"> </w:t>
      </w:r>
      <w:proofErr w:type="gramStart"/>
      <w:r w:rsidRPr="00CF7E40">
        <w:t>e.g.</w:t>
      </w:r>
      <w:proofErr w:type="gramEnd"/>
      <w:r w:rsidRPr="00CF7E40">
        <w:t xml:space="preserve"> carriers for tracking, telemetry and telecommand. On the other hand</w:t>
      </w:r>
      <w:r>
        <w:t>,</w:t>
      </w:r>
      <w:r w:rsidRPr="00CF7E40">
        <w:t xml:space="preserve"> a narrow-band carrier might cause significant interference to other narrow-band carriers if these carriers are accidentally overlapping wi</w:t>
      </w:r>
      <w:r>
        <w:t>th each other.</w:t>
      </w:r>
    </w:p>
    <w:p w14:paraId="52BC53F5" w14:textId="77777777" w:rsidR="005D7351" w:rsidRDefault="005D7351">
      <w:pPr>
        <w:tabs>
          <w:tab w:val="clear" w:pos="1134"/>
          <w:tab w:val="clear" w:pos="1871"/>
          <w:tab w:val="clear" w:pos="2268"/>
        </w:tabs>
        <w:overflowPunct/>
        <w:autoSpaceDE/>
        <w:autoSpaceDN/>
        <w:adjustRightInd/>
        <w:spacing w:before="0"/>
        <w:jc w:val="left"/>
        <w:textAlignment w:val="auto"/>
      </w:pPr>
    </w:p>
    <w:p w14:paraId="6A94EA41" w14:textId="77777777" w:rsidR="005D7351" w:rsidRDefault="005D7351">
      <w:pPr>
        <w:tabs>
          <w:tab w:val="clear" w:pos="1134"/>
          <w:tab w:val="clear" w:pos="1871"/>
          <w:tab w:val="clear" w:pos="2268"/>
        </w:tabs>
        <w:overflowPunct/>
        <w:autoSpaceDE/>
        <w:autoSpaceDN/>
        <w:adjustRightInd/>
        <w:spacing w:before="0"/>
        <w:jc w:val="left"/>
        <w:textAlignment w:val="auto"/>
      </w:pPr>
    </w:p>
    <w:p w14:paraId="1BCCE8EE" w14:textId="77777777" w:rsidR="005D7351" w:rsidRDefault="005D7351">
      <w:pPr>
        <w:tabs>
          <w:tab w:val="clear" w:pos="1134"/>
          <w:tab w:val="clear" w:pos="1871"/>
          <w:tab w:val="clear" w:pos="2268"/>
        </w:tabs>
        <w:overflowPunct/>
        <w:autoSpaceDE/>
        <w:autoSpaceDN/>
        <w:adjustRightInd/>
        <w:spacing w:before="0"/>
        <w:jc w:val="left"/>
        <w:textAlignment w:val="auto"/>
      </w:pPr>
    </w:p>
    <w:p w14:paraId="14A578B7" w14:textId="77777777" w:rsidR="005D7351" w:rsidRDefault="005D7351">
      <w:pPr>
        <w:tabs>
          <w:tab w:val="clear" w:pos="1134"/>
          <w:tab w:val="clear" w:pos="1871"/>
          <w:tab w:val="clear" w:pos="2268"/>
        </w:tabs>
        <w:overflowPunct/>
        <w:autoSpaceDE/>
        <w:autoSpaceDN/>
        <w:adjustRightInd/>
        <w:spacing w:before="0"/>
        <w:jc w:val="left"/>
        <w:textAlignment w:val="auto"/>
      </w:pPr>
    </w:p>
    <w:p w14:paraId="65C20847" w14:textId="77777777" w:rsidR="005D7351" w:rsidRDefault="005D7351">
      <w:pPr>
        <w:tabs>
          <w:tab w:val="clear" w:pos="1134"/>
          <w:tab w:val="clear" w:pos="1871"/>
          <w:tab w:val="clear" w:pos="2268"/>
        </w:tabs>
        <w:overflowPunct/>
        <w:autoSpaceDE/>
        <w:autoSpaceDN/>
        <w:adjustRightInd/>
        <w:spacing w:before="0"/>
        <w:jc w:val="left"/>
        <w:textAlignment w:val="auto"/>
      </w:pPr>
    </w:p>
    <w:p w14:paraId="5F079B31" w14:textId="77777777" w:rsidR="005D7351" w:rsidRDefault="005D7351">
      <w:pPr>
        <w:tabs>
          <w:tab w:val="clear" w:pos="1134"/>
          <w:tab w:val="clear" w:pos="1871"/>
          <w:tab w:val="clear" w:pos="2268"/>
        </w:tabs>
        <w:overflowPunct/>
        <w:autoSpaceDE/>
        <w:autoSpaceDN/>
        <w:adjustRightInd/>
        <w:spacing w:before="0"/>
        <w:jc w:val="left"/>
        <w:textAlignment w:val="auto"/>
      </w:pPr>
    </w:p>
    <w:p w14:paraId="2DFFFBEA" w14:textId="77777777" w:rsidR="005D7351" w:rsidRDefault="005D7351">
      <w:pPr>
        <w:tabs>
          <w:tab w:val="clear" w:pos="1134"/>
          <w:tab w:val="clear" w:pos="1871"/>
          <w:tab w:val="clear" w:pos="2268"/>
        </w:tabs>
        <w:overflowPunct/>
        <w:autoSpaceDE/>
        <w:autoSpaceDN/>
        <w:adjustRightInd/>
        <w:spacing w:before="0"/>
        <w:jc w:val="left"/>
        <w:textAlignment w:val="auto"/>
      </w:pPr>
    </w:p>
    <w:p w14:paraId="18A17674" w14:textId="77777777" w:rsidR="005D7351" w:rsidRDefault="005D7351">
      <w:pPr>
        <w:tabs>
          <w:tab w:val="clear" w:pos="1134"/>
          <w:tab w:val="clear" w:pos="1871"/>
          <w:tab w:val="clear" w:pos="2268"/>
        </w:tabs>
        <w:overflowPunct/>
        <w:autoSpaceDE/>
        <w:autoSpaceDN/>
        <w:adjustRightInd/>
        <w:spacing w:before="0"/>
        <w:jc w:val="left"/>
        <w:textAlignment w:val="auto"/>
      </w:pPr>
    </w:p>
    <w:p w14:paraId="18A61240" w14:textId="77777777" w:rsidR="005D7351" w:rsidRDefault="005D7351">
      <w:pPr>
        <w:tabs>
          <w:tab w:val="clear" w:pos="1134"/>
          <w:tab w:val="clear" w:pos="1871"/>
          <w:tab w:val="clear" w:pos="2268"/>
        </w:tabs>
        <w:overflowPunct/>
        <w:autoSpaceDE/>
        <w:autoSpaceDN/>
        <w:adjustRightInd/>
        <w:spacing w:before="0"/>
        <w:jc w:val="left"/>
        <w:textAlignment w:val="auto"/>
      </w:pPr>
    </w:p>
    <w:p w14:paraId="7B700657" w14:textId="77777777" w:rsidR="005D7351" w:rsidRDefault="005D7351">
      <w:pPr>
        <w:tabs>
          <w:tab w:val="clear" w:pos="1134"/>
          <w:tab w:val="clear" w:pos="1871"/>
          <w:tab w:val="clear" w:pos="2268"/>
        </w:tabs>
        <w:overflowPunct/>
        <w:autoSpaceDE/>
        <w:autoSpaceDN/>
        <w:adjustRightInd/>
        <w:spacing w:before="0"/>
        <w:jc w:val="left"/>
        <w:textAlignment w:val="auto"/>
      </w:pPr>
    </w:p>
    <w:p w14:paraId="06858518" w14:textId="4C9E9968" w:rsidR="005D7351" w:rsidRDefault="005D7351">
      <w:pPr>
        <w:tabs>
          <w:tab w:val="clear" w:pos="1134"/>
          <w:tab w:val="clear" w:pos="1871"/>
          <w:tab w:val="clear" w:pos="2268"/>
        </w:tabs>
        <w:overflowPunct/>
        <w:autoSpaceDE/>
        <w:autoSpaceDN/>
        <w:adjustRightInd/>
        <w:spacing w:before="0"/>
        <w:jc w:val="left"/>
        <w:textAlignment w:val="auto"/>
        <w:sectPr w:rsidR="005D7351" w:rsidSect="005D7351">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17B50C0C" w14:textId="77777777" w:rsidR="001838C3" w:rsidRPr="00CF7E40" w:rsidRDefault="001838C3" w:rsidP="001838C3">
      <w:r w:rsidRPr="00CF7E40">
        <w:lastRenderedPageBreak/>
        <w:t>2</w:t>
      </w:r>
      <w:r w:rsidRPr="00CF7E40">
        <w:tab/>
        <w:t xml:space="preserve">In order to avoid </w:t>
      </w:r>
      <w:r>
        <w:t xml:space="preserve">the </w:t>
      </w:r>
      <w:r w:rsidRPr="00CF7E40">
        <w:t>overestimati</w:t>
      </w:r>
      <w:r>
        <w:t>on of</w:t>
      </w:r>
      <w:r w:rsidRPr="00CF7E40">
        <w:t xml:space="preserve"> interference from narrow-band carriers </w:t>
      </w:r>
      <w:r>
        <w:t>in</w:t>
      </w:r>
      <w:r w:rsidRPr="00CF7E40">
        <w:t>to wideband carriers</w:t>
      </w:r>
      <w:r>
        <w:t xml:space="preserve"> caused</w:t>
      </w:r>
      <w:r w:rsidRPr="00CF7E40">
        <w:t xml:space="preserve"> by integrating the power of narrow-band carriers from 1 Hz to 1</w:t>
      </w:r>
      <w:r>
        <w:t> </w:t>
      </w:r>
      <w:r w:rsidRPr="00CF7E40">
        <w:t xml:space="preserve">MHz </w:t>
      </w:r>
      <w:r>
        <w:t>and to provide</w:t>
      </w:r>
      <w:r w:rsidRPr="00CF7E40">
        <w:t xml:space="preserve"> a mechanism to resolve unexpected interference between narrow-band carriers, the Board decided on the following course of action.</w:t>
      </w:r>
    </w:p>
    <w:p w14:paraId="179BED99" w14:textId="77777777" w:rsidR="001838C3" w:rsidRPr="00CF7E40" w:rsidRDefault="001838C3" w:rsidP="001838C3">
      <w:r w:rsidRPr="00CF7E40">
        <w:t>2.1</w:t>
      </w:r>
      <w:r w:rsidRPr="00CF7E40">
        <w:tab/>
        <w:t>In the case when:</w:t>
      </w:r>
    </w:p>
    <w:p w14:paraId="53F6CAC4" w14:textId="77777777" w:rsidR="001838C3" w:rsidRDefault="001838C3" w:rsidP="001838C3">
      <w:pPr>
        <w:pStyle w:val="enumlev1"/>
      </w:pPr>
      <w:r w:rsidRPr="00FA0BD7">
        <w:rPr>
          <w:i/>
          <w:iCs/>
        </w:rPr>
        <w:t>a</w:t>
      </w:r>
      <w:r w:rsidRPr="00CF7E40">
        <w:t>)</w:t>
      </w:r>
      <w:r w:rsidRPr="00CF7E40">
        <w:tab/>
        <w:t xml:space="preserve">the maximum power density, in dB(W/Hz), averaged over the worst 1 MHz band, supplied to the input of the antenna taking into account the number of carriers and power level of each carrier to be operated within the averaging bandwidth of 1 </w:t>
      </w:r>
      <w:proofErr w:type="gramStart"/>
      <w:r w:rsidRPr="00CF7E40">
        <w:t>MHz;</w:t>
      </w:r>
      <w:proofErr w:type="gramEnd"/>
    </w:p>
    <w:p w14:paraId="3DCDA648" w14:textId="77777777" w:rsidR="001838C3" w:rsidRPr="00CF7E40" w:rsidRDefault="001838C3" w:rsidP="001838C3">
      <w:r w:rsidRPr="00CF7E40">
        <w:t xml:space="preserve">is lower </w:t>
      </w:r>
      <w:proofErr w:type="gramStart"/>
      <w:r w:rsidRPr="00CF7E40">
        <w:t>than;</w:t>
      </w:r>
      <w:proofErr w:type="gramEnd"/>
    </w:p>
    <w:p w14:paraId="1570F346" w14:textId="77777777" w:rsidR="001838C3" w:rsidRPr="00CF7E40" w:rsidRDefault="001838C3" w:rsidP="001838C3">
      <w:pPr>
        <w:pStyle w:val="enumlev1"/>
      </w:pPr>
      <w:r w:rsidRPr="00FA0BD7">
        <w:rPr>
          <w:i/>
          <w:iCs/>
        </w:rPr>
        <w:t>b</w:t>
      </w:r>
      <w:r w:rsidRPr="00CF7E40">
        <w:t>)</w:t>
      </w:r>
      <w:r w:rsidRPr="00CF7E40">
        <w:tab/>
        <w:t>the maximum power density, in dB(W/Hz), averaged over the necessary bandwidth (C.8.h</w:t>
      </w:r>
      <w:proofErr w:type="gramStart"/>
      <w:r w:rsidRPr="00CF7E40">
        <w:t>);</w:t>
      </w:r>
      <w:proofErr w:type="gramEnd"/>
    </w:p>
    <w:p w14:paraId="2931731D" w14:textId="77777777" w:rsidR="001838C3" w:rsidRPr="00CF7E40" w:rsidRDefault="001838C3" w:rsidP="001838C3">
      <w:r w:rsidRPr="00CF7E40">
        <w:t>2.2</w:t>
      </w:r>
      <w:r w:rsidRPr="00CF7E40">
        <w:tab/>
        <w:t xml:space="preserve">the power density value as described in </w:t>
      </w:r>
      <w:r>
        <w:t xml:space="preserve">2.1 </w:t>
      </w:r>
      <w:r w:rsidRPr="00933FC2">
        <w:rPr>
          <w:i/>
          <w:iCs/>
        </w:rPr>
        <w:t>a</w:t>
      </w:r>
      <w:r w:rsidRPr="00CF7E40">
        <w:t xml:space="preserve">) above shall be provided by a notifying administration together with the relevant Appendix </w:t>
      </w:r>
      <w:r w:rsidRPr="00ED63D0">
        <w:rPr>
          <w:b/>
          <w:bCs/>
        </w:rPr>
        <w:t>4</w:t>
      </w:r>
      <w:r w:rsidRPr="00CF7E40">
        <w:t xml:space="preserve"> </w:t>
      </w:r>
      <w:proofErr w:type="gramStart"/>
      <w:r w:rsidRPr="00CF7E40">
        <w:t>information;</w:t>
      </w:r>
      <w:proofErr w:type="gramEnd"/>
    </w:p>
    <w:p w14:paraId="6919D93A" w14:textId="77777777" w:rsidR="001838C3" w:rsidRPr="00CF7E40" w:rsidRDefault="001838C3" w:rsidP="001838C3">
      <w:r w:rsidRPr="00CF7E40">
        <w:t>2.3</w:t>
      </w:r>
      <w:r w:rsidRPr="00CF7E40">
        <w:tab/>
        <w:t xml:space="preserve">the Bureau shall use the submitted power density value as described in </w:t>
      </w:r>
      <w:r>
        <w:t>2.1 </w:t>
      </w:r>
      <w:r w:rsidRPr="007F7798">
        <w:rPr>
          <w:i/>
          <w:iCs/>
        </w:rPr>
        <w:t>a)</w:t>
      </w:r>
      <w:r w:rsidRPr="00CF7E40">
        <w:t xml:space="preserve"> above for its examination under Annexes 3 and 4 and publish it in the relevant Special </w:t>
      </w:r>
      <w:proofErr w:type="gramStart"/>
      <w:r w:rsidRPr="00CF7E40">
        <w:t>Section;</w:t>
      </w:r>
      <w:proofErr w:type="gramEnd"/>
    </w:p>
    <w:p w14:paraId="1FAF8108" w14:textId="2C38B57F" w:rsidR="001838C3" w:rsidRDefault="001838C3" w:rsidP="001838C3">
      <w:r w:rsidRPr="00CF7E40">
        <w:t>2.4</w:t>
      </w:r>
      <w:r w:rsidRPr="00CF7E40">
        <w:tab/>
        <w:t xml:space="preserve">those operating assignments whose power density value as described in </w:t>
      </w:r>
      <w:r>
        <w:t xml:space="preserve">2.1 </w:t>
      </w:r>
      <w:r w:rsidRPr="00FA0BD7">
        <w:rPr>
          <w:i/>
          <w:iCs/>
        </w:rPr>
        <w:t>b</w:t>
      </w:r>
      <w:r w:rsidRPr="00CF7E40">
        <w:t xml:space="preserve">) is higher than that in </w:t>
      </w:r>
      <w:r>
        <w:t xml:space="preserve">2.1 </w:t>
      </w:r>
      <w:r w:rsidRPr="00FA0BD7">
        <w:rPr>
          <w:i/>
          <w:iCs/>
        </w:rPr>
        <w:t>a</w:t>
      </w:r>
      <w:r w:rsidRPr="00CF7E40">
        <w:t>) shall not cause harmful interference to, or claim protection from, prior assignments recorded in the MIFR.</w:t>
      </w:r>
    </w:p>
    <w:p w14:paraId="0ADFB4D1" w14:textId="6D688FB3" w:rsidR="00F16C2F" w:rsidRPr="00F16C2F" w:rsidRDefault="00F16C2F" w:rsidP="0058269D">
      <w:pPr>
        <w:rPr>
          <w:rFonts w:eastAsia="Times New Roman"/>
          <w:color w:val="000000"/>
        </w:rPr>
      </w:pPr>
      <w:r w:rsidRPr="00F16C2F">
        <w:rPr>
          <w:rFonts w:eastAsia="Times New Roman"/>
          <w:b/>
          <w:bCs/>
          <w:color w:val="000000"/>
        </w:rPr>
        <w:t>Note</w:t>
      </w:r>
      <w:r w:rsidRPr="00F16C2F">
        <w:rPr>
          <w:rFonts w:eastAsia="Times New Roman"/>
          <w:color w:val="000000"/>
        </w:rPr>
        <w:t xml:space="preserve">: WRC-19 took the decision related to Annexes 3 and 4 of Appendix </w:t>
      </w:r>
      <w:r w:rsidRPr="00F16C2F">
        <w:rPr>
          <w:rFonts w:eastAsia="Times New Roman"/>
          <w:b/>
          <w:bCs/>
          <w:color w:val="000000"/>
        </w:rPr>
        <w:t>30B</w:t>
      </w:r>
      <w:r w:rsidRPr="00F16C2F">
        <w:rPr>
          <w:rFonts w:eastAsia="Times New Roman"/>
          <w:color w:val="000000"/>
        </w:rPr>
        <w:t>, during the 10</w:t>
      </w:r>
      <w:r w:rsidRPr="00F16C2F">
        <w:rPr>
          <w:rFonts w:eastAsia="Times New Roman"/>
          <w:color w:val="000000"/>
          <w:vertAlign w:val="superscript"/>
        </w:rPr>
        <w:t>th</w:t>
      </w:r>
      <w:r w:rsidRPr="00F16C2F">
        <w:rPr>
          <w:rFonts w:eastAsia="Times New Roman"/>
          <w:color w:val="000000"/>
        </w:rPr>
        <w:t xml:space="preserve"> Plenary, see items 13.7 to 13.9 of Doc. CMR19/571, approval of Doc. CMR19/510 (see also the Rules of Procedure on </w:t>
      </w:r>
      <w:r w:rsidRPr="00F16C2F">
        <w:rPr>
          <w:rFonts w:eastAsia="Times New Roman"/>
          <w:szCs w:val="24"/>
          <w:lang w:val="en-US"/>
        </w:rPr>
        <w:t xml:space="preserve">Resolution </w:t>
      </w:r>
      <w:r w:rsidRPr="00F16C2F">
        <w:rPr>
          <w:rFonts w:eastAsia="Times New Roman"/>
          <w:b/>
          <w:bCs/>
          <w:szCs w:val="24"/>
          <w:lang w:val="en-US"/>
        </w:rPr>
        <w:t>170 (WRC-19)</w:t>
      </w:r>
      <w:r w:rsidRPr="00F16C2F">
        <w:rPr>
          <w:rFonts w:eastAsia="Times New Roman"/>
          <w:color w:val="000000"/>
        </w:rPr>
        <w:t>), as follows:</w:t>
      </w:r>
      <w:r w:rsidR="0058269D">
        <w:rPr>
          <w:rFonts w:eastAsia="Times New Roman"/>
          <w:color w:val="000000"/>
        </w:rPr>
        <w:t xml:space="preserve">     </w:t>
      </w:r>
    </w:p>
    <w:p w14:paraId="43286C53" w14:textId="77777777" w:rsidR="00F16C2F" w:rsidRPr="006C4990" w:rsidRDefault="00F16C2F" w:rsidP="00F16C2F">
      <w:pPr>
        <w:tabs>
          <w:tab w:val="clear" w:pos="1871"/>
          <w:tab w:val="left" w:pos="567"/>
          <w:tab w:val="left" w:pos="1701"/>
          <w:tab w:val="left" w:pos="2835"/>
        </w:tabs>
        <w:spacing w:before="240" w:line="280" w:lineRule="exact"/>
        <w:rPr>
          <w:rFonts w:eastAsia="Times New Roman"/>
          <w:b/>
          <w:i/>
          <w:iCs/>
          <w:szCs w:val="24"/>
          <w:lang w:val="en-US"/>
        </w:rPr>
      </w:pPr>
      <w:r w:rsidRPr="006C4990">
        <w:rPr>
          <w:rFonts w:eastAsia="Times New Roman"/>
          <w:b/>
          <w:i/>
          <w:iCs/>
          <w:color w:val="000000"/>
        </w:rPr>
        <w:t>“</w:t>
      </w:r>
      <w:r w:rsidRPr="006C4990">
        <w:rPr>
          <w:rFonts w:eastAsia="Times New Roman"/>
          <w:b/>
          <w:i/>
          <w:iCs/>
          <w:szCs w:val="24"/>
          <w:lang w:val="en-US"/>
        </w:rPr>
        <w:t>Instructions to the Radiocommunication Bureau in application of Annex 3 and Annex 4 of RR Appendix 30B as well as of criteria referred to in Resolution [A7(E)-AP30B] (WRC-19) in its processing, after 22 November 2019, of submissions received under that Appendix</w:t>
      </w:r>
    </w:p>
    <w:p w14:paraId="00D0810D"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160"/>
        <w:rPr>
          <w:rFonts w:eastAsia="Times New Roman"/>
          <w:i/>
          <w:iCs/>
          <w:szCs w:val="24"/>
          <w:lang w:val="en-US"/>
        </w:rPr>
      </w:pPr>
      <w:r w:rsidRPr="006C4990">
        <w:rPr>
          <w:rFonts w:eastAsia="Times New Roman"/>
          <w:i/>
          <w:iCs/>
          <w:szCs w:val="24"/>
          <w:lang w:val="en-US"/>
        </w:rPr>
        <w:t>The Radiocommunication Bureau shall continue to calculate and update already accepted single-entry values in both uplink and downlink for all RR Appendix </w:t>
      </w:r>
      <w:r w:rsidRPr="006C4990">
        <w:rPr>
          <w:rFonts w:eastAsia="Times New Roman"/>
          <w:b/>
          <w:bCs/>
          <w:i/>
          <w:iCs/>
          <w:szCs w:val="24"/>
          <w:lang w:val="en-US"/>
        </w:rPr>
        <w:t>30B</w:t>
      </w:r>
      <w:r w:rsidRPr="006C4990">
        <w:rPr>
          <w:rFonts w:eastAsia="Times New Roman"/>
          <w:i/>
          <w:iCs/>
          <w:szCs w:val="24"/>
          <w:lang w:val="en-US"/>
        </w:rPr>
        <w:t xml:space="preserve"> satellite networks in consistency with footnotes X2 and X3 to item 2.1 of the Annex 4 of RR Appendix </w:t>
      </w:r>
      <w:r w:rsidRPr="006C4990">
        <w:rPr>
          <w:rFonts w:eastAsia="Times New Roman"/>
          <w:b/>
          <w:bCs/>
          <w:i/>
          <w:iCs/>
          <w:szCs w:val="24"/>
          <w:lang w:val="en-US"/>
        </w:rPr>
        <w:t>30B (Rev.WRC-19)</w:t>
      </w:r>
      <w:r w:rsidRPr="006C4990">
        <w:rPr>
          <w:rFonts w:eastAsia="Times New Roman"/>
          <w:i/>
          <w:iCs/>
          <w:szCs w:val="24"/>
          <w:lang w:val="en-US"/>
        </w:rPr>
        <w:t>, so that this information could be used by administrations during coordination of their respective networks. The Radiocommunication Bureau shall apply:</w:t>
      </w:r>
    </w:p>
    <w:p w14:paraId="0B7EE2FC" w14:textId="77777777" w:rsidR="0072463C" w:rsidRDefault="0072463C"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Pr>
          <w:rFonts w:eastAsia="Times New Roman"/>
          <w:i/>
          <w:iCs/>
          <w:szCs w:val="24"/>
          <w:lang w:val="en-US"/>
        </w:rPr>
        <w:br w:type="page"/>
      </w:r>
    </w:p>
    <w:p w14:paraId="59F37B7B" w14:textId="78B9D074"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lastRenderedPageBreak/>
        <w:t>1</w:t>
      </w:r>
      <w:r w:rsidRPr="006C4990">
        <w:rPr>
          <w:rFonts w:eastAsia="Times New Roman"/>
          <w:i/>
          <w:iCs/>
          <w:szCs w:val="24"/>
          <w:lang w:val="en-US"/>
        </w:rPr>
        <w:tab/>
        <w:t>For complete submissions under § 6.1 received by the Bureau before 23 November 2019:</w:t>
      </w:r>
    </w:p>
    <w:p w14:paraId="6CD4FA8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6.3 b</w:t>
      </w:r>
      <w:proofErr w:type="gramStart"/>
      <w:r w:rsidRPr="006C4990">
        <w:rPr>
          <w:rFonts w:eastAsia="Times New Roman"/>
          <w:i/>
          <w:iCs/>
          <w:szCs w:val="24"/>
          <w:lang w:val="en-US"/>
        </w:rPr>
        <w:t>);</w:t>
      </w:r>
      <w:proofErr w:type="gramEnd"/>
    </w:p>
    <w:p w14:paraId="419BA7A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6.5.</w:t>
      </w:r>
    </w:p>
    <w:p w14:paraId="0B7B2B0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 A.</w:t>
      </w:r>
    </w:p>
    <w:p w14:paraId="0F2D7279" w14:textId="48E8AE4F"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t>2</w:t>
      </w:r>
      <w:r w:rsidRPr="006C4990">
        <w:rPr>
          <w:rFonts w:eastAsia="Times New Roman"/>
          <w:i/>
          <w:iCs/>
          <w:szCs w:val="24"/>
          <w:lang w:val="en-US"/>
        </w:rPr>
        <w:tab/>
        <w:t>For complete submissions under § 6.17 received by the Bureau before 23 November 2019:</w:t>
      </w:r>
    </w:p>
    <w:p w14:paraId="5D8D4CC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6.19 c</w:t>
      </w:r>
      <w:proofErr w:type="gramStart"/>
      <w:r w:rsidRPr="006C4990">
        <w:rPr>
          <w:rFonts w:eastAsia="Times New Roman"/>
          <w:i/>
          <w:iCs/>
          <w:szCs w:val="24"/>
          <w:lang w:val="en-US"/>
        </w:rPr>
        <w:t>);</w:t>
      </w:r>
      <w:proofErr w:type="gramEnd"/>
    </w:p>
    <w:p w14:paraId="10C6FFFB"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w:t>
      </w:r>
      <w:proofErr w:type="gramStart"/>
      <w:r w:rsidRPr="006C4990">
        <w:rPr>
          <w:rFonts w:eastAsia="Times New Roman"/>
          <w:i/>
          <w:iCs/>
          <w:szCs w:val="24"/>
          <w:lang w:val="en-US"/>
        </w:rPr>
        <w:t>6.21;</w:t>
      </w:r>
      <w:proofErr w:type="gramEnd"/>
    </w:p>
    <w:p w14:paraId="3D56EE9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(Rev.WRC-07) in its further examination under the new footnote to § 6.21 c</w:t>
      </w:r>
      <w:proofErr w:type="gramStart"/>
      <w:r w:rsidRPr="006C4990">
        <w:rPr>
          <w:rFonts w:eastAsia="Times New Roman"/>
          <w:i/>
          <w:iCs/>
          <w:szCs w:val="24"/>
          <w:lang w:val="en-US"/>
        </w:rPr>
        <w:t>);</w:t>
      </w:r>
      <w:proofErr w:type="gramEnd"/>
    </w:p>
    <w:p w14:paraId="4B0AF4DC"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Annex 4 (Rev.WRC-07) in its examination under § 6.22.</w:t>
      </w:r>
    </w:p>
    <w:p w14:paraId="7E6080F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 B.</w:t>
      </w:r>
    </w:p>
    <w:p w14:paraId="5741B81D"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3</w:t>
      </w:r>
      <w:r w:rsidRPr="006C4990">
        <w:rPr>
          <w:rFonts w:eastAsia="Times New Roman"/>
          <w:i/>
          <w:iCs/>
          <w:szCs w:val="24"/>
          <w:lang w:val="en-US"/>
        </w:rPr>
        <w:tab/>
        <w:t>For complete submissions under § 6.17 received by the Bureau after 22 November 2019, related to complete submissions under § 6.1 received by the Bureau before 23 November 2019:</w:t>
      </w:r>
    </w:p>
    <w:p w14:paraId="0F41059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6.19 c</w:t>
      </w:r>
      <w:proofErr w:type="gramStart"/>
      <w:r w:rsidRPr="006C4990">
        <w:rPr>
          <w:rFonts w:eastAsia="Times New Roman"/>
          <w:i/>
          <w:iCs/>
          <w:szCs w:val="24"/>
          <w:lang w:val="en-US"/>
        </w:rPr>
        <w:t>);</w:t>
      </w:r>
      <w:proofErr w:type="gramEnd"/>
    </w:p>
    <w:p w14:paraId="4C7FDED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w:t>
      </w:r>
      <w:proofErr w:type="gramStart"/>
      <w:r w:rsidRPr="006C4990">
        <w:rPr>
          <w:rFonts w:eastAsia="Times New Roman"/>
          <w:i/>
          <w:iCs/>
          <w:szCs w:val="24"/>
          <w:lang w:val="en-US"/>
        </w:rPr>
        <w:t>6.21;</w:t>
      </w:r>
      <w:proofErr w:type="gramEnd"/>
    </w:p>
    <w:p w14:paraId="6094193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(Rev.WRC-07) in its further examination under footnote YY to § 6.21 c) if the remaining affected assignments are recorded in the List before 23 November </w:t>
      </w:r>
      <w:proofErr w:type="gramStart"/>
      <w:r w:rsidRPr="006C4990">
        <w:rPr>
          <w:rFonts w:eastAsia="Times New Roman"/>
          <w:i/>
          <w:iCs/>
          <w:szCs w:val="24"/>
          <w:lang w:val="en-US"/>
        </w:rPr>
        <w:t>2019;</w:t>
      </w:r>
      <w:proofErr w:type="gramEnd"/>
    </w:p>
    <w:p w14:paraId="2C99628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Annex 4 (Rev.WRC-19) in its further examination under footnote YY to § 6.21 c) if the remaining affected assignments are recorded in the List after 22 November </w:t>
      </w:r>
      <w:proofErr w:type="gramStart"/>
      <w:r w:rsidRPr="006C4990">
        <w:rPr>
          <w:rFonts w:eastAsia="Times New Roman"/>
          <w:i/>
          <w:iCs/>
          <w:szCs w:val="24"/>
          <w:lang w:val="en-US"/>
        </w:rPr>
        <w:t>2019;</w:t>
      </w:r>
      <w:proofErr w:type="gramEnd"/>
      <w:r w:rsidRPr="006C4990">
        <w:rPr>
          <w:rFonts w:eastAsia="Times New Roman"/>
          <w:i/>
          <w:iCs/>
          <w:szCs w:val="24"/>
          <w:lang w:val="en-US"/>
        </w:rPr>
        <w:t xml:space="preserve"> </w:t>
      </w:r>
    </w:p>
    <w:p w14:paraId="13648F76"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e)</w:t>
      </w:r>
      <w:r w:rsidRPr="006C4990">
        <w:rPr>
          <w:rFonts w:eastAsia="Times New Roman"/>
          <w:i/>
          <w:iCs/>
          <w:szCs w:val="24"/>
          <w:lang w:val="en-US"/>
        </w:rPr>
        <w:tab/>
        <w:t>Annex 4 (Rev.WRC-19) in its examination under § 6.22.</w:t>
      </w:r>
    </w:p>
    <w:p w14:paraId="13E055D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Parts A and/or B.</w:t>
      </w:r>
    </w:p>
    <w:p w14:paraId="204B01BD" w14:textId="598497C4"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4</w:t>
      </w:r>
      <w:r w:rsidRPr="006C4990">
        <w:rPr>
          <w:rFonts w:eastAsia="Times New Roman"/>
          <w:i/>
          <w:iCs/>
          <w:szCs w:val="24"/>
          <w:lang w:val="en-US"/>
        </w:rPr>
        <w:tab/>
        <w:t>For complete submissions under § 6.1 received by the Bureau after 22 November 2019:</w:t>
      </w:r>
    </w:p>
    <w:p w14:paraId="788E6C3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6.3 b</w:t>
      </w:r>
      <w:proofErr w:type="gramStart"/>
      <w:r w:rsidRPr="006C4990">
        <w:rPr>
          <w:rFonts w:eastAsia="Times New Roman"/>
          <w:i/>
          <w:iCs/>
          <w:szCs w:val="24"/>
          <w:lang w:val="en-US"/>
        </w:rPr>
        <w:t>);</w:t>
      </w:r>
      <w:proofErr w:type="gramEnd"/>
    </w:p>
    <w:p w14:paraId="0AD9D7BE"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(Rev.WRC-19) in its examination under § 6.5.</w:t>
      </w:r>
    </w:p>
    <w:p w14:paraId="6236473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5</w:t>
      </w:r>
      <w:r w:rsidRPr="006C4990">
        <w:rPr>
          <w:rFonts w:eastAsia="Times New Roman"/>
          <w:i/>
          <w:iCs/>
          <w:szCs w:val="24"/>
          <w:lang w:val="en-US"/>
        </w:rPr>
        <w:tab/>
      </w:r>
      <w:r w:rsidRPr="006C4990">
        <w:rPr>
          <w:rFonts w:eastAsia="Times New Roman"/>
          <w:i/>
          <w:iCs/>
          <w:spacing w:val="-2"/>
          <w:szCs w:val="24"/>
          <w:lang w:val="en-US"/>
        </w:rPr>
        <w:t xml:space="preserve">For complete </w:t>
      </w:r>
      <w:r w:rsidRPr="006C4990">
        <w:rPr>
          <w:rFonts w:eastAsia="Times New Roman"/>
          <w:i/>
          <w:iCs/>
          <w:szCs w:val="24"/>
          <w:lang w:val="en-US"/>
        </w:rPr>
        <w:t>submissions</w:t>
      </w:r>
      <w:r w:rsidRPr="006C4990">
        <w:rPr>
          <w:rFonts w:eastAsia="Times New Roman"/>
          <w:i/>
          <w:iCs/>
          <w:spacing w:val="-2"/>
          <w:szCs w:val="24"/>
          <w:lang w:val="en-US"/>
        </w:rPr>
        <w:t xml:space="preserve"> under § 6.17 received by the Bureau after 22 November 2019</w:t>
      </w:r>
      <w:r w:rsidRPr="006C4990">
        <w:rPr>
          <w:rFonts w:eastAsia="Times New Roman"/>
          <w:i/>
          <w:iCs/>
          <w:szCs w:val="24"/>
          <w:lang w:val="en-US"/>
        </w:rPr>
        <w:t>, related to complete submissions under § 6.1 received by the Bureau after 22 November 2019:</w:t>
      </w:r>
    </w:p>
    <w:p w14:paraId="57564BB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6.19 c</w:t>
      </w:r>
      <w:proofErr w:type="gramStart"/>
      <w:r w:rsidRPr="006C4990">
        <w:rPr>
          <w:rFonts w:eastAsia="Times New Roman"/>
          <w:i/>
          <w:iCs/>
          <w:szCs w:val="24"/>
          <w:lang w:val="en-US"/>
        </w:rPr>
        <w:t>);</w:t>
      </w:r>
      <w:proofErr w:type="gramEnd"/>
    </w:p>
    <w:p w14:paraId="24A288D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(Rev.WRC-19) in its examination under § </w:t>
      </w:r>
      <w:proofErr w:type="gramStart"/>
      <w:r w:rsidRPr="006C4990">
        <w:rPr>
          <w:rFonts w:eastAsia="Times New Roman"/>
          <w:i/>
          <w:iCs/>
          <w:szCs w:val="24"/>
          <w:lang w:val="en-US"/>
        </w:rPr>
        <w:t>6.21;</w:t>
      </w:r>
      <w:proofErr w:type="gramEnd"/>
    </w:p>
    <w:p w14:paraId="0A67604B"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(Rev.WRC-19) in its examination under § 6.22.</w:t>
      </w:r>
    </w:p>
    <w:p w14:paraId="23A9052C" w14:textId="77777777" w:rsidR="0081784C" w:rsidRDefault="0081784C"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Pr>
          <w:rFonts w:eastAsia="Times New Roman"/>
          <w:i/>
          <w:iCs/>
          <w:szCs w:val="24"/>
          <w:lang w:val="en-US"/>
        </w:rPr>
        <w:br w:type="page"/>
      </w:r>
    </w:p>
    <w:p w14:paraId="3AE5D0B9" w14:textId="21C52855"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lastRenderedPageBreak/>
        <w:t>6</w:t>
      </w:r>
      <w:r w:rsidRPr="006C4990">
        <w:rPr>
          <w:rFonts w:eastAsia="Times New Roman"/>
          <w:i/>
          <w:iCs/>
          <w:szCs w:val="24"/>
          <w:lang w:val="en-US"/>
        </w:rPr>
        <w:tab/>
        <w:t xml:space="preserve">For complete submissions under § 6.1 in application of Resolution </w:t>
      </w:r>
      <w:r w:rsidRPr="006C4990">
        <w:rPr>
          <w:rFonts w:eastAsia="Times New Roman"/>
          <w:b/>
          <w:bCs/>
          <w:i/>
          <w:iCs/>
          <w:szCs w:val="24"/>
          <w:lang w:val="en-US"/>
        </w:rPr>
        <w:t>[A7(E)-AP30B] (WRC-19)</w:t>
      </w:r>
      <w:r w:rsidRPr="006C4990">
        <w:rPr>
          <w:rFonts w:eastAsia="Times New Roman"/>
          <w:i/>
          <w:iCs/>
          <w:szCs w:val="24"/>
          <w:lang w:val="en-US"/>
        </w:rPr>
        <w:t>:</w:t>
      </w:r>
    </w:p>
    <w:p w14:paraId="1D851AE2"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6.3 b</w:t>
      </w:r>
      <w:proofErr w:type="gramStart"/>
      <w:r w:rsidRPr="006C4990">
        <w:rPr>
          <w:rFonts w:eastAsia="Times New Roman"/>
          <w:i/>
          <w:iCs/>
          <w:szCs w:val="24"/>
          <w:lang w:val="en-US"/>
        </w:rPr>
        <w:t>);</w:t>
      </w:r>
      <w:proofErr w:type="gramEnd"/>
    </w:p>
    <w:p w14:paraId="1665032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 xml:space="preserve">AP30B] (WRC-19) </w:t>
      </w:r>
      <w:r w:rsidRPr="006C4990">
        <w:rPr>
          <w:rFonts w:eastAsia="Times New Roman"/>
          <w:i/>
          <w:iCs/>
          <w:szCs w:val="24"/>
          <w:lang w:val="en-US"/>
        </w:rPr>
        <w:t>in its examination under § 6.5, as appropriate.</w:t>
      </w:r>
    </w:p>
    <w:p w14:paraId="3C35D73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examination of submissions under Issue E before the examination of the last normal Part A and/or Part B received before 23 November 2019.</w:t>
      </w:r>
    </w:p>
    <w:p w14:paraId="788E24BB"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7</w:t>
      </w:r>
      <w:r w:rsidRPr="006C4990">
        <w:rPr>
          <w:rFonts w:eastAsia="Times New Roman"/>
          <w:i/>
          <w:iCs/>
          <w:szCs w:val="24"/>
          <w:lang w:val="en-US"/>
        </w:rPr>
        <w:tab/>
        <w:t xml:space="preserve">For complete submissions under § 6.17 in application of Resolution </w:t>
      </w:r>
      <w:r w:rsidRPr="006C4990">
        <w:rPr>
          <w:rFonts w:eastAsia="Times New Roman"/>
          <w:b/>
          <w:bCs/>
          <w:i/>
          <w:iCs/>
          <w:szCs w:val="24"/>
          <w:lang w:val="en-US"/>
        </w:rPr>
        <w:t>[A7(E)-AP30B] (WRC-19)</w:t>
      </w:r>
      <w:r w:rsidRPr="006C4990">
        <w:rPr>
          <w:rFonts w:eastAsia="Times New Roman"/>
          <w:i/>
          <w:iCs/>
          <w:szCs w:val="24"/>
          <w:lang w:val="en-US"/>
        </w:rPr>
        <w:t>, the Bureau shall apply:</w:t>
      </w:r>
    </w:p>
    <w:p w14:paraId="00240C4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6.19 c</w:t>
      </w:r>
      <w:proofErr w:type="gramStart"/>
      <w:r w:rsidRPr="006C4990">
        <w:rPr>
          <w:rFonts w:eastAsia="Times New Roman"/>
          <w:i/>
          <w:iCs/>
          <w:szCs w:val="24"/>
          <w:lang w:val="en-US"/>
        </w:rPr>
        <w:t>);</w:t>
      </w:r>
      <w:proofErr w:type="gramEnd"/>
    </w:p>
    <w:p w14:paraId="01F7BA7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 xml:space="preserve">AP30B] (WRC-19) </w:t>
      </w:r>
      <w:r w:rsidRPr="006C4990">
        <w:rPr>
          <w:rFonts w:eastAsia="Times New Roman"/>
          <w:i/>
          <w:iCs/>
          <w:szCs w:val="24"/>
          <w:lang w:val="en-US"/>
        </w:rPr>
        <w:t xml:space="preserve">in its examination under § 6.21, as </w:t>
      </w:r>
      <w:proofErr w:type="gramStart"/>
      <w:r w:rsidRPr="006C4990">
        <w:rPr>
          <w:rFonts w:eastAsia="Times New Roman"/>
          <w:i/>
          <w:iCs/>
          <w:szCs w:val="24"/>
          <w:lang w:val="en-US"/>
        </w:rPr>
        <w:t>appropriate;</w:t>
      </w:r>
      <w:proofErr w:type="gramEnd"/>
    </w:p>
    <w:p w14:paraId="17B92354"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AP30B] (WRC-19)</w:t>
      </w:r>
      <w:r w:rsidRPr="006C4990">
        <w:rPr>
          <w:rFonts w:eastAsia="Times New Roman"/>
          <w:i/>
          <w:iCs/>
          <w:szCs w:val="24"/>
          <w:lang w:val="en-US"/>
        </w:rPr>
        <w:t xml:space="preserve"> in its further examination under footnote YY to § 6.21 c), as </w:t>
      </w:r>
      <w:proofErr w:type="gramStart"/>
      <w:r w:rsidRPr="006C4990">
        <w:rPr>
          <w:rFonts w:eastAsia="Times New Roman"/>
          <w:i/>
          <w:iCs/>
          <w:szCs w:val="24"/>
          <w:lang w:val="en-US"/>
        </w:rPr>
        <w:t>appropriate;</w:t>
      </w:r>
      <w:proofErr w:type="gramEnd"/>
    </w:p>
    <w:p w14:paraId="348D02EE"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AP30B] (WRC-19)</w:t>
      </w:r>
      <w:r w:rsidRPr="006C4990">
        <w:rPr>
          <w:rFonts w:eastAsia="Times New Roman"/>
          <w:i/>
          <w:iCs/>
          <w:szCs w:val="24"/>
          <w:lang w:val="en-US"/>
        </w:rPr>
        <w:t xml:space="preserve"> in its examination under § 6.22, as appropriate.</w:t>
      </w:r>
    </w:p>
    <w:p w14:paraId="20B62B9C"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 xml:space="preserve">Application of § 6.16: </w:t>
      </w:r>
    </w:p>
    <w:p w14:paraId="07B3B1EA"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In </w:t>
      </w:r>
      <w:r w:rsidRPr="006C4990">
        <w:rPr>
          <w:i/>
          <w:iCs/>
          <w:lang w:val="en-US"/>
        </w:rPr>
        <w:t>excluding</w:t>
      </w:r>
      <w:r w:rsidRPr="006C4990">
        <w:rPr>
          <w:rFonts w:eastAsia="Times New Roman"/>
          <w:i/>
          <w:iCs/>
          <w:szCs w:val="24"/>
          <w:lang w:val="en-US"/>
        </w:rPr>
        <w:t xml:space="preserve"> the territories of the concerned administration, the Bureau shall apply Annex 4 (Rev.WRC-07) until the last complete submissions under § 6.1 or § 6.17 received by the Bureau before 23 November 2019 has been examined and Annex 4 (Rev.WRC-19) afterward.</w:t>
      </w:r>
    </w:p>
    <w:p w14:paraId="13BD1C9D" w14:textId="45E8EF2A" w:rsidR="00F16C2F" w:rsidRPr="006C4990" w:rsidRDefault="00F16C2F" w:rsidP="00EC6453">
      <w:pPr>
        <w:pStyle w:val="enumlev1"/>
        <w:rPr>
          <w:i/>
          <w:iCs/>
          <w:lang w:val="en-US"/>
        </w:rPr>
      </w:pPr>
      <w:r w:rsidRPr="006C4990">
        <w:rPr>
          <w:i/>
          <w:iCs/>
          <w:lang w:val="en-US"/>
        </w:rPr>
        <w:t>–</w:t>
      </w:r>
      <w:r w:rsidRPr="006C4990">
        <w:rPr>
          <w:i/>
          <w:iCs/>
          <w:lang w:val="en-US"/>
        </w:rPr>
        <w:tab/>
        <w:t xml:space="preserve">If § 6.16 request is submitted </w:t>
      </w:r>
      <w:proofErr w:type="gramStart"/>
      <w:r w:rsidRPr="006C4990">
        <w:rPr>
          <w:i/>
          <w:iCs/>
          <w:lang w:val="en-US"/>
        </w:rPr>
        <w:t>in order to</w:t>
      </w:r>
      <w:proofErr w:type="gramEnd"/>
      <w:r w:rsidRPr="006C4990">
        <w:rPr>
          <w:i/>
          <w:iCs/>
          <w:lang w:val="en-US"/>
        </w:rPr>
        <w:t xml:space="preserve"> be taken into account for the examination of a complete submissions under § 6.17, in examining those submissions, the Bureau shall apply appropriate Annex 4 used in the examination under § 6.21 and § 6.22 as indicated above.</w:t>
      </w:r>
    </w:p>
    <w:p w14:paraId="58FF7083" w14:textId="5E087577"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Application of § 6.27 in updating criteria:</w:t>
      </w:r>
    </w:p>
    <w:p w14:paraId="5A8C3FF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The Bureau shall apply Annex 4 (Rev.WRC-07) until the last complete submissions under § 6.1 or § 6.17 received by the Bureau before 23 November 2019 has been examined and Annex 4 (Rev.WRC-19) afterward.</w:t>
      </w:r>
    </w:p>
    <w:p w14:paraId="52DD6468" w14:textId="77777777" w:rsidR="0081784C" w:rsidRDefault="0081784C"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Pr>
          <w:rFonts w:eastAsia="Times New Roman"/>
          <w:i/>
          <w:iCs/>
          <w:szCs w:val="24"/>
          <w:lang w:val="en-US"/>
        </w:rPr>
        <w:br w:type="page"/>
      </w:r>
    </w:p>
    <w:p w14:paraId="517FF918" w14:textId="3CD502E8"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lastRenderedPageBreak/>
        <w:t>Application of § 7.5:</w:t>
      </w:r>
    </w:p>
    <w:p w14:paraId="3583F74B"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For a request under Article </w:t>
      </w:r>
      <w:r w:rsidRPr="006C4990">
        <w:rPr>
          <w:rFonts w:eastAsia="Times New Roman"/>
          <w:b/>
          <w:bCs/>
          <w:i/>
          <w:iCs/>
          <w:szCs w:val="24"/>
          <w:lang w:val="en-US"/>
        </w:rPr>
        <w:t>7</w:t>
      </w:r>
      <w:r w:rsidRPr="006C4990">
        <w:rPr>
          <w:rFonts w:eastAsia="Times New Roman"/>
          <w:i/>
          <w:iCs/>
          <w:szCs w:val="24"/>
          <w:lang w:val="en-US"/>
        </w:rPr>
        <w:t xml:space="preserve"> received before 23 November 2019, the Bureau shall apply Annex 3 (WRC-07) and Annex 4 (Rev.WRC-07).</w:t>
      </w:r>
    </w:p>
    <w:p w14:paraId="22B2CF77"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For a request under Article </w:t>
      </w:r>
      <w:r w:rsidRPr="006C4990">
        <w:rPr>
          <w:rFonts w:eastAsia="Times New Roman"/>
          <w:b/>
          <w:bCs/>
          <w:i/>
          <w:iCs/>
          <w:szCs w:val="24"/>
          <w:lang w:val="en-US"/>
        </w:rPr>
        <w:t>7</w:t>
      </w:r>
      <w:r w:rsidRPr="006C4990">
        <w:rPr>
          <w:rFonts w:eastAsia="Times New Roman"/>
          <w:i/>
          <w:iCs/>
          <w:szCs w:val="24"/>
          <w:lang w:val="en-US"/>
        </w:rPr>
        <w:t xml:space="preserve"> received after 22 November 2019, the Bureau shall apply Annex 3 (Rev.WRC-19) and Annex 4 (Rev.WRC-19). </w:t>
      </w:r>
    </w:p>
    <w:p w14:paraId="40CDCC31" w14:textId="14389C81" w:rsidR="00F16C2F" w:rsidRPr="00F16C2F" w:rsidRDefault="00F16C2F" w:rsidP="00F16C2F">
      <w:pPr>
        <w:tabs>
          <w:tab w:val="clear" w:pos="1134"/>
          <w:tab w:val="clear" w:pos="1871"/>
          <w:tab w:val="clear" w:pos="2268"/>
        </w:tabs>
        <w:overflowPunct/>
        <w:autoSpaceDE/>
        <w:autoSpaceDN/>
        <w:adjustRightInd/>
        <w:spacing w:before="0"/>
        <w:textAlignment w:val="auto"/>
        <w:rPr>
          <w:rFonts w:eastAsia="Times New Roman"/>
          <w:szCs w:val="24"/>
          <w:lang w:val="en-US"/>
        </w:rPr>
      </w:pPr>
      <w:r w:rsidRPr="006C4990">
        <w:rPr>
          <w:rFonts w:eastAsia="Times New Roman"/>
          <w:i/>
          <w:iCs/>
          <w:szCs w:val="24"/>
          <w:lang w:val="en-US"/>
        </w:rPr>
        <w:t xml:space="preserve">In its examination under 6.21 c), the Bureau shall take into account also complete submissions under § 6.1 in application of Resolution </w:t>
      </w:r>
      <w:r w:rsidRPr="006C4990">
        <w:rPr>
          <w:rFonts w:eastAsia="Times New Roman"/>
          <w:b/>
          <w:bCs/>
          <w:i/>
          <w:iCs/>
          <w:szCs w:val="24"/>
          <w:lang w:val="en-US"/>
        </w:rPr>
        <w:t>[A7(E)-AP30B] (WRC-19)</w:t>
      </w:r>
      <w:r w:rsidRPr="006C4990">
        <w:rPr>
          <w:rFonts w:eastAsia="Times New Roman"/>
          <w:i/>
          <w:iCs/>
          <w:szCs w:val="24"/>
          <w:lang w:val="en-US"/>
        </w:rPr>
        <w:t xml:space="preserve"> and Article </w:t>
      </w:r>
      <w:r w:rsidRPr="006C4990">
        <w:rPr>
          <w:rFonts w:eastAsia="Times New Roman"/>
          <w:b/>
          <w:i/>
          <w:iCs/>
          <w:szCs w:val="24"/>
          <w:lang w:val="en-US"/>
        </w:rPr>
        <w:t>7</w:t>
      </w:r>
      <w:r w:rsidRPr="006C4990">
        <w:rPr>
          <w:rFonts w:eastAsia="Times New Roman"/>
          <w:i/>
          <w:iCs/>
          <w:szCs w:val="24"/>
          <w:lang w:val="en-US"/>
        </w:rPr>
        <w:t xml:space="preserve"> request transferred to Article </w:t>
      </w:r>
      <w:r w:rsidRPr="006C4990">
        <w:rPr>
          <w:rFonts w:eastAsia="Times New Roman"/>
          <w:b/>
          <w:i/>
          <w:iCs/>
          <w:szCs w:val="24"/>
          <w:lang w:val="en-US"/>
        </w:rPr>
        <w:t xml:space="preserve">6 </w:t>
      </w:r>
      <w:r w:rsidRPr="006C4990">
        <w:rPr>
          <w:rFonts w:eastAsia="Times New Roman"/>
          <w:i/>
          <w:iCs/>
          <w:szCs w:val="24"/>
          <w:lang w:val="en-US"/>
        </w:rPr>
        <w:t>under § 7.7 that has been examined before the date of receipt of the examined notice submitted under § </w:t>
      </w:r>
      <w:proofErr w:type="gramStart"/>
      <w:r w:rsidRPr="006C4990">
        <w:rPr>
          <w:rFonts w:eastAsia="Times New Roman"/>
          <w:i/>
          <w:iCs/>
          <w:szCs w:val="24"/>
          <w:lang w:val="en-US"/>
        </w:rPr>
        <w:t>6.1.”</w:t>
      </w:r>
      <w:r w:rsidRPr="00F16C2F">
        <w:rPr>
          <w:rFonts w:eastAsia="Times New Roman"/>
          <w:szCs w:val="24"/>
          <w:lang w:val="en-US"/>
        </w:rPr>
        <w:t>*</w:t>
      </w:r>
      <w:proofErr w:type="gramEnd"/>
    </w:p>
    <w:p w14:paraId="22D2F63D" w14:textId="58F35970" w:rsidR="00F16C2F" w:rsidRDefault="00F16C2F" w:rsidP="00F16C2F">
      <w:pPr>
        <w:rPr>
          <w:rFonts w:eastAsia="Times New Roman"/>
          <w:b/>
          <w:bCs/>
          <w:color w:val="000000"/>
        </w:rPr>
      </w:pPr>
      <w:r w:rsidRPr="00F16C2F">
        <w:rPr>
          <w:rFonts w:eastAsia="Times New Roman"/>
          <w:szCs w:val="24"/>
          <w:lang w:val="en-US"/>
        </w:rPr>
        <w:t xml:space="preserve">* </w:t>
      </w:r>
      <w:r w:rsidRPr="00F16C2F">
        <w:rPr>
          <w:rFonts w:eastAsia="Times New Roman"/>
          <w:i/>
          <w:iCs/>
          <w:szCs w:val="24"/>
          <w:lang w:val="en-US"/>
        </w:rPr>
        <w:t>Note by the Secretariat</w:t>
      </w:r>
      <w:r w:rsidRPr="00F16C2F">
        <w:rPr>
          <w:rFonts w:eastAsia="Times New Roman"/>
          <w:szCs w:val="24"/>
          <w:lang w:val="en-US"/>
        </w:rPr>
        <w:t xml:space="preserve">: </w:t>
      </w:r>
      <w:r w:rsidRPr="00F16C2F">
        <w:rPr>
          <w:rFonts w:eastAsia="Times New Roman"/>
          <w:color w:val="000000"/>
        </w:rPr>
        <w:t xml:space="preserve">The definitive number of Resolution </w:t>
      </w:r>
      <w:r w:rsidRPr="00F16C2F">
        <w:rPr>
          <w:rFonts w:eastAsia="Times New Roman"/>
          <w:b/>
          <w:bCs/>
          <w:color w:val="000000"/>
        </w:rPr>
        <w:t>[A7(E)-AP30B] WRC-19 (WRC-19)]</w:t>
      </w:r>
      <w:r w:rsidRPr="00F16C2F">
        <w:rPr>
          <w:rFonts w:eastAsia="Times New Roman"/>
          <w:color w:val="000000"/>
        </w:rPr>
        <w:t xml:space="preserve"> is Resolution </w:t>
      </w:r>
      <w:r w:rsidRPr="00F16C2F">
        <w:rPr>
          <w:rFonts w:eastAsia="Times New Roman"/>
          <w:b/>
          <w:bCs/>
          <w:color w:val="000000"/>
        </w:rPr>
        <w:t>170 (WRC-19)</w:t>
      </w:r>
      <w:r w:rsidRPr="00F16C2F">
        <w:rPr>
          <w:rFonts w:eastAsia="Times New Roman"/>
          <w:color w:val="000000"/>
        </w:rPr>
        <w:t xml:space="preserve">.  Furthermore, the definitive numbers of footnotes X1, X2 and YY in Appendix </w:t>
      </w:r>
      <w:r w:rsidRPr="00F16C2F">
        <w:rPr>
          <w:rFonts w:eastAsia="Times New Roman"/>
          <w:b/>
          <w:bCs/>
          <w:color w:val="000000"/>
        </w:rPr>
        <w:t>30B</w:t>
      </w:r>
      <w:r w:rsidRPr="00F16C2F">
        <w:rPr>
          <w:rFonts w:eastAsia="Times New Roman"/>
          <w:color w:val="000000"/>
        </w:rPr>
        <w:t xml:space="preserve"> are 17</w:t>
      </w:r>
      <w:r w:rsidRPr="00F16C2F">
        <w:rPr>
          <w:rFonts w:eastAsia="Times New Roman"/>
          <w:color w:val="000000"/>
          <w:vertAlign w:val="superscript"/>
        </w:rPr>
        <w:t>bis</w:t>
      </w:r>
      <w:r w:rsidRPr="00F16C2F">
        <w:rPr>
          <w:rFonts w:eastAsia="Times New Roman"/>
          <w:color w:val="000000"/>
        </w:rPr>
        <w:t>, 20</w:t>
      </w:r>
      <w:r w:rsidRPr="00F16C2F">
        <w:rPr>
          <w:rFonts w:eastAsia="Times New Roman"/>
          <w:color w:val="000000"/>
          <w:vertAlign w:val="superscript"/>
        </w:rPr>
        <w:t>bis</w:t>
      </w:r>
      <w:r w:rsidRPr="00F16C2F">
        <w:rPr>
          <w:rFonts w:eastAsia="Times New Roman"/>
          <w:color w:val="000000"/>
        </w:rPr>
        <w:t xml:space="preserve"> and 7</w:t>
      </w:r>
      <w:r w:rsidRPr="00F16C2F">
        <w:rPr>
          <w:rFonts w:eastAsia="Times New Roman"/>
          <w:color w:val="000000"/>
          <w:vertAlign w:val="superscript"/>
        </w:rPr>
        <w:t>bis</w:t>
      </w:r>
      <w:r w:rsidRPr="00F16C2F">
        <w:rPr>
          <w:rFonts w:eastAsia="Times New Roman"/>
          <w:color w:val="000000"/>
        </w:rPr>
        <w:t xml:space="preserve"> respectively.  Finally, </w:t>
      </w:r>
      <w:r w:rsidRPr="001972B1">
        <w:rPr>
          <w:rFonts w:eastAsia="Times New Roman"/>
          <w:i/>
          <w:iCs/>
          <w:color w:val="000000"/>
        </w:rPr>
        <w:t>“submissions under issue E”</w:t>
      </w:r>
      <w:r w:rsidRPr="00F16C2F">
        <w:rPr>
          <w:rFonts w:eastAsia="Times New Roman"/>
          <w:color w:val="000000"/>
        </w:rPr>
        <w:t xml:space="preserve"> referred to submissions under the special procedure described in Attachment 1 to Resolution </w:t>
      </w:r>
      <w:r w:rsidRPr="00F16C2F">
        <w:rPr>
          <w:rFonts w:eastAsia="Times New Roman"/>
          <w:b/>
          <w:bCs/>
          <w:color w:val="000000"/>
        </w:rPr>
        <w:t>170 (WRC-19).</w:t>
      </w:r>
    </w:p>
    <w:p w14:paraId="0ABB0312" w14:textId="5A68224C" w:rsidR="00F16C2F" w:rsidRDefault="00F16C2F" w:rsidP="00F16C2F"/>
    <w:p w14:paraId="67F896C6" w14:textId="77777777" w:rsidR="0081784C" w:rsidRDefault="0081784C" w:rsidP="00F16C2F"/>
    <w:p w14:paraId="31BFB37D" w14:textId="058D5F91" w:rsidR="007D5348" w:rsidRPr="007D5348" w:rsidRDefault="007D5348" w:rsidP="0046017E">
      <w:pPr>
        <w:pStyle w:val="Heading8"/>
        <w:spacing w:before="0"/>
        <w:jc w:val="left"/>
        <w:rPr>
          <w:lang w:val="en-US"/>
        </w:rPr>
      </w:pPr>
      <w:r w:rsidRPr="00A20DDD">
        <w:t>An</w:t>
      </w:r>
      <w:r w:rsidR="00E64CB2">
        <w:t>nex</w:t>
      </w:r>
      <w:r w:rsidRPr="00A20DDD">
        <w:t xml:space="preserve"> 4</w:t>
      </w:r>
    </w:p>
    <w:p w14:paraId="22559CC7" w14:textId="77777777" w:rsidR="008E2C91" w:rsidRDefault="008E2C91" w:rsidP="00E64CB2">
      <w:pPr>
        <w:pStyle w:val="AnnexTitle"/>
        <w:spacing w:before="360"/>
        <w:rPr>
          <w:rFonts w:eastAsia="SimSun"/>
          <w:lang w:eastAsia="zh-CN"/>
        </w:rPr>
      </w:pPr>
      <w:r>
        <w:rPr>
          <w:rFonts w:eastAsia="SimSun"/>
          <w:lang w:eastAsia="zh-CN"/>
        </w:rPr>
        <w:t>Criteria for determining whether an allotment or</w:t>
      </w:r>
      <w:r>
        <w:rPr>
          <w:rFonts w:eastAsia="SimSun"/>
          <w:lang w:eastAsia="zh-CN"/>
        </w:rPr>
        <w:br/>
        <w:t>an assignment is considered to be affected</w:t>
      </w:r>
    </w:p>
    <w:p w14:paraId="496C3404" w14:textId="4CE635B3" w:rsidR="006A5FD8" w:rsidRPr="006A5FD8" w:rsidRDefault="006A5FD8" w:rsidP="00E64CB2">
      <w:pPr>
        <w:pStyle w:val="Heading8"/>
        <w:pBdr>
          <w:top w:val="double" w:sz="4" w:space="1" w:color="auto"/>
          <w:left w:val="double" w:sz="4" w:space="1" w:color="auto"/>
          <w:bottom w:val="double" w:sz="4" w:space="1" w:color="auto"/>
          <w:right w:val="double" w:sz="4" w:space="1" w:color="auto"/>
        </w:pBdr>
      </w:pPr>
      <w:r>
        <w:t>2.</w:t>
      </w:r>
      <w:r w:rsidR="006E7ECD">
        <w:t>1</w:t>
      </w:r>
      <w:bookmarkStart w:id="0" w:name="_Hlk46505773"/>
      <w:r w:rsidR="00926738">
        <w:tab/>
      </w:r>
      <w:bookmarkEnd w:id="0"/>
    </w:p>
    <w:p w14:paraId="7D4F9E35" w14:textId="373BDB59" w:rsidR="006E7ECD" w:rsidRPr="00B8336F" w:rsidRDefault="006E7ECD" w:rsidP="006E7ECD">
      <w:pPr>
        <w:rPr>
          <w:lang w:eastAsia="zh-CN"/>
        </w:rPr>
      </w:pPr>
      <w:r w:rsidRPr="00B8336F">
        <w:rPr>
          <w:lang w:eastAsia="zh-CN"/>
        </w:rPr>
        <w:t>1</w:t>
      </w:r>
      <w:r w:rsidRPr="00B8336F">
        <w:rPr>
          <w:lang w:eastAsia="zh-CN"/>
        </w:rPr>
        <w:tab/>
        <w:t xml:space="preserve">In order to adequately protect the existing networks in their entire downlink service area, an examination based on a single-entry criterion over the downlink service area was introduced under § 2.1 of Annex 4 of Appendix </w:t>
      </w:r>
      <w:r w:rsidRPr="00B8336F">
        <w:rPr>
          <w:b/>
          <w:bCs/>
          <w:lang w:eastAsia="zh-CN"/>
        </w:rPr>
        <w:t>30B</w:t>
      </w:r>
      <w:r w:rsidRPr="00B8336F">
        <w:rPr>
          <w:lang w:eastAsia="zh-CN"/>
        </w:rPr>
        <w:t xml:space="preserve">. </w:t>
      </w:r>
    </w:p>
    <w:p w14:paraId="7275561B" w14:textId="01D4ADF9" w:rsidR="006E7ECD" w:rsidRPr="00B8336F" w:rsidRDefault="006E7ECD" w:rsidP="006E7ECD">
      <w:pPr>
        <w:rPr>
          <w:color w:val="000000"/>
        </w:rPr>
      </w:pPr>
      <w:r w:rsidRPr="00B8336F">
        <w:rPr>
          <w:lang w:eastAsia="zh-CN"/>
        </w:rPr>
        <w:t>2</w:t>
      </w:r>
      <w:r w:rsidRPr="00B8336F">
        <w:rPr>
          <w:lang w:eastAsia="zh-CN"/>
        </w:rPr>
        <w:tab/>
        <w:t xml:space="preserve">As indicated in footnote 19 to § 2.1 of Annex 4 of Appendix </w:t>
      </w:r>
      <w:r w:rsidRPr="00B8336F">
        <w:rPr>
          <w:b/>
          <w:bCs/>
          <w:lang w:eastAsia="zh-CN"/>
        </w:rPr>
        <w:t xml:space="preserve">30B </w:t>
      </w:r>
      <w:r w:rsidRPr="00620D0D">
        <w:rPr>
          <w:b/>
          <w:bCs/>
          <w:lang w:eastAsia="zh-CN"/>
        </w:rPr>
        <w:t>(Rev.WRC-19)</w:t>
      </w:r>
      <w:r w:rsidRPr="00BB080D">
        <w:rPr>
          <w:lang w:eastAsia="zh-CN"/>
        </w:rPr>
        <w:t>,</w:t>
      </w:r>
      <w:r w:rsidRPr="00B8336F">
        <w:rPr>
          <w:lang w:eastAsia="zh-CN"/>
        </w:rPr>
        <w:t xml:space="preserve"> the reference values within the downlink service area are interpolated from the reference values on the corresponding test points. </w:t>
      </w:r>
      <w:r w:rsidRPr="00B8336F">
        <w:rPr>
          <w:color w:val="000000"/>
        </w:rPr>
        <w:t>The following interpolation formula and condition shall be used to calculate the interpolated values at grid points</w:t>
      </w:r>
      <w:r w:rsidRPr="00B8336F">
        <w:rPr>
          <w:color w:val="000000"/>
          <w:position w:val="6"/>
          <w:sz w:val="16"/>
        </w:rPr>
        <w:footnoteReference w:customMarkFollows="1" w:id="4"/>
        <w:t>4</w:t>
      </w:r>
      <w:r w:rsidRPr="00B8336F">
        <w:rPr>
          <w:color w:val="000000"/>
        </w:rPr>
        <w:t xml:space="preserve"> within the downlink service area: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8A4CBB" w14:paraId="039E5911" w14:textId="77777777" w:rsidTr="00EC2B1F">
        <w:tc>
          <w:tcPr>
            <w:tcW w:w="688" w:type="dxa"/>
            <w:vAlign w:val="center"/>
          </w:tcPr>
          <w:p w14:paraId="707C8287" w14:textId="77777777" w:rsidR="008A4CBB" w:rsidRDefault="008A4CBB" w:rsidP="0046017E">
            <w:pPr>
              <w:tabs>
                <w:tab w:val="left" w:pos="0"/>
                <w:tab w:val="left" w:pos="709"/>
              </w:tabs>
              <w:spacing w:before="0"/>
              <w:rPr>
                <w:rFonts w:eastAsia="SimSun"/>
                <w:color w:val="000000"/>
                <w:szCs w:val="24"/>
              </w:rPr>
            </w:pPr>
          </w:p>
        </w:tc>
        <w:tc>
          <w:tcPr>
            <w:tcW w:w="7911" w:type="dxa"/>
            <w:vAlign w:val="center"/>
          </w:tcPr>
          <w:p w14:paraId="73A87099" w14:textId="77777777" w:rsidR="008A4CBB" w:rsidRDefault="003A48F3" w:rsidP="0046017E">
            <w:pPr>
              <w:tabs>
                <w:tab w:val="left" w:pos="0"/>
                <w:tab w:val="left" w:pos="709"/>
              </w:tabs>
              <w:spacing w:before="0"/>
              <w:jc w:val="center"/>
              <w:rPr>
                <w:rFonts w:eastAsia="SimSun"/>
                <w:color w:val="000000"/>
                <w:szCs w:val="24"/>
              </w:rPr>
            </w:pPr>
            <w:r w:rsidRPr="00326947">
              <w:rPr>
                <w:rFonts w:eastAsia="SimSun"/>
              </w:rPr>
              <w:object w:dxaOrig="1600" w:dyaOrig="960" w14:anchorId="05B2A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5pt;height:61.4pt" o:ole="">
                  <v:imagedata r:id="rId12" o:title=""/>
                </v:shape>
                <o:OLEObject Type="Embed" ProgID="Equation.3" ShapeID="_x0000_i1025" DrawAspect="Content" ObjectID="_1750256355" r:id="rId13"/>
              </w:object>
            </w:r>
          </w:p>
        </w:tc>
        <w:tc>
          <w:tcPr>
            <w:tcW w:w="688" w:type="dxa"/>
            <w:vAlign w:val="center"/>
          </w:tcPr>
          <w:p w14:paraId="1FF48BA7" w14:textId="77777777" w:rsidR="008A4CBB" w:rsidRDefault="008A4CBB" w:rsidP="0046017E">
            <w:pPr>
              <w:tabs>
                <w:tab w:val="left" w:pos="0"/>
                <w:tab w:val="left" w:pos="709"/>
              </w:tabs>
              <w:spacing w:before="0"/>
              <w:jc w:val="right"/>
              <w:rPr>
                <w:rFonts w:eastAsia="SimSun"/>
                <w:color w:val="000000"/>
                <w:szCs w:val="24"/>
              </w:rPr>
            </w:pPr>
            <w:r w:rsidRPr="00326947">
              <w:rPr>
                <w:rFonts w:eastAsia="SimSun"/>
              </w:rPr>
              <w:t>(1)</w:t>
            </w:r>
          </w:p>
        </w:tc>
      </w:tr>
    </w:tbl>
    <w:p w14:paraId="643CC7CB" w14:textId="77777777" w:rsidR="0081784C" w:rsidRDefault="0081784C" w:rsidP="007D5348">
      <w:pPr>
        <w:rPr>
          <w:rFonts w:eastAsia="SimSun"/>
        </w:rPr>
      </w:pPr>
      <w:r>
        <w:rPr>
          <w:rFonts w:eastAsia="SimSun"/>
        </w:rPr>
        <w:br w:type="page"/>
      </w:r>
    </w:p>
    <w:p w14:paraId="6CCB9B05" w14:textId="319CB79D" w:rsidR="007D5348" w:rsidRPr="00326947" w:rsidRDefault="007D5348" w:rsidP="007D5348">
      <w:pPr>
        <w:rPr>
          <w:rFonts w:eastAsia="SimSun"/>
        </w:rPr>
      </w:pPr>
      <w:r w:rsidRPr="00326947">
        <w:rPr>
          <w:rFonts w:eastAsia="SimSun"/>
        </w:rPr>
        <w:lastRenderedPageBreak/>
        <w:t>where:</w:t>
      </w:r>
    </w:p>
    <w:p w14:paraId="5A06F159"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Th</w:t>
      </w:r>
      <w:r w:rsidR="007D5348" w:rsidRPr="00326947">
        <w:rPr>
          <w:rFonts w:eastAsia="SimSun"/>
        </w:rPr>
        <w:t xml:space="preserve">: </w:t>
      </w:r>
      <w:r w:rsidR="007D5348" w:rsidRPr="00326947">
        <w:rPr>
          <w:rFonts w:eastAsia="SimSun"/>
        </w:rPr>
        <w:tab/>
        <w:t xml:space="preserve">test point number h of the wanted downlink service </w:t>
      </w:r>
      <w:proofErr w:type="gramStart"/>
      <w:r w:rsidR="007D5348" w:rsidRPr="00326947">
        <w:rPr>
          <w:rFonts w:eastAsia="SimSun"/>
        </w:rPr>
        <w:t>area;</w:t>
      </w:r>
      <w:proofErr w:type="gramEnd"/>
    </w:p>
    <w:p w14:paraId="5765B7C6"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Eg</w:t>
      </w:r>
      <w:r w:rsidR="007D5348" w:rsidRPr="00326947">
        <w:rPr>
          <w:rFonts w:eastAsia="SimSun"/>
        </w:rPr>
        <w:t>:</w:t>
      </w:r>
      <w:r w:rsidR="007D5348" w:rsidRPr="00326947">
        <w:rPr>
          <w:rFonts w:eastAsia="SimSun"/>
        </w:rPr>
        <w:tab/>
        <w:t xml:space="preserve">point number g of the grid of examination points on the wanted downlink service </w:t>
      </w:r>
      <w:proofErr w:type="gramStart"/>
      <w:r w:rsidR="007D5348" w:rsidRPr="0055585E">
        <w:rPr>
          <w:rFonts w:eastAsia="SimSun"/>
        </w:rPr>
        <w:t>area</w:t>
      </w:r>
      <w:r w:rsidR="007D5348" w:rsidRPr="00326947">
        <w:rPr>
          <w:rFonts w:eastAsia="SimSun"/>
        </w:rPr>
        <w:t>;</w:t>
      </w:r>
      <w:proofErr w:type="gramEnd"/>
    </w:p>
    <w:p w14:paraId="74481BF7"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Nt</w:t>
      </w:r>
      <w:r w:rsidR="007D5348" w:rsidRPr="00326947">
        <w:rPr>
          <w:rFonts w:eastAsia="SimSun"/>
        </w:rPr>
        <w:t>:</w:t>
      </w:r>
      <w:r w:rsidR="007D5348" w:rsidRPr="00326947">
        <w:rPr>
          <w:rFonts w:eastAsia="SimSun"/>
        </w:rPr>
        <w:tab/>
        <w:t xml:space="preserve">total number of </w:t>
      </w:r>
      <w:proofErr w:type="gramStart"/>
      <w:r w:rsidR="007D5348" w:rsidRPr="00326947">
        <w:rPr>
          <w:rFonts w:eastAsia="SimSun"/>
        </w:rPr>
        <w:t>test</w:t>
      </w:r>
      <w:proofErr w:type="gramEnd"/>
      <w:r w:rsidR="007D5348" w:rsidRPr="00326947">
        <w:rPr>
          <w:rFonts w:eastAsia="SimSun"/>
        </w:rPr>
        <w:t xml:space="preserve"> points;</w:t>
      </w:r>
    </w:p>
    <w:p w14:paraId="0D65C84C"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d</w:t>
      </w:r>
      <w:r w:rsidR="007D5348" w:rsidRPr="00326947">
        <w:rPr>
          <w:rFonts w:eastAsia="SimSun"/>
          <w:i/>
          <w:iCs/>
          <w:vertAlign w:val="subscript"/>
        </w:rPr>
        <w:t>Th</w:t>
      </w:r>
      <w:r w:rsidR="007D5348" w:rsidRPr="00326947">
        <w:rPr>
          <w:rFonts w:eastAsia="SimSun"/>
        </w:rPr>
        <w:t>:</w:t>
      </w:r>
      <w:r w:rsidR="007D5348" w:rsidRPr="00326947">
        <w:rPr>
          <w:rFonts w:eastAsia="SimSun"/>
        </w:rPr>
        <w:tab/>
        <w:t>distance</w:t>
      </w:r>
      <w:r w:rsidR="00E70E73">
        <w:rPr>
          <w:rFonts w:eastAsia="SimSun"/>
        </w:rPr>
        <w:t xml:space="preserve"> </w:t>
      </w:r>
      <w:r w:rsidR="007D5348" w:rsidRPr="00326947">
        <w:rPr>
          <w:rFonts w:eastAsia="SimSun"/>
        </w:rPr>
        <w:t xml:space="preserve">between the test point </w:t>
      </w:r>
      <w:r w:rsidR="007D5348" w:rsidRPr="00326947">
        <w:rPr>
          <w:rFonts w:eastAsia="SimSun"/>
          <w:i/>
          <w:iCs/>
        </w:rPr>
        <w:t>Th</w:t>
      </w:r>
      <w:r w:rsidR="007D5348" w:rsidRPr="00326947">
        <w:rPr>
          <w:rFonts w:eastAsia="SimSun"/>
        </w:rPr>
        <w:t xml:space="preserve"> and the grid point </w:t>
      </w:r>
      <w:proofErr w:type="gramStart"/>
      <w:r w:rsidR="007D5348" w:rsidRPr="00326947">
        <w:rPr>
          <w:rFonts w:eastAsia="SimSun"/>
          <w:i/>
          <w:iCs/>
        </w:rPr>
        <w:t>Eg</w:t>
      </w:r>
      <w:r w:rsidR="007D5348" w:rsidRPr="00326947">
        <w:rPr>
          <w:rFonts w:eastAsia="SimSun"/>
        </w:rPr>
        <w:t>;</w:t>
      </w:r>
      <w:proofErr w:type="gramEnd"/>
    </w:p>
    <w:p w14:paraId="14C1BEF0" w14:textId="729042F2" w:rsidR="007D5348" w:rsidRPr="00326947" w:rsidRDefault="00902D5B" w:rsidP="00902D5B">
      <w:pPr>
        <w:pStyle w:val="Equationlegend0"/>
        <w:rPr>
          <w:rFonts w:eastAsia="SimSun"/>
        </w:rPr>
      </w:pPr>
      <w:r>
        <w:rPr>
          <w:rFonts w:eastAsia="SimSun"/>
          <w:i/>
          <w:iCs/>
        </w:rPr>
        <w:tab/>
      </w:r>
      <w:r w:rsidR="007D5348" w:rsidRPr="00326947">
        <w:rPr>
          <w:rFonts w:eastAsia="SimSun"/>
          <w:i/>
          <w:iCs/>
        </w:rPr>
        <w:t>R</w:t>
      </w:r>
      <w:r w:rsidR="007D5348" w:rsidRPr="00326947">
        <w:rPr>
          <w:rFonts w:eastAsia="SimSun"/>
          <w:i/>
          <w:iCs/>
          <w:vertAlign w:val="subscript"/>
        </w:rPr>
        <w:t>Th</w:t>
      </w:r>
      <w:r w:rsidR="007D5348" w:rsidRPr="00326947">
        <w:rPr>
          <w:rFonts w:eastAsia="SimSun"/>
        </w:rPr>
        <w:t>:</w:t>
      </w:r>
      <w:r w:rsidR="007D5348" w:rsidRPr="00326947">
        <w:rPr>
          <w:rFonts w:eastAsia="SimSun"/>
        </w:rPr>
        <w:tab/>
        <w:t xml:space="preserve">single entry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at the test point </w:t>
      </w:r>
      <w:r w:rsidR="007D5348" w:rsidRPr="00326947">
        <w:rPr>
          <w:rFonts w:eastAsia="SimSun"/>
          <w:i/>
          <w:iCs/>
        </w:rPr>
        <w:t>Th</w:t>
      </w:r>
      <w:r w:rsidR="006E7ECD">
        <w:rPr>
          <w:rFonts w:eastAsia="SimSun"/>
          <w:i/>
          <w:iCs/>
        </w:rPr>
        <w:t xml:space="preserve"> </w:t>
      </w:r>
      <w:r w:rsidR="006E7ECD" w:rsidRPr="006E7ECD">
        <w:rPr>
          <w:rFonts w:eastAsia="SimSun"/>
          <w:lang w:val="en-US"/>
        </w:rPr>
        <w:t>(i.e. 26.65 dB, or (</w:t>
      </w:r>
      <w:r w:rsidR="006E7ECD" w:rsidRPr="00617BBF">
        <w:rPr>
          <w:rFonts w:eastAsia="SimSun"/>
          <w:i/>
          <w:iCs/>
          <w:lang w:val="en-US"/>
        </w:rPr>
        <w:t>C/</w:t>
      </w:r>
      <w:proofErr w:type="gramStart"/>
      <w:r w:rsidR="006E7ECD" w:rsidRPr="00617BBF">
        <w:rPr>
          <w:rFonts w:eastAsia="SimSun"/>
          <w:i/>
          <w:iCs/>
          <w:lang w:val="en-US"/>
        </w:rPr>
        <w:t>N</w:t>
      </w:r>
      <w:r w:rsidR="006E7ECD" w:rsidRPr="006E7ECD">
        <w:rPr>
          <w:rFonts w:eastAsia="SimSun"/>
          <w:lang w:val="en-US"/>
        </w:rPr>
        <w:t>)</w:t>
      </w:r>
      <w:r w:rsidR="006E7ECD" w:rsidRPr="00382F73">
        <w:rPr>
          <w:rFonts w:eastAsia="SimSun"/>
          <w:i/>
          <w:iCs/>
          <w:vertAlign w:val="subscript"/>
          <w:lang w:val="en-US"/>
        </w:rPr>
        <w:t>d</w:t>
      </w:r>
      <w:proofErr w:type="gramEnd"/>
      <w:r w:rsidR="006E7ECD" w:rsidRPr="006E7ECD">
        <w:rPr>
          <w:rFonts w:eastAsia="SimSun"/>
          <w:lang w:val="en-US"/>
        </w:rPr>
        <w:t xml:space="preserve"> + 11.65 dB, whichever is the lowest)</w:t>
      </w:r>
      <w:r w:rsidR="007D5348" w:rsidRPr="00326947">
        <w:rPr>
          <w:rFonts w:eastAsia="SimSun"/>
        </w:rPr>
        <w:t>;</w:t>
      </w:r>
    </w:p>
    <w:p w14:paraId="67C6C0EC"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V</w:t>
      </w:r>
      <w:r w:rsidR="007D5348" w:rsidRPr="00326947">
        <w:rPr>
          <w:rFonts w:eastAsia="SimSun"/>
          <w:i/>
          <w:iCs/>
          <w:vertAlign w:val="subscript"/>
        </w:rPr>
        <w:t>Eg</w:t>
      </w:r>
      <w:r w:rsidR="007D5348" w:rsidRPr="00326947">
        <w:rPr>
          <w:rFonts w:eastAsia="SimSun"/>
        </w:rPr>
        <w:t xml:space="preserve">: </w:t>
      </w:r>
      <w:r w:rsidR="007D5348" w:rsidRPr="00326947">
        <w:rPr>
          <w:rFonts w:eastAsia="SimSun"/>
        </w:rPr>
        <w:tab/>
        <w:t>interpolated</w:t>
      </w:r>
      <w:r w:rsidR="007D5348" w:rsidRPr="00326947">
        <w:rPr>
          <w:rFonts w:eastAsia="SimSun"/>
          <w:b/>
          <w:bCs/>
          <w:i/>
          <w:iCs/>
        </w:rPr>
        <w:t xml:space="preserve"> </w:t>
      </w:r>
      <w:r w:rsidR="007D5348" w:rsidRPr="00326947">
        <w:rPr>
          <w:rFonts w:eastAsia="SimSun"/>
        </w:rPr>
        <w:t xml:space="preserve">single entry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w:t>
      </w:r>
      <w:r w:rsidR="007D5348" w:rsidRPr="00326947">
        <w:rPr>
          <w:rFonts w:eastAsia="SimSun"/>
          <w:lang w:eastAsia="zh-CN"/>
        </w:rPr>
        <w:t xml:space="preserve">at the </w:t>
      </w:r>
      <w:r w:rsidR="007D5348" w:rsidRPr="00326947">
        <w:rPr>
          <w:rFonts w:eastAsia="SimSun"/>
        </w:rPr>
        <w:t xml:space="preserve">grid point </w:t>
      </w:r>
      <w:r w:rsidR="007D5348" w:rsidRPr="00326947">
        <w:rPr>
          <w:rFonts w:eastAsia="SimSun"/>
          <w:i/>
          <w:iCs/>
        </w:rPr>
        <w:t>Eg</w:t>
      </w:r>
      <w:r w:rsidR="007D5348" w:rsidRPr="00326947">
        <w:rPr>
          <w:rFonts w:eastAsia="SimSun"/>
        </w:rPr>
        <w:t>.</w:t>
      </w:r>
    </w:p>
    <w:p w14:paraId="4EE3FF5E" w14:textId="225CB1FE"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If the value</w:t>
      </w:r>
      <w:r w:rsidRPr="00326947">
        <w:rPr>
          <w:rFonts w:eastAsia="SimSun"/>
          <w:i/>
          <w:iCs/>
        </w:rPr>
        <w:t xml:space="preserve"> (R</w:t>
      </w:r>
      <w:r w:rsidRPr="00326947">
        <w:rPr>
          <w:rFonts w:eastAsia="SimSun"/>
          <w:i/>
          <w:iCs/>
          <w:vertAlign w:val="subscript"/>
        </w:rPr>
        <w:t>Th</w:t>
      </w:r>
      <w:r w:rsidRPr="00326947">
        <w:rPr>
          <w:rFonts w:eastAsia="SimSun"/>
          <w:i/>
          <w:iCs/>
        </w:rPr>
        <w:t xml:space="preserve"> –((C/</w:t>
      </w:r>
      <w:proofErr w:type="gramStart"/>
      <w:r w:rsidRPr="00326947">
        <w:rPr>
          <w:rFonts w:eastAsia="SimSun"/>
          <w:i/>
          <w:iCs/>
        </w:rPr>
        <w:t>N)</w:t>
      </w:r>
      <w:r w:rsidRPr="00326947">
        <w:rPr>
          <w:rFonts w:eastAsia="SimSun"/>
          <w:i/>
          <w:iCs/>
          <w:vertAlign w:val="subscript"/>
        </w:rPr>
        <w:t>d</w:t>
      </w:r>
      <w:proofErr w:type="gramEnd"/>
      <w:r w:rsidRPr="00326947">
        <w:rPr>
          <w:rFonts w:eastAsia="SimSun"/>
          <w:i/>
          <w:iCs/>
          <w:vertAlign w:val="subscript"/>
        </w:rPr>
        <w:t>,Th</w:t>
      </w:r>
      <w:r w:rsidRPr="00326947">
        <w:rPr>
          <w:rFonts w:eastAsia="SimSun"/>
          <w:i/>
          <w:iCs/>
        </w:rPr>
        <w:t xml:space="preserve"> – (C/N)</w:t>
      </w:r>
      <w:r w:rsidRPr="00326947">
        <w:rPr>
          <w:rFonts w:eastAsia="SimSun"/>
          <w:i/>
          <w:iCs/>
          <w:vertAlign w:val="subscript"/>
        </w:rPr>
        <w:t>d,</w:t>
      </w:r>
      <w:r w:rsidRPr="00326947">
        <w:rPr>
          <w:rFonts w:eastAsia="SimSun"/>
          <w:i/>
          <w:iCs/>
          <w:vertAlign w:val="subscript"/>
          <w:lang w:eastAsia="zh-CN"/>
        </w:rPr>
        <w:t>E</w:t>
      </w:r>
      <w:r w:rsidRPr="00326947">
        <w:rPr>
          <w:rFonts w:eastAsia="SimSun"/>
          <w:i/>
          <w:iCs/>
          <w:vertAlign w:val="subscript"/>
        </w:rPr>
        <w:t>g</w:t>
      </w:r>
      <w:r w:rsidRPr="00326947">
        <w:rPr>
          <w:rFonts w:eastAsia="SimSun"/>
          <w:i/>
          <w:iCs/>
        </w:rPr>
        <w:t xml:space="preserve">)) </w:t>
      </w:r>
      <w:r w:rsidRPr="00326947">
        <w:rPr>
          <w:rFonts w:eastAsia="SimSun"/>
          <w:lang w:eastAsia="zh-CN"/>
        </w:rPr>
        <w:t>is lower than</w:t>
      </w:r>
      <w:r w:rsidRPr="00326947">
        <w:rPr>
          <w:rFonts w:eastAsia="SimSun"/>
          <w:i/>
          <w:iCs/>
        </w:rPr>
        <w:t xml:space="preserve">  R</w:t>
      </w:r>
      <w:r w:rsidRPr="00326947">
        <w:rPr>
          <w:rFonts w:eastAsia="SimSun"/>
          <w:i/>
          <w:iCs/>
          <w:vertAlign w:val="subscript"/>
        </w:rPr>
        <w:t>Th</w:t>
      </w:r>
      <w:r w:rsidRPr="00326947">
        <w:rPr>
          <w:rFonts w:eastAsia="SimSun"/>
          <w:lang w:eastAsia="zh-CN"/>
        </w:rPr>
        <w:t xml:space="preserve">, then </w:t>
      </w:r>
      <w:r w:rsidRPr="00326947">
        <w:rPr>
          <w:rFonts w:eastAsia="SimSun"/>
          <w:i/>
          <w:iCs/>
        </w:rPr>
        <w:t>(R</w:t>
      </w:r>
      <w:r w:rsidRPr="00326947">
        <w:rPr>
          <w:rFonts w:eastAsia="SimSun"/>
          <w:i/>
          <w:iCs/>
          <w:vertAlign w:val="subscript"/>
        </w:rPr>
        <w:t>Th</w:t>
      </w:r>
      <w:r w:rsidRPr="00326947">
        <w:rPr>
          <w:rFonts w:eastAsia="SimSun"/>
          <w:i/>
          <w:iCs/>
        </w:rPr>
        <w:t xml:space="preserve"> –((C/N)</w:t>
      </w:r>
      <w:r w:rsidRPr="00326947">
        <w:rPr>
          <w:rFonts w:eastAsia="SimSun"/>
          <w:i/>
          <w:iCs/>
          <w:vertAlign w:val="subscript"/>
        </w:rPr>
        <w:t xml:space="preserve"> d,Th</w:t>
      </w:r>
      <w:r w:rsidRPr="00326947">
        <w:rPr>
          <w:rFonts w:eastAsia="SimSun"/>
          <w:i/>
          <w:iCs/>
        </w:rPr>
        <w:t xml:space="preserve"> – (C/N)</w:t>
      </w:r>
      <w:r w:rsidRPr="00326947">
        <w:rPr>
          <w:rFonts w:eastAsia="SimSun"/>
          <w:i/>
          <w:iCs/>
          <w:vertAlign w:val="subscript"/>
        </w:rPr>
        <w:t xml:space="preserve"> d,</w:t>
      </w:r>
      <w:r w:rsidRPr="00326947">
        <w:rPr>
          <w:rFonts w:eastAsia="SimSun"/>
          <w:i/>
          <w:iCs/>
          <w:vertAlign w:val="subscript"/>
          <w:lang w:eastAsia="zh-CN"/>
        </w:rPr>
        <w:t>E</w:t>
      </w:r>
      <w:r w:rsidRPr="00326947">
        <w:rPr>
          <w:rFonts w:eastAsia="SimSun"/>
          <w:i/>
          <w:iCs/>
          <w:vertAlign w:val="subscript"/>
        </w:rPr>
        <w:t>g</w:t>
      </w:r>
      <w:r w:rsidRPr="00326947">
        <w:rPr>
          <w:rFonts w:eastAsia="SimSun"/>
          <w:i/>
          <w:iCs/>
        </w:rPr>
        <w:t xml:space="preserve">)) </w:t>
      </w:r>
      <w:r w:rsidRPr="00326947">
        <w:rPr>
          <w:rFonts w:eastAsia="SimSun"/>
        </w:rPr>
        <w:t>shall be used in</w:t>
      </w:r>
      <w:r w:rsidRPr="00326947">
        <w:rPr>
          <w:rFonts w:eastAsia="SimSun"/>
          <w:i/>
          <w:iCs/>
        </w:rPr>
        <w:t xml:space="preserve"> </w:t>
      </w:r>
      <w:r w:rsidRPr="00326947">
        <w:rPr>
          <w:rFonts w:eastAsia="SimSun"/>
        </w:rPr>
        <w:t>(1) instead of</w:t>
      </w:r>
      <w:r w:rsidRPr="00326947">
        <w:rPr>
          <w:rFonts w:eastAsia="SimSun"/>
          <w:i/>
          <w:iCs/>
        </w:rPr>
        <w:t xml:space="preserve"> </w:t>
      </w:r>
      <w:r w:rsidRPr="00326947">
        <w:rPr>
          <w:rFonts w:eastAsia="SimSun"/>
          <w:i/>
          <w:iCs/>
          <w:lang w:eastAsia="zh-CN"/>
        </w:rPr>
        <w:t xml:space="preserve"> </w:t>
      </w:r>
      <w:r w:rsidRPr="00326947">
        <w:rPr>
          <w:rFonts w:eastAsia="SimSun"/>
          <w:i/>
          <w:iCs/>
        </w:rPr>
        <w:t>R</w:t>
      </w:r>
      <w:r w:rsidRPr="00326947">
        <w:rPr>
          <w:rFonts w:eastAsia="SimSun"/>
          <w:i/>
          <w:iCs/>
          <w:vertAlign w:val="subscript"/>
        </w:rPr>
        <w:t>Th</w:t>
      </w:r>
      <w:r w:rsidRPr="00326947">
        <w:rPr>
          <w:rFonts w:eastAsia="SimSun"/>
        </w:rPr>
        <w:t xml:space="preserve">, </w:t>
      </w:r>
    </w:p>
    <w:p w14:paraId="1BC886A0" w14:textId="77777777"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w</w:t>
      </w:r>
      <w:r w:rsidRPr="00326947">
        <w:rPr>
          <w:rFonts w:eastAsia="SimSun"/>
        </w:rPr>
        <w:t>here</w:t>
      </w:r>
      <w:r w:rsidRPr="00326947">
        <w:rPr>
          <w:rFonts w:eastAsia="SimSun"/>
          <w:lang w:eastAsia="zh-CN"/>
        </w:rPr>
        <w:t>：</w:t>
      </w:r>
    </w:p>
    <w:p w14:paraId="76E17AEB" w14:textId="77777777" w:rsidR="007D5348" w:rsidRPr="00326947" w:rsidRDefault="007D5348" w:rsidP="0055585E">
      <w:pPr>
        <w:tabs>
          <w:tab w:val="left" w:pos="0"/>
          <w:tab w:val="left" w:pos="709"/>
        </w:tabs>
        <w:contextualSpacing/>
        <w:rPr>
          <w:rFonts w:eastAsia="SimSun"/>
          <w:i/>
          <w:iCs/>
          <w:lang w:eastAsia="zh-CN"/>
        </w:rPr>
      </w:pPr>
      <w:r w:rsidRPr="00326947">
        <w:rPr>
          <w:rFonts w:eastAsia="SimSun"/>
          <w:lang w:eastAsia="zh-CN"/>
        </w:rPr>
        <w:tab/>
      </w:r>
      <w:r w:rsidRPr="00326947">
        <w:rPr>
          <w:rFonts w:eastAsia="SimSun"/>
          <w:lang w:eastAsia="zh-CN"/>
        </w:rPr>
        <w:tab/>
      </w:r>
      <w:r w:rsidRPr="00326947">
        <w:rPr>
          <w:rFonts w:eastAsia="SimSun"/>
          <w:i/>
          <w:iCs/>
        </w:rPr>
        <w:t>(C/</w:t>
      </w:r>
      <w:proofErr w:type="gramStart"/>
      <w:r w:rsidRPr="00326947">
        <w:rPr>
          <w:rFonts w:eastAsia="SimSun"/>
          <w:i/>
          <w:iCs/>
        </w:rPr>
        <w:t>N)</w:t>
      </w:r>
      <w:r w:rsidRPr="00326947">
        <w:rPr>
          <w:rFonts w:eastAsia="SimSun"/>
          <w:i/>
          <w:iCs/>
          <w:vertAlign w:val="subscript"/>
        </w:rPr>
        <w:t>d</w:t>
      </w:r>
      <w:proofErr w:type="gramEnd"/>
      <w:r w:rsidRPr="00326947">
        <w:rPr>
          <w:rFonts w:eastAsia="SimSun"/>
          <w:i/>
          <w:iCs/>
          <w:vertAlign w:val="subscript"/>
        </w:rPr>
        <w:t>,Th</w:t>
      </w:r>
      <w:r w:rsidRPr="00326947">
        <w:rPr>
          <w:rFonts w:eastAsia="SimSun"/>
        </w:rPr>
        <w:t>:</w:t>
      </w:r>
      <w:r w:rsidRPr="00326947">
        <w:rPr>
          <w:rFonts w:eastAsia="SimSun"/>
          <w:lang w:eastAsia="zh-CN"/>
        </w:rPr>
        <w:t xml:space="preserve"> </w:t>
      </w:r>
      <w:r w:rsidRPr="00326947">
        <w:rPr>
          <w:rFonts w:eastAsia="SimSun"/>
          <w:lang w:eastAsia="zh-CN"/>
        </w:rPr>
        <w:tab/>
        <w:t xml:space="preserve">the downlink </w:t>
      </w:r>
      <w:r w:rsidRPr="00326947">
        <w:rPr>
          <w:rFonts w:eastAsia="SimSun"/>
          <w:i/>
          <w:iCs/>
        </w:rPr>
        <w:t xml:space="preserve">C/N </w:t>
      </w:r>
      <w:r w:rsidRPr="00326947">
        <w:rPr>
          <w:rFonts w:eastAsia="SimSun"/>
          <w:lang w:eastAsia="zh-CN"/>
        </w:rPr>
        <w:t>value at test point</w:t>
      </w:r>
      <w:r w:rsidRPr="00326947">
        <w:rPr>
          <w:rFonts w:eastAsia="SimSun"/>
          <w:i/>
          <w:iCs/>
        </w:rPr>
        <w:t xml:space="preserve"> Th</w:t>
      </w:r>
      <w:r w:rsidR="0055585E" w:rsidRPr="0055585E">
        <w:rPr>
          <w:rFonts w:eastAsia="SimSun"/>
          <w:lang w:eastAsia="zh-CN"/>
        </w:rPr>
        <w:t>;</w:t>
      </w:r>
    </w:p>
    <w:p w14:paraId="43357E8F" w14:textId="77777777" w:rsidR="007D5348" w:rsidRPr="00326947" w:rsidRDefault="007D5348" w:rsidP="007D5348">
      <w:pPr>
        <w:tabs>
          <w:tab w:val="left" w:pos="0"/>
          <w:tab w:val="left" w:pos="709"/>
        </w:tabs>
        <w:contextualSpacing/>
        <w:rPr>
          <w:rFonts w:eastAsia="SimSun"/>
          <w:i/>
          <w:iCs/>
          <w:lang w:eastAsia="zh-CN"/>
        </w:rPr>
      </w:pPr>
      <w:r w:rsidRPr="00326947">
        <w:rPr>
          <w:rFonts w:eastAsia="SimSun"/>
          <w:i/>
          <w:iCs/>
          <w:lang w:eastAsia="zh-CN"/>
        </w:rPr>
        <w:tab/>
      </w:r>
      <w:r w:rsidRPr="00326947">
        <w:rPr>
          <w:rFonts w:eastAsia="SimSun"/>
          <w:i/>
          <w:iCs/>
          <w:lang w:eastAsia="zh-CN"/>
        </w:rPr>
        <w:tab/>
      </w:r>
      <w:r w:rsidRPr="00326947">
        <w:rPr>
          <w:rFonts w:eastAsia="SimSun"/>
          <w:i/>
          <w:iCs/>
        </w:rPr>
        <w:t>(C/</w:t>
      </w:r>
      <w:proofErr w:type="gramStart"/>
      <w:r w:rsidRPr="00326947">
        <w:rPr>
          <w:rFonts w:eastAsia="SimSun"/>
          <w:i/>
          <w:iCs/>
        </w:rPr>
        <w:t>N)</w:t>
      </w:r>
      <w:r w:rsidRPr="00326947">
        <w:rPr>
          <w:rFonts w:eastAsia="SimSun"/>
          <w:i/>
          <w:iCs/>
          <w:vertAlign w:val="subscript"/>
        </w:rPr>
        <w:t>d</w:t>
      </w:r>
      <w:proofErr w:type="gramEnd"/>
      <w:r w:rsidRPr="00326947">
        <w:rPr>
          <w:rFonts w:eastAsia="SimSun"/>
          <w:i/>
          <w:iCs/>
          <w:vertAlign w:val="subscript"/>
          <w:lang w:eastAsia="zh-CN"/>
        </w:rPr>
        <w:t>,Eg</w:t>
      </w:r>
      <w:r w:rsidRPr="00326947">
        <w:rPr>
          <w:rFonts w:eastAsia="SimSun"/>
        </w:rPr>
        <w:t>:</w:t>
      </w:r>
      <w:r w:rsidRPr="00326947">
        <w:rPr>
          <w:rFonts w:eastAsia="SimSun"/>
          <w:lang w:eastAsia="zh-CN"/>
        </w:rPr>
        <w:tab/>
        <w:t xml:space="preserve">the downlink </w:t>
      </w:r>
      <w:r w:rsidRPr="00326947">
        <w:rPr>
          <w:rFonts w:eastAsia="SimSun"/>
          <w:i/>
          <w:iCs/>
          <w:lang w:eastAsia="zh-CN"/>
        </w:rPr>
        <w:t xml:space="preserve">C/N </w:t>
      </w:r>
      <w:r w:rsidRPr="00326947">
        <w:rPr>
          <w:rFonts w:eastAsia="SimSun"/>
        </w:rPr>
        <w:t>value</w:t>
      </w:r>
      <w:r w:rsidRPr="00326947">
        <w:rPr>
          <w:rFonts w:eastAsia="SimSun"/>
          <w:i/>
          <w:iCs/>
          <w:lang w:eastAsia="zh-CN"/>
        </w:rPr>
        <w:t xml:space="preserve"> </w:t>
      </w:r>
      <w:r w:rsidRPr="00326947">
        <w:rPr>
          <w:rFonts w:eastAsia="SimSun"/>
          <w:lang w:eastAsia="zh-CN"/>
        </w:rPr>
        <w:t>at</w:t>
      </w:r>
      <w:r w:rsidRPr="00326947">
        <w:rPr>
          <w:rFonts w:eastAsia="SimSun"/>
          <w:i/>
          <w:iCs/>
          <w:lang w:eastAsia="zh-CN"/>
        </w:rPr>
        <w:t xml:space="preserve"> </w:t>
      </w:r>
      <w:r w:rsidRPr="00326947">
        <w:rPr>
          <w:rFonts w:eastAsia="SimSun"/>
        </w:rPr>
        <w:t xml:space="preserve">grid point </w:t>
      </w:r>
      <w:r w:rsidRPr="00326947">
        <w:rPr>
          <w:rFonts w:eastAsia="SimSun"/>
          <w:i/>
          <w:iCs/>
        </w:rPr>
        <w:t>Eg</w:t>
      </w:r>
      <w:r w:rsidR="0055585E">
        <w:rPr>
          <w:rFonts w:eastAsia="SimSun"/>
          <w:i/>
          <w:iCs/>
          <w:lang w:eastAsia="zh-CN"/>
        </w:rPr>
        <w:t>.</w:t>
      </w:r>
    </w:p>
    <w:p w14:paraId="76451115" w14:textId="0AF1B4C7" w:rsidR="007D5348" w:rsidRDefault="007D5348" w:rsidP="00EC2B1F">
      <w:pPr>
        <w:tabs>
          <w:tab w:val="left" w:pos="0"/>
          <w:tab w:val="left" w:pos="709"/>
        </w:tabs>
        <w:spacing w:before="240"/>
        <w:rPr>
          <w:rFonts w:eastAsia="SimSun"/>
        </w:rPr>
      </w:pPr>
      <w:r>
        <w:rPr>
          <w:rFonts w:eastAsia="SimSun"/>
        </w:rPr>
        <w:t>3</w:t>
      </w:r>
      <w:r>
        <w:rPr>
          <w:rFonts w:eastAsia="SimSun"/>
        </w:rPr>
        <w:tab/>
      </w:r>
      <w:r w:rsidRPr="00326947">
        <w:rPr>
          <w:rFonts w:eastAsia="SimSun"/>
        </w:rPr>
        <w:t xml:space="preserve">If the interpolated value </w:t>
      </w:r>
      <w:r w:rsidRPr="00326947">
        <w:rPr>
          <w:rFonts w:eastAsia="SimSun"/>
          <w:i/>
          <w:iCs/>
        </w:rPr>
        <w:t>V</w:t>
      </w:r>
      <w:r w:rsidRPr="00326947">
        <w:rPr>
          <w:rFonts w:eastAsia="SimSun"/>
          <w:i/>
          <w:iCs/>
          <w:vertAlign w:val="subscript"/>
        </w:rPr>
        <w:t>Eg</w:t>
      </w:r>
      <w:r w:rsidRPr="00326947">
        <w:rPr>
          <w:rFonts w:eastAsia="SimSun"/>
        </w:rPr>
        <w:t xml:space="preserve"> is higher than (</w:t>
      </w:r>
      <w:r w:rsidRPr="00326947">
        <w:rPr>
          <w:rFonts w:eastAsia="SimSun"/>
          <w:i/>
          <w:iCs/>
        </w:rPr>
        <w:t>C</w:t>
      </w:r>
      <w:r w:rsidRPr="00326947">
        <w:rPr>
          <w:rFonts w:eastAsia="SimSun"/>
        </w:rPr>
        <w:t>/</w:t>
      </w:r>
      <w:proofErr w:type="gramStart"/>
      <w:r w:rsidRPr="00326947">
        <w:rPr>
          <w:rFonts w:eastAsia="SimSun"/>
          <w:i/>
          <w:iCs/>
        </w:rPr>
        <w:t>N</w:t>
      </w:r>
      <w:r w:rsidRPr="00326947">
        <w:rPr>
          <w:rFonts w:eastAsia="SimSun"/>
        </w:rPr>
        <w:t>)</w:t>
      </w:r>
      <w:r w:rsidRPr="00326947">
        <w:rPr>
          <w:rFonts w:eastAsia="SimSun"/>
          <w:i/>
          <w:iCs/>
          <w:vertAlign w:val="subscript"/>
        </w:rPr>
        <w:t>d</w:t>
      </w:r>
      <w:proofErr w:type="gramEnd"/>
      <w:r w:rsidRPr="00326947">
        <w:rPr>
          <w:rFonts w:eastAsia="SimSun"/>
          <w:i/>
          <w:iCs/>
          <w:vertAlign w:val="subscript"/>
          <w:lang w:eastAsia="zh-CN"/>
        </w:rPr>
        <w:t>, Eg</w:t>
      </w:r>
      <w:r w:rsidRPr="00326947">
        <w:rPr>
          <w:rFonts w:eastAsia="SimSun"/>
        </w:rPr>
        <w:t xml:space="preserve"> +11.65 dB, (</w:t>
      </w:r>
      <w:r w:rsidRPr="00326947">
        <w:rPr>
          <w:rFonts w:eastAsia="SimSun"/>
          <w:i/>
          <w:iCs/>
        </w:rPr>
        <w:t>C</w:t>
      </w:r>
      <w:r w:rsidRPr="00326947">
        <w:rPr>
          <w:rFonts w:eastAsia="SimSun"/>
        </w:rPr>
        <w:t>/</w:t>
      </w:r>
      <w:r w:rsidRPr="00326947">
        <w:rPr>
          <w:rFonts w:eastAsia="SimSun"/>
          <w:i/>
          <w:iCs/>
        </w:rPr>
        <w:t>N</w:t>
      </w:r>
      <w:r w:rsidRPr="00326947">
        <w:rPr>
          <w:rFonts w:eastAsia="SimSun"/>
        </w:rPr>
        <w:t>)</w:t>
      </w:r>
      <w:r w:rsidRPr="00326947">
        <w:rPr>
          <w:rFonts w:eastAsia="SimSun"/>
          <w:i/>
          <w:iCs/>
          <w:vertAlign w:val="subscript"/>
        </w:rPr>
        <w:t>d</w:t>
      </w:r>
      <w:r w:rsidRPr="00326947">
        <w:rPr>
          <w:rFonts w:eastAsia="SimSun"/>
          <w:i/>
          <w:iCs/>
          <w:vertAlign w:val="subscript"/>
          <w:lang w:eastAsia="zh-CN"/>
        </w:rPr>
        <w:t>, Eg</w:t>
      </w:r>
      <w:r w:rsidRPr="00326947">
        <w:rPr>
          <w:rFonts w:eastAsia="SimSun"/>
        </w:rPr>
        <w:t xml:space="preserve"> +11.65 dB shall be used as the reference value for grid point</w:t>
      </w:r>
      <w:r w:rsidRPr="00326947">
        <w:rPr>
          <w:rFonts w:eastAsia="SimSun"/>
          <w:lang w:eastAsia="zh-CN"/>
        </w:rPr>
        <w:t xml:space="preserve"> </w:t>
      </w:r>
      <w:r w:rsidRPr="00326947">
        <w:rPr>
          <w:rFonts w:eastAsia="SimSun"/>
          <w:i/>
          <w:iCs/>
        </w:rPr>
        <w:t>Eg</w:t>
      </w:r>
      <w:r w:rsidRPr="00326947">
        <w:rPr>
          <w:rFonts w:eastAsia="SimSun"/>
          <w:lang w:eastAsia="zh-CN"/>
        </w:rPr>
        <w:t>.</w:t>
      </w:r>
      <w:r w:rsidRPr="00326947">
        <w:rPr>
          <w:rFonts w:eastAsia="SimSun"/>
        </w:rPr>
        <w:t xml:space="preserve"> </w:t>
      </w:r>
      <w:r w:rsidRPr="00326947">
        <w:rPr>
          <w:rFonts w:eastAsia="SimSun"/>
          <w:lang w:eastAsia="zh-CN"/>
        </w:rPr>
        <w:t>O</w:t>
      </w:r>
      <w:r w:rsidRPr="00326947">
        <w:rPr>
          <w:rFonts w:eastAsia="SimSun"/>
        </w:rPr>
        <w:t>therwise, the interpolated value is the reference value.</w:t>
      </w:r>
    </w:p>
    <w:p w14:paraId="19FF81C8" w14:textId="29A347F3" w:rsidR="00A151A4" w:rsidRPr="00B8336F" w:rsidRDefault="00A151A4" w:rsidP="00A151A4">
      <w:r w:rsidRPr="00B8336F">
        <w:t>4</w:t>
      </w:r>
      <w:r w:rsidRPr="00B8336F">
        <w:tab/>
        <w:t xml:space="preserve">Footnote 10 to § 2.1 of Appendix 1 to Attachment 1 to Resolution </w:t>
      </w:r>
      <w:r w:rsidRPr="00A151A4">
        <w:rPr>
          <w:b/>
          <w:bCs/>
        </w:rPr>
        <w:t>170 (WRC-19)</w:t>
      </w:r>
      <w:r w:rsidRPr="00A151A4">
        <w:t xml:space="preserve"> r</w:t>
      </w:r>
      <w:r w:rsidRPr="00B8336F">
        <w:t>efers to the same interpolation method as above. Therefore, when applying § 2.1 of Appendix</w:t>
      </w:r>
      <w:r w:rsidR="00620D0D">
        <w:t> </w:t>
      </w:r>
      <w:r w:rsidRPr="00B8336F">
        <w:t xml:space="preserve">1 to Attachment 1 to Resolution </w:t>
      </w:r>
      <w:r w:rsidRPr="00B8336F">
        <w:rPr>
          <w:b/>
          <w:bCs/>
        </w:rPr>
        <w:t>170 (WRC-19)</w:t>
      </w:r>
      <w:r w:rsidRPr="00B8336F">
        <w:t xml:space="preserve">, the method contained in §§ 2 and 3 above shall be used to calculate the interpolated values at grid points within the downlink service area with the following modifications: </w:t>
      </w:r>
    </w:p>
    <w:p w14:paraId="7A2286E2" w14:textId="77777777" w:rsidR="00A151A4" w:rsidRPr="00A151A4" w:rsidRDefault="00A151A4" w:rsidP="00A151A4">
      <w:pPr>
        <w:tabs>
          <w:tab w:val="right" w:pos="2410"/>
          <w:tab w:val="left" w:pos="2835"/>
        </w:tabs>
        <w:spacing w:before="80"/>
        <w:ind w:left="720"/>
      </w:pPr>
      <w:r w:rsidRPr="00A151A4">
        <w:rPr>
          <w:i/>
          <w:iCs/>
        </w:rPr>
        <w:t>R</w:t>
      </w:r>
      <w:r w:rsidRPr="00A151A4">
        <w:rPr>
          <w:i/>
          <w:iCs/>
          <w:vertAlign w:val="subscript"/>
        </w:rPr>
        <w:t>Th</w:t>
      </w:r>
      <w:r w:rsidRPr="00A151A4">
        <w:t xml:space="preserve"> shall be defined as the single entry </w:t>
      </w:r>
      <w:r w:rsidRPr="00A151A4">
        <w:rPr>
          <w:i/>
          <w:iCs/>
        </w:rPr>
        <w:t>C</w:t>
      </w:r>
      <w:r w:rsidRPr="00A151A4">
        <w:t>/</w:t>
      </w:r>
      <w:r w:rsidRPr="00A151A4">
        <w:rPr>
          <w:i/>
          <w:iCs/>
        </w:rPr>
        <w:t>I</w:t>
      </w:r>
      <w:r w:rsidRPr="00A151A4">
        <w:t xml:space="preserve"> reference value (dB) at the test point </w:t>
      </w:r>
      <w:r w:rsidRPr="00A151A4">
        <w:rPr>
          <w:i/>
          <w:iCs/>
        </w:rPr>
        <w:t>Th</w:t>
      </w:r>
      <w:r w:rsidRPr="00A151A4">
        <w:t xml:space="preserve"> (i.e. 23.65 dB, </w:t>
      </w:r>
      <w:r w:rsidRPr="00A151A4">
        <w:rPr>
          <w:szCs w:val="24"/>
          <w:lang w:eastAsia="zh-CN"/>
        </w:rPr>
        <w:t>or (</w:t>
      </w:r>
      <w:r w:rsidRPr="00A151A4">
        <w:rPr>
          <w:i/>
          <w:iCs/>
          <w:szCs w:val="24"/>
          <w:lang w:eastAsia="zh-CN"/>
        </w:rPr>
        <w:t>C</w:t>
      </w:r>
      <w:r w:rsidRPr="00A151A4">
        <w:rPr>
          <w:szCs w:val="24"/>
          <w:lang w:eastAsia="zh-CN"/>
        </w:rPr>
        <w:t>/</w:t>
      </w:r>
      <w:proofErr w:type="gramStart"/>
      <w:r w:rsidRPr="00A151A4">
        <w:rPr>
          <w:i/>
          <w:iCs/>
          <w:szCs w:val="24"/>
          <w:lang w:eastAsia="zh-CN"/>
        </w:rPr>
        <w:t>N</w:t>
      </w:r>
      <w:r w:rsidRPr="00A151A4">
        <w:rPr>
          <w:szCs w:val="24"/>
          <w:lang w:eastAsia="zh-CN"/>
        </w:rPr>
        <w:t>)</w:t>
      </w:r>
      <w:r w:rsidRPr="00A151A4">
        <w:rPr>
          <w:i/>
          <w:iCs/>
          <w:sz w:val="16"/>
          <w:szCs w:val="16"/>
          <w:lang w:eastAsia="zh-CN"/>
        </w:rPr>
        <w:t>d</w:t>
      </w:r>
      <w:proofErr w:type="gramEnd"/>
      <w:r w:rsidRPr="00A151A4">
        <w:rPr>
          <w:i/>
          <w:iCs/>
          <w:sz w:val="16"/>
          <w:szCs w:val="16"/>
          <w:lang w:eastAsia="zh-CN"/>
        </w:rPr>
        <w:t xml:space="preserve"> </w:t>
      </w:r>
      <w:r w:rsidRPr="00A151A4">
        <w:rPr>
          <w:i/>
          <w:iCs/>
          <w:szCs w:val="24"/>
          <w:lang w:eastAsia="zh-CN"/>
        </w:rPr>
        <w:t xml:space="preserve">+ </w:t>
      </w:r>
      <w:r w:rsidRPr="00A151A4">
        <w:rPr>
          <w:szCs w:val="24"/>
          <w:lang w:eastAsia="zh-CN"/>
        </w:rPr>
        <w:t>8.65 dB, or any already accepted value, whichever is the lowest)</w:t>
      </w:r>
      <w:r w:rsidRPr="00A151A4">
        <w:t>;</w:t>
      </w:r>
    </w:p>
    <w:p w14:paraId="199D72E8" w14:textId="07804657" w:rsidR="00A151A4" w:rsidRDefault="00A151A4" w:rsidP="00A151A4">
      <w:pPr>
        <w:tabs>
          <w:tab w:val="left" w:pos="0"/>
          <w:tab w:val="left" w:pos="709"/>
        </w:tabs>
        <w:spacing w:before="240"/>
      </w:pPr>
      <w:r w:rsidRPr="00A151A4">
        <w:tab/>
        <w:t>a value of (</w:t>
      </w:r>
      <w:r w:rsidRPr="00A151A4">
        <w:rPr>
          <w:i/>
          <w:iCs/>
        </w:rPr>
        <w:t>C</w:t>
      </w:r>
      <w:r w:rsidRPr="00A151A4">
        <w:t>/</w:t>
      </w:r>
      <w:proofErr w:type="gramStart"/>
      <w:r w:rsidRPr="00A151A4">
        <w:rPr>
          <w:i/>
          <w:iCs/>
        </w:rPr>
        <w:t>N</w:t>
      </w:r>
      <w:r w:rsidRPr="00A151A4">
        <w:t>)</w:t>
      </w:r>
      <w:r w:rsidRPr="00A151A4">
        <w:rPr>
          <w:i/>
          <w:iCs/>
          <w:vertAlign w:val="subscript"/>
        </w:rPr>
        <w:t>d</w:t>
      </w:r>
      <w:proofErr w:type="gramEnd"/>
      <w:r w:rsidRPr="00A151A4">
        <w:rPr>
          <w:i/>
          <w:iCs/>
          <w:vertAlign w:val="subscript"/>
          <w:lang w:eastAsia="zh-CN"/>
        </w:rPr>
        <w:t>, Eg</w:t>
      </w:r>
      <w:r w:rsidRPr="00A151A4">
        <w:t xml:space="preserve"> +8.65 dB shall be used instead of (</w:t>
      </w:r>
      <w:r w:rsidRPr="00A151A4">
        <w:rPr>
          <w:i/>
          <w:iCs/>
        </w:rPr>
        <w:t>C</w:t>
      </w:r>
      <w:r w:rsidRPr="00A151A4">
        <w:t>/</w:t>
      </w:r>
      <w:r w:rsidRPr="00A151A4">
        <w:rPr>
          <w:i/>
          <w:iCs/>
        </w:rPr>
        <w:t>N</w:t>
      </w:r>
      <w:r w:rsidRPr="00A151A4">
        <w:t>)</w:t>
      </w:r>
      <w:r w:rsidRPr="00A151A4">
        <w:rPr>
          <w:i/>
          <w:iCs/>
          <w:vertAlign w:val="subscript"/>
        </w:rPr>
        <w:t>d</w:t>
      </w:r>
      <w:r w:rsidRPr="00A151A4">
        <w:rPr>
          <w:i/>
          <w:iCs/>
          <w:vertAlign w:val="subscript"/>
          <w:lang w:eastAsia="zh-CN"/>
        </w:rPr>
        <w:t>, Eg</w:t>
      </w:r>
      <w:r w:rsidRPr="00A151A4">
        <w:t xml:space="preserve"> +11.65 dB.</w:t>
      </w:r>
    </w:p>
    <w:p w14:paraId="5F173AF7" w14:textId="77777777" w:rsidR="005B28B0" w:rsidRDefault="005B28B0" w:rsidP="00A151A4">
      <w:pPr>
        <w:tabs>
          <w:tab w:val="left" w:pos="0"/>
          <w:tab w:val="left" w:pos="709"/>
        </w:tabs>
        <w:spacing w:before="240"/>
      </w:pPr>
    </w:p>
    <w:p w14:paraId="59ED0A83" w14:textId="5159103F" w:rsidR="0081784C" w:rsidRDefault="0081784C" w:rsidP="00A151A4">
      <w:pPr>
        <w:tabs>
          <w:tab w:val="left" w:pos="0"/>
          <w:tab w:val="left" w:pos="709"/>
        </w:tabs>
        <w:spacing w:before="240"/>
      </w:pPr>
      <w:r>
        <w:br w:type="page"/>
      </w:r>
    </w:p>
    <w:p w14:paraId="7F0B6CBD" w14:textId="313E2CB0" w:rsidR="0069356C" w:rsidRPr="006A5FD8" w:rsidRDefault="0069356C" w:rsidP="0069356C">
      <w:pPr>
        <w:pStyle w:val="Heading8"/>
        <w:pBdr>
          <w:top w:val="double" w:sz="4" w:space="1" w:color="auto"/>
          <w:left w:val="double" w:sz="4" w:space="1" w:color="auto"/>
          <w:bottom w:val="double" w:sz="4" w:space="1" w:color="auto"/>
          <w:right w:val="double" w:sz="4" w:space="1" w:color="auto"/>
        </w:pBdr>
      </w:pPr>
      <w:r>
        <w:lastRenderedPageBreak/>
        <w:t>2.2</w:t>
      </w:r>
      <w:r>
        <w:tab/>
      </w:r>
    </w:p>
    <w:p w14:paraId="7CA5DBCF" w14:textId="77777777" w:rsidR="0069356C" w:rsidRPr="0069356C" w:rsidRDefault="0069356C" w:rsidP="0069356C">
      <w:pPr>
        <w:tabs>
          <w:tab w:val="clear" w:pos="1134"/>
          <w:tab w:val="clear" w:pos="1871"/>
          <w:tab w:val="clear" w:pos="2268"/>
          <w:tab w:val="left" w:pos="794"/>
          <w:tab w:val="left" w:pos="1191"/>
          <w:tab w:val="left" w:pos="1588"/>
          <w:tab w:val="left" w:pos="1985"/>
        </w:tabs>
        <w:jc w:val="left"/>
        <w:rPr>
          <w:rFonts w:eastAsia="SimSun"/>
        </w:rPr>
      </w:pPr>
      <w:r w:rsidRPr="0069356C">
        <w:rPr>
          <w:rFonts w:eastAsia="SimSun"/>
          <w:b/>
          <w:bCs/>
        </w:rPr>
        <w:t>Note</w:t>
      </w:r>
      <w:r w:rsidRPr="0069356C">
        <w:rPr>
          <w:rFonts w:eastAsia="SimSun"/>
        </w:rPr>
        <w:t>: WRC-19 took the decision related to grid points and test points at sea, during the 8</w:t>
      </w:r>
      <w:r w:rsidRPr="0069356C">
        <w:rPr>
          <w:rFonts w:eastAsia="SimSun"/>
          <w:vertAlign w:val="superscript"/>
        </w:rPr>
        <w:t>th</w:t>
      </w:r>
      <w:r w:rsidRPr="0069356C">
        <w:rPr>
          <w:rFonts w:eastAsia="SimSun"/>
        </w:rPr>
        <w:t xml:space="preserve"> Plenary, see items 3.11 to 3.15 of Doc. CMR19/569, approval of Doc. CMR19/451, in relation to section 3.2.5.6 of Doc. CMR19/4 (Add.2), as follows: </w:t>
      </w:r>
    </w:p>
    <w:p w14:paraId="1F934F10" w14:textId="095B9F42" w:rsidR="0069356C" w:rsidRPr="00267B9C" w:rsidRDefault="0069356C" w:rsidP="0069356C">
      <w:pPr>
        <w:tabs>
          <w:tab w:val="clear" w:pos="1134"/>
          <w:tab w:val="clear" w:pos="1871"/>
          <w:tab w:val="clear" w:pos="2268"/>
          <w:tab w:val="left" w:pos="794"/>
          <w:tab w:val="left" w:pos="1191"/>
          <w:tab w:val="left" w:pos="1588"/>
          <w:tab w:val="left" w:pos="1985"/>
        </w:tabs>
        <w:jc w:val="left"/>
        <w:rPr>
          <w:rFonts w:eastAsia="SimSun"/>
          <w:i/>
          <w:iCs/>
          <w:lang w:val="en-US"/>
        </w:rPr>
      </w:pPr>
      <w:r w:rsidRPr="00267B9C">
        <w:rPr>
          <w:rFonts w:eastAsia="SimSun"/>
          <w:i/>
          <w:iCs/>
        </w:rPr>
        <w:t>“</w:t>
      </w:r>
      <w:r w:rsidRPr="00267B9C">
        <w:rPr>
          <w:rFonts w:eastAsia="SimSun"/>
          <w:i/>
          <w:iCs/>
          <w:lang w:val="en-CA"/>
        </w:rPr>
        <w:t>In considering section 3.2.5.6 on ‘Grid points at sea in the examination using the methods of Annex 4 of RR Appendix </w:t>
      </w:r>
      <w:r w:rsidRPr="00267B9C">
        <w:rPr>
          <w:rFonts w:eastAsia="SimSun"/>
          <w:b/>
          <w:i/>
          <w:iCs/>
          <w:lang w:val="en-CA"/>
        </w:rPr>
        <w:t>30B</w:t>
      </w:r>
      <w:r w:rsidRPr="00267B9C">
        <w:rPr>
          <w:rFonts w:eastAsia="SimSun"/>
          <w:i/>
          <w:iCs/>
          <w:lang w:val="en-CA"/>
        </w:rPr>
        <w:t xml:space="preserve">’, WRC-19 decided that only grid points that are located on land and inside the service area should be considered in addition to test-points in application of paragraph 2.2 of Annex 4 to Appendix </w:t>
      </w:r>
      <w:r w:rsidRPr="00267B9C">
        <w:rPr>
          <w:rFonts w:eastAsia="SimSun"/>
          <w:b/>
          <w:bCs/>
          <w:i/>
          <w:iCs/>
          <w:lang w:val="en-CA"/>
        </w:rPr>
        <w:t>30B</w:t>
      </w:r>
      <w:r w:rsidRPr="00267B9C">
        <w:rPr>
          <w:rFonts w:eastAsia="SimSun"/>
          <w:i/>
          <w:iCs/>
          <w:lang w:val="en-CA"/>
        </w:rPr>
        <w:t xml:space="preserve">. In taking this decision WRC-19 acknowledged that, should the use of Appendix </w:t>
      </w:r>
      <w:r w:rsidRPr="00267B9C">
        <w:rPr>
          <w:rFonts w:eastAsia="SimSun"/>
          <w:b/>
          <w:bCs/>
          <w:i/>
          <w:iCs/>
          <w:lang w:val="en-CA"/>
        </w:rPr>
        <w:t>30B</w:t>
      </w:r>
      <w:r w:rsidRPr="00267B9C">
        <w:rPr>
          <w:rFonts w:eastAsia="SimSun"/>
          <w:i/>
          <w:iCs/>
          <w:lang w:val="en-CA"/>
        </w:rPr>
        <w:t xml:space="preserve"> expand beyond its current use, it may be necessary to reconsider this decision in the future. WRC-19 also decided that test-points at sea shall not be </w:t>
      </w:r>
      <w:proofErr w:type="gramStart"/>
      <w:r w:rsidRPr="00267B9C">
        <w:rPr>
          <w:rFonts w:eastAsia="SimSun"/>
          <w:i/>
          <w:iCs/>
          <w:lang w:val="en-CA"/>
        </w:rPr>
        <w:t>taken into account</w:t>
      </w:r>
      <w:proofErr w:type="gramEnd"/>
      <w:r w:rsidRPr="00267B9C">
        <w:rPr>
          <w:rFonts w:eastAsia="SimSun"/>
          <w:i/>
          <w:iCs/>
          <w:lang w:val="en-CA"/>
        </w:rPr>
        <w:t xml:space="preserve"> by the Radiocommunication Bureau in its technical and regulatory examination of the relevant submissions received by the Bureau.”</w:t>
      </w:r>
    </w:p>
    <w:p w14:paraId="10D225C8" w14:textId="0524488A" w:rsidR="00EC6453" w:rsidRPr="00EC6453" w:rsidRDefault="00EC6453" w:rsidP="00E84C34">
      <w:pPr>
        <w:pStyle w:val="Heading8"/>
        <w:pBdr>
          <w:right w:val="double" w:sz="6" w:space="31" w:color="auto"/>
        </w:pBdr>
        <w:tabs>
          <w:tab w:val="clear" w:pos="1134"/>
          <w:tab w:val="clear" w:pos="1871"/>
          <w:tab w:val="left" w:pos="2835"/>
          <w:tab w:val="left" w:pos="3119"/>
        </w:tabs>
        <w:ind w:right="7229"/>
        <w:jc w:val="left"/>
        <w:rPr>
          <w:lang w:val="en-US"/>
        </w:rPr>
      </w:pPr>
      <w:r w:rsidRPr="00EC6453">
        <w:rPr>
          <w:lang w:val="en-US"/>
        </w:rPr>
        <w:t>Appendix 1 to Annex 4</w:t>
      </w:r>
      <w:r w:rsidR="0058269D">
        <w:rPr>
          <w:lang w:val="en-US"/>
        </w:rPr>
        <w:tab/>
      </w:r>
    </w:p>
    <w:p w14:paraId="690021A0" w14:textId="77777777" w:rsidR="00EC6453" w:rsidRPr="00EC6453" w:rsidRDefault="00EC6453" w:rsidP="0058269D">
      <w:pPr>
        <w:pStyle w:val="AppendixTitle"/>
        <w:tabs>
          <w:tab w:val="left" w:pos="2835"/>
        </w:tabs>
        <w:rPr>
          <w:lang w:eastAsia="zh-CN"/>
        </w:rPr>
      </w:pPr>
      <w:r w:rsidRPr="00EC6453">
        <w:rPr>
          <w:lang w:eastAsia="zh-CN"/>
        </w:rPr>
        <w:t>Method for determination of the overall single-entry and aggregate carrier-to-interference value averaged over the necessary bandwidth of the modulated carrier</w:t>
      </w:r>
    </w:p>
    <w:p w14:paraId="4516EB44" w14:textId="77777777" w:rsidR="00EC6453" w:rsidRPr="00EC6453" w:rsidRDefault="00EC6453" w:rsidP="00EC6453">
      <w:pPr>
        <w:pStyle w:val="Heading8"/>
        <w:pBdr>
          <w:right w:val="double" w:sz="6" w:space="31" w:color="auto"/>
        </w:pBdr>
        <w:tabs>
          <w:tab w:val="clear" w:pos="1134"/>
          <w:tab w:val="clear" w:pos="1871"/>
        </w:tabs>
        <w:ind w:right="7228"/>
        <w:jc w:val="left"/>
        <w:rPr>
          <w:rFonts w:eastAsia="Times New Roman"/>
          <w:szCs w:val="24"/>
          <w:lang w:val="en-US"/>
        </w:rPr>
      </w:pPr>
      <w:r w:rsidRPr="00EC6453">
        <w:rPr>
          <w:rFonts w:eastAsia="Times New Roman"/>
          <w:szCs w:val="24"/>
          <w:lang w:val="en-US"/>
        </w:rPr>
        <w:t xml:space="preserve">2. Aggregate </w:t>
      </w:r>
      <w:r w:rsidRPr="00EC6453">
        <w:rPr>
          <w:rFonts w:eastAsia="Times New Roman"/>
          <w:i/>
          <w:iCs/>
          <w:szCs w:val="24"/>
          <w:lang w:val="en-US"/>
        </w:rPr>
        <w:t>C</w:t>
      </w:r>
      <w:r w:rsidRPr="00EC6453">
        <w:rPr>
          <w:rFonts w:eastAsia="Times New Roman"/>
          <w:szCs w:val="24"/>
          <w:lang w:val="en-US"/>
        </w:rPr>
        <w:t>/</w:t>
      </w:r>
      <w:r w:rsidRPr="00EC6453">
        <w:rPr>
          <w:rFonts w:eastAsia="Times New Roman"/>
          <w:i/>
          <w:iCs/>
          <w:szCs w:val="24"/>
          <w:lang w:val="en-US"/>
        </w:rPr>
        <w:t>I</w:t>
      </w:r>
    </w:p>
    <w:p w14:paraId="1B4C5803" w14:textId="77777777" w:rsidR="00EC6453" w:rsidRPr="00EC6453" w:rsidRDefault="00EC6453" w:rsidP="00EC6453">
      <w:pPr>
        <w:tabs>
          <w:tab w:val="left" w:pos="0"/>
          <w:tab w:val="left" w:pos="284"/>
        </w:tabs>
        <w:rPr>
          <w:rFonts w:eastAsia="Times New Roman"/>
          <w:szCs w:val="28"/>
          <w:lang w:val="en-US" w:eastAsia="zh-CN"/>
        </w:rPr>
      </w:pPr>
      <w:r w:rsidRPr="00EC6453">
        <w:rPr>
          <w:rFonts w:eastAsia="Times New Roman"/>
          <w:szCs w:val="28"/>
          <w:lang w:val="en-US" w:eastAsia="zh-CN"/>
        </w:rPr>
        <w:t xml:space="preserve">Taking into account the orbital spacing values contained in §§ 1.1 and 1.2 of Annex 4 to Appendix </w:t>
      </w:r>
      <w:r w:rsidRPr="00EC6453">
        <w:rPr>
          <w:rFonts w:eastAsia="Times New Roman"/>
          <w:b/>
          <w:bCs/>
          <w:szCs w:val="28"/>
          <w:lang w:val="en-US" w:eastAsia="zh-CN"/>
        </w:rPr>
        <w:t>30B (Rev.WRC-19)</w:t>
      </w:r>
      <w:r w:rsidRPr="00EC6453">
        <w:rPr>
          <w:rFonts w:eastAsia="Times New Roman"/>
          <w:szCs w:val="28"/>
          <w:lang w:val="en-US" w:eastAsia="zh-CN"/>
        </w:rPr>
        <w:t>, the Board decided that, in calculating the aggregate (</w:t>
      </w:r>
      <w:r w:rsidRPr="00EC6453">
        <w:rPr>
          <w:rFonts w:eastAsia="Times New Roman"/>
          <w:i/>
          <w:iCs/>
          <w:szCs w:val="28"/>
          <w:lang w:val="en-US" w:eastAsia="zh-CN"/>
        </w:rPr>
        <w:t>C</w:t>
      </w:r>
      <w:r w:rsidRPr="00EC6453">
        <w:rPr>
          <w:rFonts w:eastAsia="Times New Roman"/>
          <w:szCs w:val="28"/>
          <w:lang w:val="en-US" w:eastAsia="zh-CN"/>
        </w:rPr>
        <w:t>/</w:t>
      </w:r>
      <w:r w:rsidRPr="00EC6453">
        <w:rPr>
          <w:rFonts w:eastAsia="Times New Roman"/>
          <w:i/>
          <w:iCs/>
          <w:szCs w:val="28"/>
          <w:lang w:val="en-US" w:eastAsia="zh-CN"/>
        </w:rPr>
        <w:t>I</w:t>
      </w:r>
      <w:r w:rsidRPr="00EC6453">
        <w:rPr>
          <w:rFonts w:eastAsia="Times New Roman"/>
          <w:szCs w:val="28"/>
          <w:lang w:val="en-US" w:eastAsia="zh-CN"/>
        </w:rPr>
        <w:t>)</w:t>
      </w:r>
      <w:r w:rsidRPr="00EC6453">
        <w:rPr>
          <w:rFonts w:eastAsia="Times New Roman"/>
          <w:i/>
          <w:iCs/>
          <w:szCs w:val="28"/>
          <w:lang w:val="en-US" w:eastAsia="zh-CN"/>
        </w:rPr>
        <w:t>agg</w:t>
      </w:r>
      <w:r w:rsidRPr="00EC6453">
        <w:rPr>
          <w:rFonts w:eastAsia="Times New Roman"/>
          <w:szCs w:val="28"/>
          <w:lang w:val="en-US" w:eastAsia="zh-CN"/>
        </w:rPr>
        <w:t xml:space="preserve"> at a given downlink test point, the Bureau shall take into account only the interfering allotments or assignments for which the orbital separation with the desired satellite is less than or equal to 7° in the case of the 6/4 GHz bands and less than or equal to 6° in the case of the 13/10-11 GHz bands.</w:t>
      </w:r>
    </w:p>
    <w:p w14:paraId="52AD4A5D" w14:textId="2C46EF9D" w:rsidR="0001013B" w:rsidRDefault="001838C3" w:rsidP="0055585E">
      <w:pPr>
        <w:spacing w:before="120"/>
        <w:jc w:val="center"/>
        <w:rPr>
          <w:color w:val="000000"/>
        </w:rPr>
      </w:pPr>
      <w:r w:rsidRPr="004C01D1">
        <w:rPr>
          <w:color w:val="000000"/>
        </w:rPr>
        <w:t>____________________</w:t>
      </w:r>
    </w:p>
    <w:p w14:paraId="38632364" w14:textId="108E5939" w:rsidR="0081784C" w:rsidRDefault="0081784C" w:rsidP="0055585E">
      <w:pPr>
        <w:spacing w:before="120"/>
        <w:jc w:val="center"/>
        <w:rPr>
          <w:color w:val="000000"/>
        </w:rPr>
      </w:pPr>
    </w:p>
    <w:p w14:paraId="40019A60" w14:textId="6632D288" w:rsidR="0081784C" w:rsidRDefault="0081784C" w:rsidP="0055585E">
      <w:pPr>
        <w:spacing w:before="120"/>
        <w:jc w:val="center"/>
        <w:rPr>
          <w:color w:val="000000"/>
        </w:rPr>
      </w:pPr>
    </w:p>
    <w:p w14:paraId="46C3A6AA" w14:textId="28333B9B" w:rsidR="0081784C" w:rsidRDefault="0081784C" w:rsidP="0055585E">
      <w:pPr>
        <w:spacing w:before="120"/>
        <w:jc w:val="center"/>
        <w:rPr>
          <w:color w:val="000000"/>
        </w:rPr>
      </w:pPr>
    </w:p>
    <w:p w14:paraId="50827895" w14:textId="77777777" w:rsidR="0081784C" w:rsidRDefault="0081784C" w:rsidP="0055585E">
      <w:pPr>
        <w:spacing w:before="120"/>
        <w:jc w:val="center"/>
      </w:pPr>
    </w:p>
    <w:p w14:paraId="0041DB1B" w14:textId="77777777" w:rsidR="00620D0D" w:rsidRDefault="00620D0D" w:rsidP="004C01D1"/>
    <w:p w14:paraId="5D0AB5D0" w14:textId="3766DD3A" w:rsidR="00620D0D" w:rsidRPr="004C01D1" w:rsidRDefault="00620D0D" w:rsidP="004C01D1">
      <w:pPr>
        <w:sectPr w:rsidR="00620D0D" w:rsidRPr="004C01D1" w:rsidSect="005D7351">
          <w:headerReference w:type="even" r:id="rId14"/>
          <w:headerReference w:type="default" r:id="rId15"/>
          <w:footnotePr>
            <w:pos w:val="beneathText"/>
          </w:footnotePr>
          <w:pgSz w:w="11907" w:h="16840" w:code="9"/>
          <w:pgMar w:top="1701" w:right="851" w:bottom="1134" w:left="1985" w:header="720" w:footer="482" w:gutter="0"/>
          <w:pgNumType w:start="8"/>
          <w:cols w:space="720"/>
          <w:vAlign w:val="both"/>
        </w:sectPr>
      </w:pPr>
    </w:p>
    <w:p w14:paraId="7EEDD934" w14:textId="77777777" w:rsidR="00770297" w:rsidRPr="004C01D1" w:rsidRDefault="00770297" w:rsidP="004C01D1"/>
    <w:sectPr w:rsidR="00770297" w:rsidRPr="004C01D1" w:rsidSect="004C01D1">
      <w:headerReference w:type="first" r:id="rId1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B5672" w14:textId="77777777" w:rsidR="009F2BE3" w:rsidRDefault="009F2BE3">
      <w:r>
        <w:separator/>
      </w:r>
    </w:p>
  </w:endnote>
  <w:endnote w:type="continuationSeparator" w:id="0">
    <w:p w14:paraId="33B20E91" w14:textId="77777777" w:rsidR="009F2BE3" w:rsidRDefault="009F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3161" w14:textId="77777777" w:rsidR="009F2BE3" w:rsidRDefault="009F2BE3">
      <w:r>
        <w:rPr>
          <w:b/>
        </w:rPr>
        <w:t>_______________</w:t>
      </w:r>
    </w:p>
  </w:footnote>
  <w:footnote w:type="continuationSeparator" w:id="0">
    <w:p w14:paraId="01A04D4D" w14:textId="77777777" w:rsidR="009F2BE3" w:rsidRDefault="009F2BE3">
      <w:r>
        <w:continuationSeparator/>
      </w:r>
    </w:p>
  </w:footnote>
  <w:footnote w:id="1">
    <w:p w14:paraId="2E690961" w14:textId="77777777" w:rsidR="009F2BE3" w:rsidRPr="004C01D1" w:rsidRDefault="009F2BE3" w:rsidP="004C01D1">
      <w:pPr>
        <w:pStyle w:val="FootnoteText"/>
        <w:rPr>
          <w:lang w:val="en-US"/>
        </w:rPr>
      </w:pPr>
      <w:r>
        <w:rPr>
          <w:rStyle w:val="FootnoteReference"/>
        </w:rPr>
        <w:t>1</w:t>
      </w:r>
      <w:r>
        <w:rPr>
          <w:lang w:val="en-US"/>
        </w:rPr>
        <w:tab/>
      </w:r>
      <w:r>
        <w:rPr>
          <w:color w:val="000000"/>
          <w:lang w:val="en-US"/>
        </w:rPr>
        <w:t>See Rules of Procedure relating to No. </w:t>
      </w:r>
      <w:r>
        <w:rPr>
          <w:b/>
          <w:bCs/>
          <w:color w:val="000000"/>
        </w:rPr>
        <w:t>21.11.</w:t>
      </w:r>
    </w:p>
  </w:footnote>
  <w:footnote w:id="2">
    <w:p w14:paraId="0E99963F" w14:textId="77777777" w:rsidR="009F2BE3" w:rsidRPr="004C01D1" w:rsidRDefault="009F2BE3" w:rsidP="004C01D1">
      <w:pPr>
        <w:pStyle w:val="FootnoteText"/>
        <w:rPr>
          <w:lang w:val="en-US"/>
        </w:rPr>
      </w:pPr>
      <w:r>
        <w:rPr>
          <w:rStyle w:val="FootnoteReference"/>
        </w:rPr>
        <w:t>2</w:t>
      </w:r>
      <w:r>
        <w:rPr>
          <w:lang w:val="en-US"/>
        </w:rPr>
        <w:tab/>
      </w:r>
      <w:r>
        <w:rPr>
          <w:color w:val="000000"/>
          <w:lang w:val="en-US"/>
        </w:rPr>
        <w:t>See Rules of Procedure relating to No. </w:t>
      </w:r>
      <w:r>
        <w:rPr>
          <w:b/>
          <w:bCs/>
          <w:color w:val="000000"/>
        </w:rPr>
        <w:t>21.14</w:t>
      </w:r>
      <w:r>
        <w:rPr>
          <w:b/>
          <w:bCs/>
          <w:color w:val="000000"/>
          <w:lang w:val="en-US"/>
        </w:rPr>
        <w:t>.</w:t>
      </w:r>
    </w:p>
  </w:footnote>
  <w:footnote w:id="3">
    <w:p w14:paraId="3525B7B8" w14:textId="77777777" w:rsidR="009F2BE3" w:rsidRPr="004C01D1" w:rsidRDefault="009F2BE3" w:rsidP="004C01D1">
      <w:pPr>
        <w:pStyle w:val="FootnoteText"/>
        <w:rPr>
          <w:lang w:val="en-US"/>
        </w:rPr>
      </w:pPr>
      <w:r>
        <w:rPr>
          <w:rStyle w:val="FootnoteReference"/>
        </w:rPr>
        <w:t>3</w:t>
      </w:r>
      <w:r>
        <w:rPr>
          <w:lang w:val="en-US"/>
        </w:rPr>
        <w:tab/>
      </w:r>
      <w:r w:rsidRPr="00E1454B">
        <w:rPr>
          <w:rFonts w:hint="eastAsia"/>
          <w:lang w:val="en-US"/>
        </w:rPr>
        <w:t xml:space="preserve">For </w:t>
      </w:r>
      <w:r w:rsidRPr="00E1454B">
        <w:rPr>
          <w:lang w:val="en-US"/>
        </w:rPr>
        <w:t xml:space="preserve">a </w:t>
      </w:r>
      <w:r w:rsidRPr="00E1454B">
        <w:rPr>
          <w:rFonts w:hint="eastAsia"/>
          <w:color w:val="000000"/>
        </w:rPr>
        <w:t>request</w:t>
      </w:r>
      <w:r w:rsidRPr="00E1454B">
        <w:rPr>
          <w:rFonts w:hint="eastAsia"/>
          <w:lang w:val="en-US"/>
        </w:rPr>
        <w:t xml:space="preserve"> from </w:t>
      </w:r>
      <w:r w:rsidRPr="00E1454B">
        <w:rPr>
          <w:lang w:val="en-US"/>
        </w:rPr>
        <w:t xml:space="preserve">a </w:t>
      </w:r>
      <w:r w:rsidRPr="00E1454B">
        <w:rPr>
          <w:rFonts w:hint="eastAsia"/>
          <w:lang w:val="en-US"/>
        </w:rPr>
        <w:t xml:space="preserve">new </w:t>
      </w:r>
      <w:smartTag w:uri="urn:schemas-microsoft-com:office:smarttags" w:element="place">
        <w:smartTag w:uri="urn:schemas-microsoft-com:office:smarttags" w:element="PlaceName">
          <w:r w:rsidRPr="00E1454B">
            <w:rPr>
              <w:rFonts w:hint="eastAsia"/>
              <w:lang w:val="en-US"/>
            </w:rPr>
            <w:t>Member</w:t>
          </w:r>
        </w:smartTag>
        <w:r w:rsidRPr="00E1454B">
          <w:rPr>
            <w:rFonts w:hint="eastAsia"/>
            <w:lang w:val="en-US"/>
          </w:rPr>
          <w:t xml:space="preserve"> </w:t>
        </w:r>
        <w:smartTag w:uri="urn:schemas-microsoft-com:office:smarttags" w:element="PlaceType">
          <w:r w:rsidRPr="00E1454B">
            <w:rPr>
              <w:rFonts w:hint="eastAsia"/>
              <w:lang w:val="en-US"/>
            </w:rPr>
            <w:t>State</w:t>
          </w:r>
        </w:smartTag>
      </w:smartTag>
      <w:r w:rsidRPr="00E1454B">
        <w:rPr>
          <w:rFonts w:hint="eastAsia"/>
          <w:lang w:val="en-US"/>
        </w:rPr>
        <w:t xml:space="preserve"> received before 17 November 2007, a single entry of 25</w:t>
      </w:r>
      <w:r w:rsidRPr="00E1454B">
        <w:rPr>
          <w:lang w:val="en-US"/>
        </w:rPr>
        <w:t> </w:t>
      </w:r>
      <w:r w:rsidRPr="00E1454B">
        <w:rPr>
          <w:rFonts w:hint="eastAsia"/>
          <w:lang w:val="en-US"/>
        </w:rPr>
        <w:t xml:space="preserve">dB and an aggregate </w:t>
      </w:r>
      <w:r w:rsidRPr="00C969A0">
        <w:rPr>
          <w:rFonts w:hint="eastAsia"/>
          <w:i/>
          <w:lang w:val="en-US"/>
        </w:rPr>
        <w:t>C</w:t>
      </w:r>
      <w:r w:rsidRPr="00E1454B">
        <w:rPr>
          <w:rFonts w:hint="eastAsia"/>
          <w:lang w:val="en-US"/>
        </w:rPr>
        <w:t>/</w:t>
      </w:r>
      <w:r w:rsidRPr="00C969A0">
        <w:rPr>
          <w:rFonts w:hint="eastAsia"/>
          <w:i/>
          <w:lang w:val="en-US"/>
        </w:rPr>
        <w:t>I</w:t>
      </w:r>
      <w:r w:rsidRPr="00E1454B">
        <w:rPr>
          <w:rFonts w:hint="eastAsia"/>
          <w:lang w:val="en-US"/>
        </w:rPr>
        <w:t xml:space="preserve"> of 21</w:t>
      </w:r>
      <w:r w:rsidRPr="00E1454B">
        <w:rPr>
          <w:lang w:val="en-US"/>
        </w:rPr>
        <w:t> </w:t>
      </w:r>
      <w:r w:rsidRPr="00E1454B">
        <w:rPr>
          <w:rFonts w:hint="eastAsia"/>
          <w:lang w:val="en-US"/>
        </w:rPr>
        <w:t>dB shall be applied.</w:t>
      </w:r>
    </w:p>
  </w:footnote>
  <w:footnote w:id="4">
    <w:p w14:paraId="0830FE97" w14:textId="2A5FAAD0" w:rsidR="00EC6453" w:rsidRPr="006E7ECD" w:rsidRDefault="006E7ECD" w:rsidP="0069356C">
      <w:pPr>
        <w:pStyle w:val="FootnoteText"/>
      </w:pPr>
      <w:r w:rsidRPr="00B561C4">
        <w:rPr>
          <w:rStyle w:val="FootnoteReference"/>
        </w:rPr>
        <w:t>4</w:t>
      </w:r>
      <w:r>
        <w:rPr>
          <w:szCs w:val="24"/>
        </w:rPr>
        <w:tab/>
      </w:r>
      <w:r w:rsidRPr="006E7ECD">
        <w:t xml:space="preserve">The service area is regularly covered by a grid of points located on land and inside the service area.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20D0D" w14:paraId="4E44568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5727DA7" w14:textId="7FA2F95A" w:rsidR="00620D0D" w:rsidRDefault="00620D0D">
          <w:pPr>
            <w:pStyle w:val="HeaderRegProc"/>
          </w:pPr>
          <w:r>
            <w:t>Part A</w:t>
          </w:r>
          <w:r>
            <w:fldChar w:fldCharType="begin"/>
          </w:r>
          <w:r>
            <w:instrText>styleref href</w:instrText>
          </w:r>
          <w:r>
            <w:fldChar w:fldCharType="separate"/>
          </w:r>
          <w:r w:rsidR="0010393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B1882" w14:textId="2F5D549F" w:rsidR="00620D0D" w:rsidRDefault="00C57E8C">
          <w:pPr>
            <w:pStyle w:val="HeaderRegProc"/>
            <w:rPr>
              <w:lang w:val="fr-FR"/>
            </w:rPr>
          </w:pPr>
          <w:fldSimple w:instr=" DOCPROPERTY &quot;Header1&quot; \* MERGEFORMAT ">
            <w:r w:rsidR="0010393F">
              <w:t>AP</w:t>
            </w:r>
          </w:fldSimple>
          <w:r w:rsidR="00620D0D">
            <w:fldChar w:fldCharType="begin"/>
          </w:r>
          <w:r w:rsidR="00620D0D">
            <w:instrText>styleref href2</w:instrText>
          </w:r>
          <w:r w:rsidR="00620D0D">
            <w:fldChar w:fldCharType="separate"/>
          </w:r>
          <w:r w:rsidR="0010393F">
            <w:rPr>
              <w:noProof/>
            </w:rPr>
            <w:t>30B</w:t>
          </w:r>
          <w:r w:rsidR="00620D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F7E67B" w14:textId="77777777" w:rsidR="00620D0D" w:rsidRDefault="00620D0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51B974" w14:textId="19F85293" w:rsidR="00620D0D" w:rsidRDefault="00620D0D" w:rsidP="00682249">
          <w:pPr>
            <w:pStyle w:val="HeaderRegProc"/>
            <w:rPr>
              <w:lang w:val="fr-CH"/>
            </w:rPr>
          </w:pPr>
          <w:proofErr w:type="gramStart"/>
          <w:r>
            <w:rPr>
              <w:lang w:val="fr-CH"/>
            </w:rPr>
            <w:t>rev</w:t>
          </w:r>
          <w:proofErr w:type="gramEnd"/>
          <w:r>
            <w:rPr>
              <w:lang w:val="fr-CH"/>
            </w:rPr>
            <w:t>.</w:t>
          </w:r>
          <w:r w:rsidR="0058269D">
            <w:rPr>
              <w:lang w:val="fr-CH"/>
            </w:rPr>
            <w:t xml:space="preserve"> </w:t>
          </w:r>
          <w:r w:rsidR="00902333">
            <w:rPr>
              <w:lang w:val="fr-CH"/>
            </w:rPr>
            <w:t>-</w:t>
          </w:r>
        </w:p>
      </w:tc>
    </w:tr>
  </w:tbl>
  <w:p w14:paraId="2EB86C82" w14:textId="77777777" w:rsidR="00620D0D" w:rsidRDefault="00620D0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0D0D" w14:paraId="2BC5728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DA9C8BF" w14:textId="18EC7F3B" w:rsidR="00620D0D" w:rsidRDefault="00620D0D">
          <w:pPr>
            <w:pStyle w:val="HeaderRegProc"/>
          </w:pPr>
          <w:r>
            <w:t>Part A</w:t>
          </w:r>
          <w:r>
            <w:fldChar w:fldCharType="begin"/>
          </w:r>
          <w:r>
            <w:instrText>styleref href</w:instrText>
          </w:r>
          <w:r>
            <w:fldChar w:fldCharType="separate"/>
          </w:r>
          <w:r w:rsidR="0010393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872188" w14:textId="10F47531" w:rsidR="00620D0D" w:rsidRDefault="00C57E8C">
          <w:pPr>
            <w:pStyle w:val="HeaderRegProc"/>
            <w:rPr>
              <w:lang w:val="fr-FR"/>
            </w:rPr>
          </w:pPr>
          <w:fldSimple w:instr=" DOCPROPERTY &quot;Header1&quot; \* MERGEFORMAT ">
            <w:r w:rsidR="0010393F">
              <w:t>AP</w:t>
            </w:r>
          </w:fldSimple>
          <w:r w:rsidR="00620D0D">
            <w:fldChar w:fldCharType="begin"/>
          </w:r>
          <w:r w:rsidR="00620D0D">
            <w:instrText>styleref href2</w:instrText>
          </w:r>
          <w:r w:rsidR="00620D0D">
            <w:fldChar w:fldCharType="separate"/>
          </w:r>
          <w:r w:rsidR="0010393F">
            <w:rPr>
              <w:noProof/>
            </w:rPr>
            <w:t>30B</w:t>
          </w:r>
          <w:r w:rsidR="00620D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1DFF3A" w14:textId="77777777" w:rsidR="00620D0D" w:rsidRDefault="00620D0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D51CFA" w14:textId="6613B0FC" w:rsidR="00620D0D" w:rsidRDefault="00620D0D" w:rsidP="0046017E">
          <w:pPr>
            <w:pStyle w:val="HeaderRegProc"/>
            <w:rPr>
              <w:lang w:val="fr-CH"/>
            </w:rPr>
          </w:pPr>
          <w:proofErr w:type="gramStart"/>
          <w:r>
            <w:rPr>
              <w:lang w:val="fr-CH"/>
            </w:rPr>
            <w:t>rev</w:t>
          </w:r>
          <w:proofErr w:type="gramEnd"/>
          <w:r>
            <w:rPr>
              <w:lang w:val="fr-CH"/>
            </w:rPr>
            <w:t>.</w:t>
          </w:r>
          <w:r w:rsidR="0058269D">
            <w:rPr>
              <w:lang w:val="fr-CH"/>
            </w:rPr>
            <w:t xml:space="preserve"> </w:t>
          </w:r>
          <w:r w:rsidR="00902333">
            <w:rPr>
              <w:lang w:val="fr-CH"/>
            </w:rPr>
            <w:t>-</w:t>
          </w:r>
        </w:p>
      </w:tc>
    </w:tr>
  </w:tbl>
  <w:p w14:paraId="50C82286" w14:textId="77777777" w:rsidR="00620D0D" w:rsidRDefault="00620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D7351" w14:paraId="1E85DC7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4F57265" w14:textId="3C8E4DF9" w:rsidR="005D7351" w:rsidRDefault="005D7351">
          <w:pPr>
            <w:pStyle w:val="HeaderRegProc"/>
          </w:pPr>
          <w:r>
            <w:t>Part A</w:t>
          </w:r>
          <w:r>
            <w:fldChar w:fldCharType="begin"/>
          </w:r>
          <w:r>
            <w:instrText>styleref href</w:instrText>
          </w:r>
          <w:r>
            <w:fldChar w:fldCharType="separate"/>
          </w:r>
          <w:r w:rsidR="0010393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327A9D" w14:textId="78D3DDC4" w:rsidR="005D7351" w:rsidRDefault="005D7351">
          <w:pPr>
            <w:pStyle w:val="HeaderRegProc"/>
            <w:rPr>
              <w:lang w:val="fr-FR"/>
            </w:rPr>
          </w:pPr>
          <w:fldSimple w:instr=" DOCPROPERTY &quot;Header1&quot; \* MERGEFORMAT ">
            <w:r w:rsidR="0010393F">
              <w:t>AP</w:t>
            </w:r>
          </w:fldSimple>
          <w:r>
            <w:fldChar w:fldCharType="begin"/>
          </w:r>
          <w:r>
            <w:instrText>styleref href2</w:instrText>
          </w:r>
          <w:r>
            <w:fldChar w:fldCharType="separate"/>
          </w:r>
          <w:r w:rsidR="0010393F">
            <w:rPr>
              <w:noProof/>
            </w:rPr>
            <w:t>30B</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969E7F" w14:textId="4E93510D" w:rsidR="005D7351" w:rsidRDefault="005D7351">
          <w:pPr>
            <w:pStyle w:val="HeaderRegProc"/>
            <w:rPr>
              <w:lang w:val="fr-CH"/>
            </w:rPr>
          </w:pPr>
          <w:proofErr w:type="gramStart"/>
          <w:r>
            <w:rPr>
              <w:lang w:val="fr-FR"/>
            </w:rPr>
            <w:t>page</w:t>
          </w:r>
          <w:proofErr w:type="gramEnd"/>
          <w:r>
            <w:rPr>
              <w:lang w:val="fr-FR"/>
            </w:rPr>
            <w:t xml:space="preserve"> </w:t>
          </w:r>
          <w:r>
            <w:rPr>
              <w:rStyle w:val="PageNumber"/>
            </w:rPr>
            <w:t>7</w:t>
          </w:r>
          <w:r w:rsidRPr="005D7351">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4B4B3039" w14:textId="425E2649" w:rsidR="005D7351" w:rsidRDefault="005D7351" w:rsidP="00682249">
          <w:pPr>
            <w:pStyle w:val="HeaderRegProc"/>
            <w:rPr>
              <w:lang w:val="fr-CH"/>
            </w:rPr>
          </w:pPr>
          <w:proofErr w:type="gramStart"/>
          <w:r>
            <w:rPr>
              <w:lang w:val="fr-CH"/>
            </w:rPr>
            <w:t>rev</w:t>
          </w:r>
          <w:proofErr w:type="gramEnd"/>
          <w:r>
            <w:rPr>
              <w:lang w:val="fr-CH"/>
            </w:rPr>
            <w:t>. 3</w:t>
          </w:r>
        </w:p>
      </w:tc>
    </w:tr>
  </w:tbl>
  <w:p w14:paraId="106882D3" w14:textId="77777777" w:rsidR="005D7351" w:rsidRDefault="005D7351">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D7351" w14:paraId="74622EF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B2775C9" w14:textId="51F9CD9D" w:rsidR="005D7351" w:rsidRDefault="005D7351">
          <w:pPr>
            <w:pStyle w:val="HeaderRegProc"/>
          </w:pPr>
          <w:r>
            <w:t>Part A</w:t>
          </w:r>
          <w:r>
            <w:fldChar w:fldCharType="begin"/>
          </w:r>
          <w:r>
            <w:instrText>styleref href</w:instrText>
          </w:r>
          <w:r>
            <w:fldChar w:fldCharType="separate"/>
          </w:r>
          <w:r w:rsidR="0010393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DE456A" w14:textId="194B819F" w:rsidR="005D7351" w:rsidRDefault="005D7351">
          <w:pPr>
            <w:pStyle w:val="HeaderRegProc"/>
            <w:rPr>
              <w:lang w:val="fr-FR"/>
            </w:rPr>
          </w:pPr>
          <w:fldSimple w:instr=" DOCPROPERTY &quot;Header1&quot; \* MERGEFORMAT ">
            <w:r w:rsidR="0010393F">
              <w:t>AP</w:t>
            </w:r>
          </w:fldSimple>
          <w:r>
            <w:fldChar w:fldCharType="begin"/>
          </w:r>
          <w:r>
            <w:instrText>styleref href2</w:instrText>
          </w:r>
          <w:r>
            <w:fldChar w:fldCharType="separate"/>
          </w:r>
          <w:r w:rsidR="0010393F">
            <w:rPr>
              <w:noProof/>
            </w:rPr>
            <w:t>30B</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199920" w14:textId="77777777" w:rsidR="005D7351" w:rsidRDefault="005D735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41B25" w14:textId="462F3530" w:rsidR="005D7351" w:rsidRDefault="005D7351" w:rsidP="0046017E">
          <w:pPr>
            <w:pStyle w:val="HeaderRegProc"/>
            <w:rPr>
              <w:lang w:val="fr-CH"/>
            </w:rPr>
          </w:pPr>
          <w:proofErr w:type="gramStart"/>
          <w:r>
            <w:rPr>
              <w:lang w:val="fr-CH"/>
            </w:rPr>
            <w:t>rev</w:t>
          </w:r>
          <w:proofErr w:type="gramEnd"/>
          <w:r>
            <w:rPr>
              <w:lang w:val="fr-CH"/>
            </w:rPr>
            <w:t>. 3</w:t>
          </w:r>
        </w:p>
      </w:tc>
    </w:tr>
  </w:tbl>
  <w:p w14:paraId="75B07479" w14:textId="77777777" w:rsidR="005D7351" w:rsidRDefault="005D73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D7351" w14:paraId="22353A7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C12E9DC" w14:textId="5C139726" w:rsidR="005D7351" w:rsidRDefault="005D7351">
          <w:pPr>
            <w:pStyle w:val="HeaderRegProc"/>
          </w:pPr>
          <w:r>
            <w:t>Part A</w:t>
          </w:r>
          <w:r>
            <w:fldChar w:fldCharType="begin"/>
          </w:r>
          <w:r>
            <w:instrText>styleref href</w:instrText>
          </w:r>
          <w:r>
            <w:fldChar w:fldCharType="separate"/>
          </w:r>
          <w:r w:rsidR="0010393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A26CCC" w14:textId="20826A06" w:rsidR="005D7351" w:rsidRDefault="005D7351">
          <w:pPr>
            <w:pStyle w:val="HeaderRegProc"/>
            <w:rPr>
              <w:lang w:val="fr-FR"/>
            </w:rPr>
          </w:pPr>
          <w:fldSimple w:instr=" DOCPROPERTY &quot;Header1&quot; \* MERGEFORMAT ">
            <w:r w:rsidR="0010393F">
              <w:t>AP</w:t>
            </w:r>
          </w:fldSimple>
          <w:r>
            <w:fldChar w:fldCharType="begin"/>
          </w:r>
          <w:r>
            <w:instrText>styleref href2</w:instrText>
          </w:r>
          <w:r>
            <w:fldChar w:fldCharType="separate"/>
          </w:r>
          <w:r w:rsidR="0010393F">
            <w:rPr>
              <w:noProof/>
            </w:rPr>
            <w:t>30B</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3499B7" w14:textId="77777777" w:rsidR="005D7351" w:rsidRDefault="005D735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F9BF85" w14:textId="77777777" w:rsidR="005D7351" w:rsidRDefault="005D7351" w:rsidP="00682249">
          <w:pPr>
            <w:pStyle w:val="HeaderRegProc"/>
            <w:rPr>
              <w:lang w:val="fr-CH"/>
            </w:rPr>
          </w:pPr>
          <w:proofErr w:type="gramStart"/>
          <w:r>
            <w:rPr>
              <w:lang w:val="fr-CH"/>
            </w:rPr>
            <w:t>rev</w:t>
          </w:r>
          <w:proofErr w:type="gramEnd"/>
          <w:r>
            <w:rPr>
              <w:lang w:val="fr-CH"/>
            </w:rPr>
            <w:t>. -</w:t>
          </w:r>
        </w:p>
      </w:tc>
    </w:tr>
  </w:tbl>
  <w:p w14:paraId="6F0FD4D1" w14:textId="77777777" w:rsidR="005D7351" w:rsidRDefault="005D7351">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D7351" w14:paraId="1D7526E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3C944BF" w14:textId="711C9D74" w:rsidR="005D7351" w:rsidRDefault="005D7351">
          <w:pPr>
            <w:pStyle w:val="HeaderRegProc"/>
          </w:pPr>
          <w:r>
            <w:t>Part A</w:t>
          </w:r>
          <w:r>
            <w:fldChar w:fldCharType="begin"/>
          </w:r>
          <w:r>
            <w:instrText>styleref href</w:instrText>
          </w:r>
          <w:r>
            <w:fldChar w:fldCharType="separate"/>
          </w:r>
          <w:r w:rsidR="0010393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5F1326" w14:textId="086673DC" w:rsidR="005D7351" w:rsidRDefault="005D7351">
          <w:pPr>
            <w:pStyle w:val="HeaderRegProc"/>
            <w:rPr>
              <w:lang w:val="fr-FR"/>
            </w:rPr>
          </w:pPr>
          <w:fldSimple w:instr=" DOCPROPERTY &quot;Header1&quot; \* MERGEFORMAT ">
            <w:r w:rsidR="0010393F">
              <w:t>AP</w:t>
            </w:r>
          </w:fldSimple>
          <w:r>
            <w:fldChar w:fldCharType="begin"/>
          </w:r>
          <w:r>
            <w:instrText>styleref href2</w:instrText>
          </w:r>
          <w:r>
            <w:fldChar w:fldCharType="separate"/>
          </w:r>
          <w:r w:rsidR="0010393F">
            <w:rPr>
              <w:noProof/>
            </w:rPr>
            <w:t>30B</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6E88C0" w14:textId="77777777" w:rsidR="005D7351" w:rsidRDefault="005D735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80EF9C" w14:textId="77777777" w:rsidR="005D7351" w:rsidRDefault="005D7351" w:rsidP="0046017E">
          <w:pPr>
            <w:pStyle w:val="HeaderRegProc"/>
            <w:rPr>
              <w:lang w:val="fr-CH"/>
            </w:rPr>
          </w:pPr>
          <w:proofErr w:type="gramStart"/>
          <w:r>
            <w:rPr>
              <w:lang w:val="fr-CH"/>
            </w:rPr>
            <w:t>rev</w:t>
          </w:r>
          <w:proofErr w:type="gramEnd"/>
          <w:r>
            <w:rPr>
              <w:lang w:val="fr-CH"/>
            </w:rPr>
            <w:t>. -</w:t>
          </w:r>
        </w:p>
      </w:tc>
    </w:tr>
  </w:tbl>
  <w:p w14:paraId="3262A092" w14:textId="77777777" w:rsidR="005D7351" w:rsidRDefault="005D735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AC733" w14:textId="77777777" w:rsidR="00781F68" w:rsidRDefault="00781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F6B9C"/>
    <w:multiLevelType w:val="multilevel"/>
    <w:tmpl w:val="5050A512"/>
    <w:lvl w:ilvl="0">
      <w:start w:val="3"/>
      <w:numFmt w:val="decimal"/>
      <w:lvlText w:val="%1"/>
      <w:lvlJc w:val="left"/>
      <w:pPr>
        <w:tabs>
          <w:tab w:val="num" w:pos="1128"/>
        </w:tabs>
        <w:ind w:left="1128" w:hanging="1128"/>
      </w:pPr>
      <w:rPr>
        <w:rFonts w:hint="default"/>
      </w:rPr>
    </w:lvl>
    <w:lvl w:ilvl="1">
      <w:start w:val="10"/>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09279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intFractionalCharacterWidth/>
  <w:embedSystemFonts/>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297"/>
    <w:rsid w:val="00007102"/>
    <w:rsid w:val="0001013B"/>
    <w:rsid w:val="00025941"/>
    <w:rsid w:val="0004075A"/>
    <w:rsid w:val="0005129B"/>
    <w:rsid w:val="00051441"/>
    <w:rsid w:val="000572F6"/>
    <w:rsid w:val="0010393F"/>
    <w:rsid w:val="0013713A"/>
    <w:rsid w:val="00150B18"/>
    <w:rsid w:val="00151081"/>
    <w:rsid w:val="00163FCE"/>
    <w:rsid w:val="00182C8F"/>
    <w:rsid w:val="001838C3"/>
    <w:rsid w:val="001972B1"/>
    <w:rsid w:val="001D5FE1"/>
    <w:rsid w:val="002519DB"/>
    <w:rsid w:val="00263DCC"/>
    <w:rsid w:val="00267B9C"/>
    <w:rsid w:val="002845B5"/>
    <w:rsid w:val="002D3821"/>
    <w:rsid w:val="002F0850"/>
    <w:rsid w:val="00311037"/>
    <w:rsid w:val="003358AB"/>
    <w:rsid w:val="003521B2"/>
    <w:rsid w:val="0036477F"/>
    <w:rsid w:val="00365999"/>
    <w:rsid w:val="00382F73"/>
    <w:rsid w:val="003831E8"/>
    <w:rsid w:val="003A477C"/>
    <w:rsid w:val="003A48F3"/>
    <w:rsid w:val="003B4528"/>
    <w:rsid w:val="003E0B92"/>
    <w:rsid w:val="003E4995"/>
    <w:rsid w:val="003E6EEE"/>
    <w:rsid w:val="00421D23"/>
    <w:rsid w:val="00450365"/>
    <w:rsid w:val="004567FB"/>
    <w:rsid w:val="0046017E"/>
    <w:rsid w:val="004A3996"/>
    <w:rsid w:val="004B3663"/>
    <w:rsid w:val="004C01D1"/>
    <w:rsid w:val="0050065C"/>
    <w:rsid w:val="00523779"/>
    <w:rsid w:val="0054680C"/>
    <w:rsid w:val="0055585E"/>
    <w:rsid w:val="00572339"/>
    <w:rsid w:val="005740A3"/>
    <w:rsid w:val="0058269D"/>
    <w:rsid w:val="00583970"/>
    <w:rsid w:val="005905DA"/>
    <w:rsid w:val="0059216D"/>
    <w:rsid w:val="005A4646"/>
    <w:rsid w:val="005B28B0"/>
    <w:rsid w:val="005B4CC7"/>
    <w:rsid w:val="005C4805"/>
    <w:rsid w:val="005C5F37"/>
    <w:rsid w:val="005D7351"/>
    <w:rsid w:val="005F135F"/>
    <w:rsid w:val="005F2BE0"/>
    <w:rsid w:val="005F4A3B"/>
    <w:rsid w:val="00602F8C"/>
    <w:rsid w:val="00617BBF"/>
    <w:rsid w:val="00620D0D"/>
    <w:rsid w:val="00632623"/>
    <w:rsid w:val="006544EA"/>
    <w:rsid w:val="0065654E"/>
    <w:rsid w:val="00682249"/>
    <w:rsid w:val="006878D4"/>
    <w:rsid w:val="0069356C"/>
    <w:rsid w:val="006966D0"/>
    <w:rsid w:val="006A5400"/>
    <w:rsid w:val="006A5FD8"/>
    <w:rsid w:val="006C4990"/>
    <w:rsid w:val="006E2C7C"/>
    <w:rsid w:val="006E7ECD"/>
    <w:rsid w:val="006F31B3"/>
    <w:rsid w:val="006F5BF9"/>
    <w:rsid w:val="007003F8"/>
    <w:rsid w:val="0072463C"/>
    <w:rsid w:val="00756796"/>
    <w:rsid w:val="007603A2"/>
    <w:rsid w:val="00770297"/>
    <w:rsid w:val="00781F68"/>
    <w:rsid w:val="00796226"/>
    <w:rsid w:val="00797EF2"/>
    <w:rsid w:val="007B5DFF"/>
    <w:rsid w:val="007C5B6A"/>
    <w:rsid w:val="007D5348"/>
    <w:rsid w:val="007D7071"/>
    <w:rsid w:val="007E411A"/>
    <w:rsid w:val="007F7798"/>
    <w:rsid w:val="0081784C"/>
    <w:rsid w:val="00860DC9"/>
    <w:rsid w:val="00883BB6"/>
    <w:rsid w:val="00891820"/>
    <w:rsid w:val="008923CD"/>
    <w:rsid w:val="008A4CBB"/>
    <w:rsid w:val="008A6CD6"/>
    <w:rsid w:val="008B5FFC"/>
    <w:rsid w:val="008C165F"/>
    <w:rsid w:val="008D45D7"/>
    <w:rsid w:val="008E2C91"/>
    <w:rsid w:val="00902333"/>
    <w:rsid w:val="00902D5B"/>
    <w:rsid w:val="00926738"/>
    <w:rsid w:val="009335D4"/>
    <w:rsid w:val="0098040E"/>
    <w:rsid w:val="009961E4"/>
    <w:rsid w:val="00997078"/>
    <w:rsid w:val="009E2551"/>
    <w:rsid w:val="009F272C"/>
    <w:rsid w:val="009F2BE3"/>
    <w:rsid w:val="009F2C7A"/>
    <w:rsid w:val="00A06C3A"/>
    <w:rsid w:val="00A151A4"/>
    <w:rsid w:val="00A20DDD"/>
    <w:rsid w:val="00A31C60"/>
    <w:rsid w:val="00A53258"/>
    <w:rsid w:val="00A66A9A"/>
    <w:rsid w:val="00A73986"/>
    <w:rsid w:val="00A96492"/>
    <w:rsid w:val="00AC5624"/>
    <w:rsid w:val="00AD0698"/>
    <w:rsid w:val="00AD275E"/>
    <w:rsid w:val="00AD5FF2"/>
    <w:rsid w:val="00B0024F"/>
    <w:rsid w:val="00B019CD"/>
    <w:rsid w:val="00B05B0B"/>
    <w:rsid w:val="00B2379C"/>
    <w:rsid w:val="00B657F0"/>
    <w:rsid w:val="00B714A6"/>
    <w:rsid w:val="00B71E2C"/>
    <w:rsid w:val="00B80CD7"/>
    <w:rsid w:val="00B92C7A"/>
    <w:rsid w:val="00BA061E"/>
    <w:rsid w:val="00BA5758"/>
    <w:rsid w:val="00BC3373"/>
    <w:rsid w:val="00BC5D27"/>
    <w:rsid w:val="00BE487E"/>
    <w:rsid w:val="00C550A7"/>
    <w:rsid w:val="00C57E8C"/>
    <w:rsid w:val="00C60716"/>
    <w:rsid w:val="00C7013D"/>
    <w:rsid w:val="00C76183"/>
    <w:rsid w:val="00C813BE"/>
    <w:rsid w:val="00CA762B"/>
    <w:rsid w:val="00CB70A1"/>
    <w:rsid w:val="00CF1065"/>
    <w:rsid w:val="00D34692"/>
    <w:rsid w:val="00D7040B"/>
    <w:rsid w:val="00D779B1"/>
    <w:rsid w:val="00DA6CC0"/>
    <w:rsid w:val="00DB17E2"/>
    <w:rsid w:val="00DC79E8"/>
    <w:rsid w:val="00DE25FE"/>
    <w:rsid w:val="00DE57F6"/>
    <w:rsid w:val="00E64CB2"/>
    <w:rsid w:val="00E70E73"/>
    <w:rsid w:val="00E74DD2"/>
    <w:rsid w:val="00E82238"/>
    <w:rsid w:val="00E84C34"/>
    <w:rsid w:val="00EC2B1F"/>
    <w:rsid w:val="00EC6453"/>
    <w:rsid w:val="00ED0421"/>
    <w:rsid w:val="00F062CD"/>
    <w:rsid w:val="00F06F97"/>
    <w:rsid w:val="00F103FB"/>
    <w:rsid w:val="00F16C2F"/>
    <w:rsid w:val="00F4364B"/>
    <w:rsid w:val="00F6383B"/>
    <w:rsid w:val="00F6639F"/>
    <w:rsid w:val="00F77A30"/>
    <w:rsid w:val="00FB5639"/>
    <w:rsid w:val="00FC293A"/>
    <w:rsid w:val="00FD03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3B9122CA"/>
  <w15:docId w15:val="{9541CCA2-F91F-4502-A3A4-1620A48BB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F8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02F8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02F8C"/>
    <w:pPr>
      <w:spacing w:before="480"/>
      <w:outlineLvl w:val="1"/>
    </w:pPr>
    <w:rPr>
      <w:sz w:val="26"/>
    </w:rPr>
  </w:style>
  <w:style w:type="paragraph" w:styleId="Heading3">
    <w:name w:val="heading 3"/>
    <w:basedOn w:val="Heading1"/>
    <w:next w:val="Normal"/>
    <w:qFormat/>
    <w:rsid w:val="00602F8C"/>
    <w:pPr>
      <w:spacing w:before="360"/>
      <w:outlineLvl w:val="2"/>
    </w:pPr>
    <w:rPr>
      <w:sz w:val="24"/>
    </w:rPr>
  </w:style>
  <w:style w:type="paragraph" w:styleId="Heading4">
    <w:name w:val="heading 4"/>
    <w:basedOn w:val="Heading3"/>
    <w:next w:val="Normal"/>
    <w:qFormat/>
    <w:rsid w:val="00602F8C"/>
    <w:pPr>
      <w:outlineLvl w:val="3"/>
    </w:pPr>
  </w:style>
  <w:style w:type="paragraph" w:styleId="Heading5">
    <w:name w:val="heading 5"/>
    <w:basedOn w:val="Heading3"/>
    <w:next w:val="Normal"/>
    <w:qFormat/>
    <w:rsid w:val="00602F8C"/>
    <w:pPr>
      <w:outlineLvl w:val="4"/>
    </w:pPr>
  </w:style>
  <w:style w:type="paragraph" w:styleId="Heading6">
    <w:name w:val="heading 6"/>
    <w:basedOn w:val="Heading3"/>
    <w:next w:val="Normal"/>
    <w:qFormat/>
    <w:rsid w:val="00602F8C"/>
    <w:pPr>
      <w:outlineLvl w:val="5"/>
    </w:pPr>
  </w:style>
  <w:style w:type="paragraph" w:styleId="Heading7">
    <w:name w:val="heading 7"/>
    <w:basedOn w:val="Heading3"/>
    <w:next w:val="Normal"/>
    <w:qFormat/>
    <w:rsid w:val="00602F8C"/>
    <w:pPr>
      <w:outlineLvl w:val="6"/>
    </w:pPr>
  </w:style>
  <w:style w:type="paragraph" w:styleId="Heading8">
    <w:name w:val="heading 8"/>
    <w:basedOn w:val="Heading3"/>
    <w:next w:val="Normal"/>
    <w:qFormat/>
    <w:rsid w:val="00602F8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2F8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2F8C"/>
    <w:rPr>
      <w:vertAlign w:val="superscript"/>
    </w:rPr>
  </w:style>
  <w:style w:type="paragraph" w:styleId="TOC8">
    <w:name w:val="toc 8"/>
    <w:basedOn w:val="Normal"/>
    <w:next w:val="Normal"/>
    <w:semiHidden/>
    <w:rsid w:val="00602F8C"/>
    <w:pPr>
      <w:tabs>
        <w:tab w:val="left" w:pos="7711"/>
        <w:tab w:val="right" w:leader="dot" w:pos="9725"/>
      </w:tabs>
      <w:ind w:left="6350"/>
    </w:pPr>
  </w:style>
  <w:style w:type="paragraph" w:styleId="TOC7">
    <w:name w:val="toc 7"/>
    <w:basedOn w:val="Normal"/>
    <w:next w:val="Normal"/>
    <w:semiHidden/>
    <w:rsid w:val="00602F8C"/>
    <w:pPr>
      <w:tabs>
        <w:tab w:val="left" w:pos="6350"/>
        <w:tab w:val="right" w:leader="dot" w:pos="9725"/>
      </w:tabs>
      <w:ind w:left="5103"/>
    </w:pPr>
  </w:style>
  <w:style w:type="paragraph" w:styleId="TOC6">
    <w:name w:val="toc 6"/>
    <w:basedOn w:val="TOC4"/>
    <w:next w:val="Normal"/>
    <w:semiHidden/>
    <w:rsid w:val="00602F8C"/>
    <w:pPr>
      <w:ind w:left="3913"/>
    </w:pPr>
  </w:style>
  <w:style w:type="paragraph" w:styleId="TOC4">
    <w:name w:val="toc 4"/>
    <w:basedOn w:val="TOC3"/>
    <w:next w:val="Normal"/>
    <w:semiHidden/>
    <w:rsid w:val="00602F8C"/>
    <w:pPr>
      <w:tabs>
        <w:tab w:val="clear" w:pos="2268"/>
      </w:tabs>
      <w:spacing w:before="80"/>
      <w:ind w:left="3119" w:hanging="851"/>
    </w:pPr>
  </w:style>
  <w:style w:type="paragraph" w:styleId="TOC3">
    <w:name w:val="toc 3"/>
    <w:basedOn w:val="TOC2"/>
    <w:next w:val="Normal"/>
    <w:semiHidden/>
    <w:rsid w:val="00602F8C"/>
    <w:pPr>
      <w:tabs>
        <w:tab w:val="clear" w:pos="1985"/>
        <w:tab w:val="left" w:pos="2268"/>
      </w:tabs>
      <w:ind w:left="2268" w:hanging="2268"/>
    </w:pPr>
  </w:style>
  <w:style w:type="paragraph" w:styleId="TOC2">
    <w:name w:val="toc 2"/>
    <w:basedOn w:val="TOC1"/>
    <w:next w:val="Normal"/>
    <w:semiHidden/>
    <w:rsid w:val="00602F8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2F8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2F8C"/>
    <w:pPr>
      <w:tabs>
        <w:tab w:val="clear" w:pos="2268"/>
        <w:tab w:val="left" w:pos="3062"/>
      </w:tabs>
      <w:ind w:left="3062" w:hanging="3062"/>
    </w:pPr>
  </w:style>
  <w:style w:type="paragraph" w:styleId="Index1">
    <w:name w:val="index 1"/>
    <w:basedOn w:val="Normal"/>
    <w:next w:val="Normal"/>
    <w:semiHidden/>
    <w:rsid w:val="00602F8C"/>
  </w:style>
  <w:style w:type="paragraph" w:styleId="Footer">
    <w:name w:val="footer"/>
    <w:basedOn w:val="Normal"/>
    <w:rsid w:val="00602F8C"/>
    <w:pPr>
      <w:tabs>
        <w:tab w:val="left" w:pos="567"/>
        <w:tab w:val="center" w:pos="3742"/>
        <w:tab w:val="right" w:pos="6974"/>
      </w:tabs>
    </w:pPr>
  </w:style>
  <w:style w:type="paragraph" w:styleId="Header">
    <w:name w:val="header"/>
    <w:basedOn w:val="Normal"/>
    <w:rsid w:val="00602F8C"/>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602F8C"/>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602F8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2F8C"/>
    <w:pPr>
      <w:spacing w:before="120"/>
      <w:ind w:left="1134"/>
    </w:pPr>
  </w:style>
  <w:style w:type="paragraph" w:customStyle="1" w:styleId="TableLegend">
    <w:name w:val="Table_Legend"/>
    <w:basedOn w:val="TableText"/>
    <w:next w:val="Normal"/>
    <w:rsid w:val="00602F8C"/>
    <w:pPr>
      <w:keepNext/>
      <w:tabs>
        <w:tab w:val="left" w:pos="284"/>
        <w:tab w:val="left" w:pos="567"/>
        <w:tab w:val="left" w:pos="851"/>
        <w:tab w:val="left" w:pos="1134"/>
      </w:tabs>
      <w:spacing w:before="120" w:after="0"/>
    </w:pPr>
  </w:style>
  <w:style w:type="paragraph" w:customStyle="1" w:styleId="TableText">
    <w:name w:val="Table_Text"/>
    <w:basedOn w:val="Normal"/>
    <w:rsid w:val="00602F8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2F8C"/>
    <w:pPr>
      <w:spacing w:before="0"/>
    </w:pPr>
    <w:rPr>
      <w:b/>
    </w:rPr>
  </w:style>
  <w:style w:type="paragraph" w:customStyle="1" w:styleId="Table">
    <w:name w:val="Table_#"/>
    <w:basedOn w:val="Normal"/>
    <w:next w:val="TableTitle"/>
    <w:rsid w:val="00602F8C"/>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02F8C"/>
    <w:pPr>
      <w:tabs>
        <w:tab w:val="clear" w:pos="2268"/>
        <w:tab w:val="left" w:pos="2608"/>
        <w:tab w:val="left" w:pos="3345"/>
      </w:tabs>
      <w:spacing w:before="120"/>
      <w:ind w:left="454" w:hanging="454"/>
    </w:pPr>
  </w:style>
  <w:style w:type="paragraph" w:customStyle="1" w:styleId="enumlev2">
    <w:name w:val="enumlev2"/>
    <w:basedOn w:val="enumlev1"/>
    <w:rsid w:val="00602F8C"/>
    <w:pPr>
      <w:tabs>
        <w:tab w:val="left" w:pos="907"/>
      </w:tabs>
      <w:ind w:left="908"/>
    </w:pPr>
  </w:style>
  <w:style w:type="paragraph" w:customStyle="1" w:styleId="enumlev3">
    <w:name w:val="enumlev3"/>
    <w:basedOn w:val="enumlev2"/>
    <w:rsid w:val="00602F8C"/>
    <w:pPr>
      <w:tabs>
        <w:tab w:val="clear" w:pos="1134"/>
        <w:tab w:val="clear" w:pos="1871"/>
        <w:tab w:val="clear" w:pos="2608"/>
        <w:tab w:val="left" w:pos="1361"/>
      </w:tabs>
      <w:ind w:left="1361"/>
    </w:pPr>
  </w:style>
  <w:style w:type="paragraph" w:customStyle="1" w:styleId="Figure">
    <w:name w:val="Figure"/>
    <w:basedOn w:val="Normal"/>
    <w:rsid w:val="00602F8C"/>
    <w:pPr>
      <w:keepNext/>
      <w:keepLines/>
      <w:spacing w:before="240"/>
      <w:jc w:val="center"/>
    </w:pPr>
  </w:style>
  <w:style w:type="paragraph" w:customStyle="1" w:styleId="FigureLegend">
    <w:name w:val="Figure_Legend"/>
    <w:basedOn w:val="TableLegend"/>
    <w:next w:val="Figure0"/>
    <w:rsid w:val="00602F8C"/>
  </w:style>
  <w:style w:type="paragraph" w:customStyle="1" w:styleId="Figure0">
    <w:name w:val="Figure_#"/>
    <w:basedOn w:val="Table"/>
    <w:next w:val="FigureTitle"/>
    <w:rsid w:val="00602F8C"/>
  </w:style>
  <w:style w:type="paragraph" w:customStyle="1" w:styleId="FigureTitle">
    <w:name w:val="Figure_Title"/>
    <w:basedOn w:val="TableTitle"/>
    <w:next w:val="Normal"/>
    <w:rsid w:val="00602F8C"/>
    <w:pPr>
      <w:spacing w:after="720"/>
    </w:pPr>
  </w:style>
  <w:style w:type="paragraph" w:customStyle="1" w:styleId="Annex">
    <w:name w:val="Annex_#"/>
    <w:basedOn w:val="Art"/>
    <w:next w:val="AnnexRef"/>
    <w:rsid w:val="00602F8C"/>
  </w:style>
  <w:style w:type="paragraph" w:customStyle="1" w:styleId="Art">
    <w:name w:val="Art_#"/>
    <w:basedOn w:val="Normal"/>
    <w:next w:val="Arttitle"/>
    <w:rsid w:val="00602F8C"/>
    <w:pPr>
      <w:keepNext/>
      <w:keepLines/>
      <w:spacing w:before="720"/>
      <w:jc w:val="center"/>
    </w:pPr>
    <w:rPr>
      <w:sz w:val="28"/>
    </w:rPr>
  </w:style>
  <w:style w:type="paragraph" w:customStyle="1" w:styleId="Arttitle">
    <w:name w:val="Art_title"/>
    <w:next w:val="Normalaftertitle"/>
    <w:rsid w:val="00602F8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2F8C"/>
    <w:pPr>
      <w:spacing w:before="360"/>
    </w:pPr>
  </w:style>
  <w:style w:type="paragraph" w:customStyle="1" w:styleId="AnnexRef">
    <w:name w:val="Annex_Ref"/>
    <w:basedOn w:val="Normal"/>
    <w:rsid w:val="00602F8C"/>
    <w:pPr>
      <w:jc w:val="center"/>
    </w:pPr>
  </w:style>
  <w:style w:type="paragraph" w:customStyle="1" w:styleId="AnnexTitle">
    <w:name w:val="Annex_Title"/>
    <w:basedOn w:val="Arttitle"/>
    <w:next w:val="Normal"/>
    <w:rsid w:val="00602F8C"/>
    <w:pPr>
      <w:spacing w:after="0"/>
    </w:pPr>
  </w:style>
  <w:style w:type="paragraph" w:customStyle="1" w:styleId="Appendix">
    <w:name w:val="Appendix_#"/>
    <w:basedOn w:val="Art"/>
    <w:next w:val="AppendixTitle"/>
    <w:rsid w:val="00602F8C"/>
  </w:style>
  <w:style w:type="paragraph" w:customStyle="1" w:styleId="AppendixTitle">
    <w:name w:val="Appendix_Title"/>
    <w:basedOn w:val="Arttitle"/>
    <w:next w:val="Normal"/>
    <w:rsid w:val="00602F8C"/>
  </w:style>
  <w:style w:type="paragraph" w:customStyle="1" w:styleId="headfoot">
    <w:name w:val="head_foot"/>
    <w:basedOn w:val="Normal"/>
    <w:next w:val="Normalaftertitle"/>
    <w:rsid w:val="00602F8C"/>
    <w:pPr>
      <w:spacing w:before="0"/>
    </w:pPr>
    <w:rPr>
      <w:color w:val="0000FF"/>
      <w:sz w:val="20"/>
    </w:rPr>
  </w:style>
  <w:style w:type="paragraph" w:customStyle="1" w:styleId="AppendixRef">
    <w:name w:val="Appendix_Ref"/>
    <w:basedOn w:val="AnnexRef"/>
    <w:next w:val="AppendixTitle"/>
    <w:rsid w:val="00602F8C"/>
  </w:style>
  <w:style w:type="paragraph" w:customStyle="1" w:styleId="RefTitle">
    <w:name w:val="Ref_Title"/>
    <w:basedOn w:val="Normal"/>
    <w:next w:val="RefText"/>
    <w:rsid w:val="00602F8C"/>
    <w:pPr>
      <w:spacing w:before="480"/>
      <w:jc w:val="left"/>
    </w:pPr>
    <w:rPr>
      <w:b/>
    </w:rPr>
  </w:style>
  <w:style w:type="paragraph" w:customStyle="1" w:styleId="RefText">
    <w:name w:val="Ref_Text"/>
    <w:basedOn w:val="Normal"/>
    <w:rsid w:val="00602F8C"/>
  </w:style>
  <w:style w:type="paragraph" w:customStyle="1" w:styleId="listitem">
    <w:name w:val="listitem"/>
    <w:basedOn w:val="Normal"/>
    <w:rsid w:val="00602F8C"/>
    <w:pPr>
      <w:keepLines/>
      <w:spacing w:before="0"/>
      <w:jc w:val="left"/>
    </w:pPr>
  </w:style>
  <w:style w:type="paragraph" w:customStyle="1" w:styleId="TableRef">
    <w:name w:val="Table_Ref"/>
    <w:basedOn w:val="Normal"/>
    <w:next w:val="TableTitle"/>
    <w:rsid w:val="00602F8C"/>
    <w:pPr>
      <w:keepNext/>
      <w:spacing w:before="567"/>
      <w:jc w:val="center"/>
    </w:pPr>
    <w:rPr>
      <w:sz w:val="18"/>
    </w:rPr>
  </w:style>
  <w:style w:type="paragraph" w:customStyle="1" w:styleId="Signcountry">
    <w:name w:val="Sign_country"/>
    <w:basedOn w:val="Normal"/>
    <w:next w:val="SignPart"/>
    <w:rsid w:val="00602F8C"/>
    <w:pPr>
      <w:keepNext/>
      <w:keepLines/>
      <w:spacing w:before="240" w:after="57"/>
      <w:jc w:val="left"/>
    </w:pPr>
    <w:rPr>
      <w:b/>
    </w:rPr>
  </w:style>
  <w:style w:type="paragraph" w:customStyle="1" w:styleId="SignPart">
    <w:name w:val="Sign_Part"/>
    <w:basedOn w:val="Signcountry"/>
    <w:rsid w:val="00602F8C"/>
    <w:pPr>
      <w:keepNext w:val="0"/>
      <w:keepLines w:val="0"/>
      <w:spacing w:before="0"/>
      <w:ind w:left="284"/>
    </w:pPr>
    <w:rPr>
      <w:b w:val="0"/>
      <w:smallCaps/>
    </w:rPr>
  </w:style>
  <w:style w:type="paragraph" w:customStyle="1" w:styleId="Chap">
    <w:name w:val="Chap_#"/>
    <w:basedOn w:val="Art"/>
    <w:next w:val="Chaptitle"/>
    <w:rsid w:val="00602F8C"/>
    <w:pPr>
      <w:spacing w:before="1200"/>
    </w:pPr>
    <w:rPr>
      <w:sz w:val="32"/>
    </w:rPr>
  </w:style>
  <w:style w:type="paragraph" w:customStyle="1" w:styleId="Chaptitle">
    <w:name w:val="Chap_title"/>
    <w:basedOn w:val="Arttitle"/>
    <w:next w:val="Art"/>
    <w:rsid w:val="00602F8C"/>
    <w:rPr>
      <w:sz w:val="32"/>
    </w:rPr>
  </w:style>
  <w:style w:type="paragraph" w:customStyle="1" w:styleId="Protfin">
    <w:name w:val="Prot_fin"/>
    <w:basedOn w:val="Normal"/>
    <w:next w:val="Normalaftertitle"/>
    <w:rsid w:val="00602F8C"/>
    <w:pPr>
      <w:pageBreakBefore/>
      <w:spacing w:before="720" w:after="240"/>
      <w:jc w:val="center"/>
    </w:pPr>
    <w:rPr>
      <w:b/>
    </w:rPr>
  </w:style>
  <w:style w:type="paragraph" w:customStyle="1" w:styleId="Prot">
    <w:name w:val="Prot_#"/>
    <w:basedOn w:val="Normal"/>
    <w:next w:val="Protlang"/>
    <w:rsid w:val="00602F8C"/>
    <w:pPr>
      <w:keepNext/>
      <w:spacing w:before="240"/>
      <w:jc w:val="center"/>
    </w:pPr>
  </w:style>
  <w:style w:type="paragraph" w:customStyle="1" w:styleId="Protlang">
    <w:name w:val="Prot_lang"/>
    <w:basedOn w:val="Prot"/>
    <w:next w:val="Protpays"/>
    <w:rsid w:val="00602F8C"/>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2F8C"/>
    <w:pPr>
      <w:framePr w:wrap="auto"/>
      <w:spacing w:before="113" w:line="199" w:lineRule="exact"/>
      <w:jc w:val="left"/>
    </w:pPr>
  </w:style>
  <w:style w:type="paragraph" w:customStyle="1" w:styleId="Prottexte">
    <w:name w:val="Prot_texte"/>
    <w:basedOn w:val="Protlang"/>
    <w:rsid w:val="00602F8C"/>
    <w:pPr>
      <w:keepNext w:val="0"/>
      <w:keepLines w:val="0"/>
      <w:framePr w:wrap="auto"/>
      <w:spacing w:before="113" w:line="199" w:lineRule="exact"/>
      <w:jc w:val="both"/>
    </w:pPr>
    <w:rPr>
      <w:i w:val="0"/>
    </w:rPr>
  </w:style>
  <w:style w:type="paragraph" w:customStyle="1" w:styleId="Protcall">
    <w:name w:val="Prot_call"/>
    <w:basedOn w:val="Prottexte"/>
    <w:next w:val="Prottexte"/>
    <w:rsid w:val="00602F8C"/>
    <w:pPr>
      <w:keepNext/>
      <w:keepLines/>
      <w:framePr w:wrap="auto" w:xAlign="left"/>
      <w:spacing w:before="170"/>
      <w:ind w:left="794"/>
      <w:jc w:val="left"/>
    </w:pPr>
    <w:rPr>
      <w:i/>
    </w:rPr>
  </w:style>
  <w:style w:type="paragraph" w:customStyle="1" w:styleId="Res">
    <w:name w:val="Res_#"/>
    <w:basedOn w:val="Art"/>
    <w:next w:val="Restitle"/>
    <w:rsid w:val="00602F8C"/>
  </w:style>
  <w:style w:type="paragraph" w:customStyle="1" w:styleId="Restitle">
    <w:name w:val="Res_title"/>
    <w:basedOn w:val="Arttitle"/>
    <w:next w:val="headfoot"/>
    <w:rsid w:val="00602F8C"/>
    <w:pPr>
      <w:spacing w:after="120"/>
    </w:pPr>
  </w:style>
  <w:style w:type="paragraph" w:customStyle="1" w:styleId="Rec">
    <w:name w:val="Rec_#"/>
    <w:basedOn w:val="Res"/>
    <w:next w:val="Rectitle"/>
    <w:rsid w:val="00602F8C"/>
  </w:style>
  <w:style w:type="paragraph" w:customStyle="1" w:styleId="Rectitle">
    <w:name w:val="Rec_title"/>
    <w:basedOn w:val="Restitle"/>
    <w:next w:val="headfoot"/>
    <w:rsid w:val="00602F8C"/>
  </w:style>
  <w:style w:type="paragraph" w:customStyle="1" w:styleId="Equation">
    <w:name w:val="Equation"/>
    <w:basedOn w:val="Normal"/>
    <w:rsid w:val="00602F8C"/>
    <w:pPr>
      <w:tabs>
        <w:tab w:val="clear" w:pos="1871"/>
        <w:tab w:val="clear" w:pos="2268"/>
        <w:tab w:val="center" w:pos="4678"/>
        <w:tab w:val="right" w:pos="9356"/>
      </w:tabs>
      <w:jc w:val="left"/>
    </w:pPr>
  </w:style>
  <w:style w:type="paragraph" w:customStyle="1" w:styleId="Note">
    <w:name w:val="Note"/>
    <w:basedOn w:val="Normal"/>
    <w:rsid w:val="00602F8C"/>
    <w:pPr>
      <w:tabs>
        <w:tab w:val="left" w:pos="284"/>
      </w:tabs>
      <w:spacing w:before="160"/>
    </w:pPr>
    <w:rPr>
      <w:sz w:val="20"/>
    </w:rPr>
  </w:style>
  <w:style w:type="paragraph" w:customStyle="1" w:styleId="Signcountry0">
    <w:name w:val="Sign country"/>
    <w:basedOn w:val="Normal"/>
    <w:next w:val="Signpart0"/>
    <w:rsid w:val="00602F8C"/>
    <w:pPr>
      <w:keepNext/>
      <w:keepLines/>
      <w:spacing w:before="240" w:after="57"/>
      <w:jc w:val="left"/>
    </w:pPr>
    <w:rPr>
      <w:b/>
    </w:rPr>
  </w:style>
  <w:style w:type="paragraph" w:customStyle="1" w:styleId="Signpart0">
    <w:name w:val="Sign part"/>
    <w:basedOn w:val="Signcountry0"/>
    <w:rsid w:val="00602F8C"/>
    <w:pPr>
      <w:keepNext w:val="0"/>
      <w:keepLines w:val="0"/>
      <w:spacing w:before="0"/>
      <w:ind w:left="284"/>
    </w:pPr>
    <w:rPr>
      <w:b w:val="0"/>
      <w:smallCaps/>
    </w:rPr>
  </w:style>
  <w:style w:type="paragraph" w:customStyle="1" w:styleId="Section1">
    <w:name w:val="Section_1"/>
    <w:basedOn w:val="Normal"/>
    <w:rsid w:val="00602F8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2F8C"/>
    <w:pPr>
      <w:pageBreakBefore/>
      <w:spacing w:before="720" w:after="240"/>
      <w:jc w:val="center"/>
    </w:pPr>
    <w:rPr>
      <w:b/>
    </w:rPr>
  </w:style>
  <w:style w:type="paragraph" w:customStyle="1" w:styleId="Prot0">
    <w:name w:val="Prot #"/>
    <w:basedOn w:val="Normal"/>
    <w:next w:val="Protlang0"/>
    <w:rsid w:val="00602F8C"/>
    <w:pPr>
      <w:keepNext/>
      <w:spacing w:before="240"/>
      <w:jc w:val="center"/>
    </w:pPr>
  </w:style>
  <w:style w:type="paragraph" w:customStyle="1" w:styleId="Protlang0">
    <w:name w:val="Prot lang"/>
    <w:basedOn w:val="Prot0"/>
    <w:next w:val="Protpays0"/>
    <w:rsid w:val="00602F8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2F8C"/>
    <w:pPr>
      <w:framePr w:wrap="auto"/>
      <w:spacing w:before="113" w:line="199" w:lineRule="exact"/>
      <w:jc w:val="left"/>
    </w:pPr>
  </w:style>
  <w:style w:type="paragraph" w:customStyle="1" w:styleId="Prottexte0">
    <w:name w:val="Prot texte"/>
    <w:basedOn w:val="Protlang0"/>
    <w:rsid w:val="00602F8C"/>
    <w:pPr>
      <w:keepNext w:val="0"/>
      <w:keepLines w:val="0"/>
      <w:framePr w:wrap="auto"/>
      <w:spacing w:before="113" w:line="199" w:lineRule="exact"/>
      <w:jc w:val="both"/>
    </w:pPr>
    <w:rPr>
      <w:i w:val="0"/>
    </w:rPr>
  </w:style>
  <w:style w:type="paragraph" w:customStyle="1" w:styleId="Protcall0">
    <w:name w:val="Prot call"/>
    <w:basedOn w:val="Prottexte0"/>
    <w:next w:val="Prottexte0"/>
    <w:rsid w:val="00602F8C"/>
    <w:pPr>
      <w:keepNext/>
      <w:keepLines/>
      <w:framePr w:wrap="auto" w:xAlign="left"/>
      <w:spacing w:before="170"/>
      <w:ind w:left="794"/>
      <w:jc w:val="left"/>
    </w:pPr>
    <w:rPr>
      <w:i/>
    </w:rPr>
  </w:style>
  <w:style w:type="character" w:styleId="PageNumber">
    <w:name w:val="page number"/>
    <w:basedOn w:val="DefaultParagraphFont"/>
    <w:rsid w:val="00602F8C"/>
  </w:style>
  <w:style w:type="paragraph" w:customStyle="1" w:styleId="TableFin">
    <w:name w:val="Table_Fin"/>
    <w:basedOn w:val="Normal"/>
    <w:rsid w:val="00602F8C"/>
    <w:pPr>
      <w:tabs>
        <w:tab w:val="clear" w:pos="1134"/>
      </w:tabs>
      <w:spacing w:before="0"/>
    </w:pPr>
    <w:rPr>
      <w:sz w:val="12"/>
    </w:rPr>
  </w:style>
  <w:style w:type="paragraph" w:customStyle="1" w:styleId="MEP">
    <w:name w:val="MEP"/>
    <w:basedOn w:val="Normal"/>
    <w:rsid w:val="00602F8C"/>
  </w:style>
  <w:style w:type="paragraph" w:customStyle="1" w:styleId="head">
    <w:name w:val="head"/>
    <w:basedOn w:val="headfoot"/>
    <w:rsid w:val="00602F8C"/>
  </w:style>
  <w:style w:type="paragraph" w:customStyle="1" w:styleId="foot">
    <w:name w:val="foot"/>
    <w:basedOn w:val="headfoot"/>
    <w:rsid w:val="00602F8C"/>
  </w:style>
  <w:style w:type="character" w:customStyle="1" w:styleId="href">
    <w:name w:val="href"/>
    <w:basedOn w:val="DefaultParagraphFont"/>
    <w:rsid w:val="00602F8C"/>
  </w:style>
  <w:style w:type="paragraph" w:customStyle="1" w:styleId="Section2">
    <w:name w:val="Section_2"/>
    <w:basedOn w:val="Section1"/>
    <w:rsid w:val="00602F8C"/>
    <w:pPr>
      <w:jc w:val="left"/>
    </w:pPr>
    <w:rPr>
      <w:b w:val="0"/>
      <w:i/>
    </w:rPr>
  </w:style>
  <w:style w:type="paragraph" w:customStyle="1" w:styleId="Section3">
    <w:name w:val="Section_3"/>
    <w:basedOn w:val="Section1"/>
    <w:rsid w:val="00602F8C"/>
    <w:rPr>
      <w:b w:val="0"/>
    </w:rPr>
  </w:style>
  <w:style w:type="paragraph" w:customStyle="1" w:styleId="EquationLegend">
    <w:name w:val="Equation_Legend"/>
    <w:basedOn w:val="NormalIndent"/>
    <w:rsid w:val="00602F8C"/>
  </w:style>
  <w:style w:type="paragraph" w:customStyle="1" w:styleId="Call">
    <w:name w:val="Call"/>
    <w:basedOn w:val="Normal"/>
    <w:next w:val="Normal"/>
    <w:rsid w:val="00602F8C"/>
    <w:pPr>
      <w:tabs>
        <w:tab w:val="clear" w:pos="1871"/>
        <w:tab w:val="clear" w:pos="2268"/>
      </w:tabs>
      <w:spacing w:before="360"/>
      <w:ind w:left="1134"/>
    </w:pPr>
    <w:rPr>
      <w:i/>
    </w:rPr>
  </w:style>
  <w:style w:type="paragraph" w:customStyle="1" w:styleId="Headingb">
    <w:name w:val="Heading b"/>
    <w:basedOn w:val="Heading3"/>
    <w:rsid w:val="00602F8C"/>
    <w:pPr>
      <w:spacing w:before="400"/>
      <w:ind w:left="0" w:firstLine="0"/>
      <w:outlineLvl w:val="9"/>
    </w:pPr>
  </w:style>
  <w:style w:type="paragraph" w:customStyle="1" w:styleId="TableHead">
    <w:name w:val="Table_Head"/>
    <w:basedOn w:val="TableText"/>
    <w:next w:val="TableText"/>
    <w:rsid w:val="00602F8C"/>
    <w:pPr>
      <w:spacing w:before="80" w:after="80"/>
      <w:jc w:val="center"/>
    </w:pPr>
    <w:rPr>
      <w:b/>
    </w:rPr>
  </w:style>
  <w:style w:type="paragraph" w:customStyle="1" w:styleId="Line">
    <w:name w:val="Line"/>
    <w:basedOn w:val="Normal"/>
    <w:next w:val="Normal"/>
    <w:rsid w:val="00602F8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2F8C"/>
    <w:rPr>
      <w:b w:val="0"/>
      <w:i/>
    </w:rPr>
  </w:style>
  <w:style w:type="paragraph" w:styleId="TableofFigures">
    <w:name w:val="table of figures"/>
    <w:basedOn w:val="Normal"/>
    <w:next w:val="Normal"/>
    <w:semiHidden/>
    <w:rsid w:val="00602F8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2F8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2F8C"/>
    <w:rPr>
      <w:sz w:val="16"/>
    </w:rPr>
  </w:style>
  <w:style w:type="paragraph" w:styleId="CommentText">
    <w:name w:val="annotation text"/>
    <w:basedOn w:val="Normal"/>
    <w:semiHidden/>
    <w:rsid w:val="00602F8C"/>
    <w:rPr>
      <w:sz w:val="20"/>
      <w:lang w:val="fr-FR"/>
    </w:rPr>
  </w:style>
  <w:style w:type="paragraph" w:customStyle="1" w:styleId="Tabletext0">
    <w:name w:val="Table_text"/>
    <w:basedOn w:val="Normal"/>
    <w:rsid w:val="00602F8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2F8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2F8C"/>
    <w:pPr>
      <w:keepNext/>
      <w:spacing w:before="80" w:after="80"/>
      <w:jc w:val="center"/>
    </w:pPr>
    <w:rPr>
      <w:b/>
    </w:rPr>
  </w:style>
  <w:style w:type="character" w:customStyle="1" w:styleId="Artrefdef">
    <w:name w:val="Art_ref_def"/>
    <w:basedOn w:val="DefaultParagraphFont"/>
    <w:rsid w:val="00602F8C"/>
  </w:style>
  <w:style w:type="character" w:customStyle="1" w:styleId="Apprefdef">
    <w:name w:val="App_ref_def"/>
    <w:basedOn w:val="DefaultParagraphFont"/>
    <w:rsid w:val="00602F8C"/>
  </w:style>
  <w:style w:type="character" w:customStyle="1" w:styleId="Resrefdef">
    <w:name w:val="Res_ref_def"/>
    <w:basedOn w:val="DefaultParagraphFont"/>
    <w:rsid w:val="00602F8C"/>
  </w:style>
  <w:style w:type="paragraph" w:customStyle="1" w:styleId="HeaderRegProc">
    <w:name w:val="Header_RegProc"/>
    <w:basedOn w:val="Normal"/>
    <w:rsid w:val="00602F8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2F8C"/>
    <w:pPr>
      <w:tabs>
        <w:tab w:val="clear" w:pos="907"/>
        <w:tab w:val="left" w:pos="1814"/>
      </w:tabs>
      <w:spacing w:before="80"/>
      <w:ind w:left="1815"/>
    </w:pPr>
    <w:rPr>
      <w:lang w:val="fr-CH"/>
    </w:rPr>
  </w:style>
  <w:style w:type="character" w:customStyle="1" w:styleId="href2">
    <w:name w:val="href2"/>
    <w:basedOn w:val="href"/>
    <w:rsid w:val="00602F8C"/>
  </w:style>
  <w:style w:type="character" w:customStyle="1" w:styleId="Style1">
    <w:name w:val="Style1"/>
    <w:basedOn w:val="DefaultParagraphFont"/>
    <w:rsid w:val="00602F8C"/>
  </w:style>
  <w:style w:type="character" w:customStyle="1" w:styleId="Appdef">
    <w:name w:val="App_def"/>
    <w:basedOn w:val="DefaultParagraphFont"/>
    <w:rsid w:val="00602F8C"/>
    <w:rPr>
      <w:b/>
      <w:color w:val="FFCC00"/>
    </w:rPr>
  </w:style>
  <w:style w:type="character" w:customStyle="1" w:styleId="Appref">
    <w:name w:val="App_ref"/>
    <w:basedOn w:val="DefaultParagraphFont"/>
    <w:rsid w:val="00602F8C"/>
    <w:rPr>
      <w:color w:val="3366FF"/>
    </w:rPr>
  </w:style>
  <w:style w:type="character" w:customStyle="1" w:styleId="Artdef">
    <w:name w:val="Art_def"/>
    <w:basedOn w:val="DefaultParagraphFont"/>
    <w:rsid w:val="00602F8C"/>
    <w:rPr>
      <w:b/>
      <w:color w:val="FFCC00"/>
    </w:rPr>
  </w:style>
  <w:style w:type="character" w:customStyle="1" w:styleId="Artref">
    <w:name w:val="Art_ref"/>
    <w:basedOn w:val="DefaultParagraphFont"/>
    <w:rsid w:val="00602F8C"/>
    <w:rPr>
      <w:color w:val="3366FF"/>
    </w:rPr>
  </w:style>
  <w:style w:type="character" w:customStyle="1" w:styleId="Recdef">
    <w:name w:val="Rec_def"/>
    <w:basedOn w:val="DefaultParagraphFont"/>
    <w:rsid w:val="00602F8C"/>
    <w:rPr>
      <w:b/>
      <w:color w:val="FFCC00"/>
    </w:rPr>
  </w:style>
  <w:style w:type="character" w:customStyle="1" w:styleId="Recref">
    <w:name w:val="Rec_ref"/>
    <w:basedOn w:val="DefaultParagraphFont"/>
    <w:rsid w:val="00602F8C"/>
    <w:rPr>
      <w:color w:val="3366FF"/>
    </w:rPr>
  </w:style>
  <w:style w:type="character" w:customStyle="1" w:styleId="Resdef">
    <w:name w:val="Res_def"/>
    <w:basedOn w:val="DefaultParagraphFont"/>
    <w:rsid w:val="00602F8C"/>
    <w:rPr>
      <w:b/>
      <w:color w:val="FFCC00"/>
    </w:rPr>
  </w:style>
  <w:style w:type="character" w:customStyle="1" w:styleId="Resref">
    <w:name w:val="Res_ref"/>
    <w:basedOn w:val="DefaultParagraphFont"/>
    <w:rsid w:val="00602F8C"/>
    <w:rPr>
      <w:color w:val="3366FF"/>
    </w:rPr>
  </w:style>
  <w:style w:type="character" w:customStyle="1" w:styleId="Tableref0">
    <w:name w:val="Table_ref"/>
    <w:basedOn w:val="DefaultParagraphFont"/>
    <w:rsid w:val="00602F8C"/>
    <w:rPr>
      <w:color w:val="3366FF"/>
    </w:rPr>
  </w:style>
  <w:style w:type="character" w:customStyle="1" w:styleId="Appref0">
    <w:name w:val="App#_ref"/>
    <w:basedOn w:val="DefaultParagraphFont"/>
    <w:rsid w:val="00602F8C"/>
  </w:style>
  <w:style w:type="paragraph" w:customStyle="1" w:styleId="Proposal">
    <w:name w:val="Proposal"/>
    <w:basedOn w:val="Normal"/>
    <w:next w:val="Normal"/>
    <w:rsid w:val="00602F8C"/>
    <w:pPr>
      <w:keepNext/>
      <w:spacing w:before="240"/>
      <w:jc w:val="left"/>
    </w:pPr>
    <w:rPr>
      <w:lang w:val="fr-FR"/>
    </w:rPr>
  </w:style>
  <w:style w:type="paragraph" w:customStyle="1" w:styleId="Char">
    <w:name w:val="Char"/>
    <w:basedOn w:val="Normal"/>
    <w:rsid w:val="00BA061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Normalaftertitle0">
    <w:name w:val="Normal_after_title"/>
    <w:basedOn w:val="Normal"/>
    <w:next w:val="Normal"/>
    <w:rsid w:val="00A20DDD"/>
    <w:pPr>
      <w:tabs>
        <w:tab w:val="clear" w:pos="1134"/>
        <w:tab w:val="clear" w:pos="1871"/>
        <w:tab w:val="clear" w:pos="2268"/>
        <w:tab w:val="left" w:pos="794"/>
        <w:tab w:val="left" w:pos="1191"/>
        <w:tab w:val="left" w:pos="1588"/>
        <w:tab w:val="left" w:pos="1985"/>
      </w:tabs>
      <w:spacing w:before="360"/>
      <w:jc w:val="left"/>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7D5348"/>
    <w:rPr>
      <w:lang w:val="en-GB" w:eastAsia="en-US"/>
    </w:rPr>
  </w:style>
  <w:style w:type="table" w:styleId="TableGrid">
    <w:name w:val="Table Grid"/>
    <w:basedOn w:val="TableNormal"/>
    <w:rsid w:val="008A4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legend0">
    <w:name w:val="Equation_legend"/>
    <w:basedOn w:val="Normal"/>
    <w:rsid w:val="00902D5B"/>
    <w:pPr>
      <w:tabs>
        <w:tab w:val="clear" w:pos="1134"/>
        <w:tab w:val="clear" w:pos="1871"/>
        <w:tab w:val="clear" w:pos="2268"/>
        <w:tab w:val="right" w:pos="1814"/>
        <w:tab w:val="left" w:pos="1985"/>
      </w:tabs>
      <w:spacing w:before="80"/>
      <w:ind w:left="1985" w:hanging="1985"/>
    </w:pPr>
    <w:rPr>
      <w:rFonts w:eastAsia="Times New Roman"/>
    </w:rPr>
  </w:style>
  <w:style w:type="paragraph" w:customStyle="1" w:styleId="ArtNo">
    <w:name w:val="Art_No"/>
    <w:basedOn w:val="Normal"/>
    <w:next w:val="Arttitle"/>
    <w:rsid w:val="00EC6453"/>
    <w:pPr>
      <w:keepNext/>
      <w:keepLines/>
      <w:tabs>
        <w:tab w:val="clear" w:pos="1134"/>
        <w:tab w:val="clear" w:pos="1871"/>
        <w:tab w:val="clear" w:pos="2268"/>
        <w:tab w:val="left" w:pos="794"/>
        <w:tab w:val="left" w:pos="1191"/>
        <w:tab w:val="left" w:pos="1588"/>
        <w:tab w:val="left" w:pos="1985"/>
      </w:tabs>
      <w:spacing w:before="480"/>
      <w:jc w:val="center"/>
    </w:pPr>
    <w:rPr>
      <w:rFonts w:eastAsia="SimSun"/>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AC418-A18B-4AB6-99EB-FDF145ADA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285</TotalTime>
  <Pages>16</Pages>
  <Words>3923</Words>
  <Characters>22362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AP30B</dc:subject>
  <dc:creator>Composition des Publications</dc:creator>
  <cp:keywords>FOLIOS:  1  -  6 (bl)</cp:keywords>
  <dc:description>Edition 2009: 10.02.2009/SdN_x000d_
Corr.:  24.02.2009/DD  (dict. ok)</dc:description>
  <cp:lastModifiedBy>Al-Yammouni, Hala</cp:lastModifiedBy>
  <cp:revision>85</cp:revision>
  <cp:lastPrinted>2023-07-07T15:18:00Z</cp:lastPrinted>
  <dcterms:created xsi:type="dcterms:W3CDTF">2016-11-10T16:42:00Z</dcterms:created>
  <dcterms:modified xsi:type="dcterms:W3CDTF">2023-07-07T15:28:00Z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