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D025F" w14:textId="77777777" w:rsidR="00B43B9D" w:rsidRPr="0085599A" w:rsidRDefault="00B43B9D" w:rsidP="0085599A">
      <w:pPr>
        <w:pStyle w:val="Heading1"/>
        <w:spacing w:before="300"/>
        <w:ind w:left="0" w:firstLine="0"/>
        <w:jc w:val="center"/>
      </w:pPr>
      <w:r w:rsidRPr="0085599A">
        <w:t>Rules concerning</w:t>
      </w:r>
    </w:p>
    <w:p w14:paraId="15F0AA37" w14:textId="2CA9945F" w:rsidR="00B43B9D" w:rsidRDefault="00B43B9D">
      <w:pPr>
        <w:pStyle w:val="Heading2"/>
        <w:jc w:val="center"/>
      </w:pPr>
      <w:r w:rsidRPr="0085599A">
        <w:t xml:space="preserve">APPENDIX </w:t>
      </w:r>
      <w:r w:rsidRPr="0085599A">
        <w:rPr>
          <w:rStyle w:val="href2"/>
        </w:rPr>
        <w:t>27</w:t>
      </w:r>
      <w:r w:rsidRPr="0085599A">
        <w:t xml:space="preserve"> to the RR</w:t>
      </w:r>
    </w:p>
    <w:p w14:paraId="4CBEC032" w14:textId="77777777" w:rsidR="0085599A" w:rsidRPr="0085599A" w:rsidRDefault="0085599A" w:rsidP="0085599A">
      <w:pPr>
        <w:spacing w:before="0"/>
      </w:pPr>
    </w:p>
    <w:p w14:paraId="4CE00B31" w14:textId="77777777" w:rsidR="00B43B9D" w:rsidRPr="0085599A" w:rsidRDefault="00B43B9D">
      <w:pPr>
        <w:pStyle w:val="Heading8"/>
      </w:pPr>
      <w:r w:rsidRPr="0085599A">
        <w:t>27</w:t>
      </w:r>
      <w:r w:rsidRPr="0085599A">
        <w:rPr>
          <w:b w:val="0"/>
        </w:rPr>
        <w:t>/15</w:t>
      </w:r>
    </w:p>
    <w:p w14:paraId="4A1A2626" w14:textId="77777777" w:rsidR="00B43B9D" w:rsidRPr="0085599A" w:rsidRDefault="00B43B9D" w:rsidP="0085599A">
      <w:r w:rsidRPr="0085599A">
        <w:t>This provision specifies that the use of channels derived from the frequencies indicated in No. </w:t>
      </w:r>
      <w:r w:rsidRPr="0085599A">
        <w:rPr>
          <w:rStyle w:val="Artref"/>
          <w:b/>
          <w:bCs/>
          <w:color w:val="000000"/>
        </w:rPr>
        <w:t>27</w:t>
      </w:r>
      <w:r w:rsidRPr="0085599A">
        <w:t xml:space="preserve">/18 for the various classes of emission other than J3E and H2B will be subject to special arrangements by the administrations concerned and affected. In this connection, and having in mind the spirit of Resolution </w:t>
      </w:r>
      <w:r w:rsidRPr="0085599A">
        <w:rPr>
          <w:rStyle w:val="Resref"/>
          <w:b/>
          <w:bCs/>
          <w:color w:val="000000"/>
        </w:rPr>
        <w:t>713 (WRC-95)</w:t>
      </w:r>
      <w:r w:rsidR="00B7620D">
        <w:rPr>
          <w:rStyle w:val="FootnoteReference"/>
          <w:b/>
          <w:bCs/>
        </w:rPr>
        <w:footnoteReference w:customMarkFollows="1" w:id="1"/>
        <w:t>*</w:t>
      </w:r>
      <w:r w:rsidRPr="0085599A">
        <w:t>, the Board considers as a valid “special arrangement by the administrations concerned” any formal action by the International Civil Aviation Organization (ICAO) which results in Standards and Recommended Practices (SARPs), which are approved by the ICAO in accordance with its procedures and which are communicated to the ITU accordingly.</w:t>
      </w:r>
    </w:p>
    <w:p w14:paraId="6836675A" w14:textId="77777777" w:rsidR="00B43B9D" w:rsidRPr="0085599A" w:rsidRDefault="00B43B9D">
      <w:pPr>
        <w:pStyle w:val="Heading8"/>
      </w:pPr>
      <w:r w:rsidRPr="0085599A">
        <w:t>27</w:t>
      </w:r>
      <w:r w:rsidRPr="0085599A">
        <w:rPr>
          <w:b w:val="0"/>
          <w:bCs/>
        </w:rPr>
        <w:t>/</w:t>
      </w:r>
      <w:r w:rsidRPr="0085599A">
        <w:rPr>
          <w:rStyle w:val="href"/>
          <w:b w:val="0"/>
          <w:bCs/>
        </w:rPr>
        <w:t>1</w:t>
      </w:r>
      <w:r w:rsidRPr="0085599A">
        <w:rPr>
          <w:b w:val="0"/>
        </w:rPr>
        <w:t>8</w:t>
      </w:r>
    </w:p>
    <w:p w14:paraId="0A27E8F3" w14:textId="77777777" w:rsidR="00B43B9D" w:rsidRPr="0085599A" w:rsidRDefault="00B43B9D" w:rsidP="00821291">
      <w:r w:rsidRPr="0085599A">
        <w:t>1</w:t>
      </w:r>
      <w:r w:rsidRPr="0085599A">
        <w:tab/>
        <w:t xml:space="preserve">The list of </w:t>
      </w:r>
      <w:proofErr w:type="gramStart"/>
      <w:r w:rsidRPr="0085599A">
        <w:t>carrier</w:t>
      </w:r>
      <w:proofErr w:type="gramEnd"/>
      <w:r w:rsidRPr="0085599A">
        <w:t xml:space="preserve"> (reference) frequencies, referred to in this provision contains five frequencies (21</w:t>
      </w:r>
      <w:r w:rsidRPr="0085599A">
        <w:rPr>
          <w:rFonts w:ascii="Tms Rmn" w:hAnsi="Tms Rmn"/>
          <w:sz w:val="12"/>
        </w:rPr>
        <w:t> </w:t>
      </w:r>
      <w:r w:rsidRPr="0085599A">
        <w:t>925 kHz, 21</w:t>
      </w:r>
      <w:r w:rsidRPr="0085599A">
        <w:rPr>
          <w:rFonts w:ascii="Tms Rmn" w:hAnsi="Tms Rmn"/>
          <w:sz w:val="12"/>
        </w:rPr>
        <w:t> </w:t>
      </w:r>
      <w:r w:rsidRPr="0085599A">
        <w:t>928 kHz, 21</w:t>
      </w:r>
      <w:r w:rsidRPr="0085599A">
        <w:rPr>
          <w:rFonts w:ascii="Tms Rmn" w:hAnsi="Tms Rmn"/>
          <w:sz w:val="12"/>
        </w:rPr>
        <w:t> </w:t>
      </w:r>
      <w:r w:rsidRPr="0085599A">
        <w:t>931 kHz, 21</w:t>
      </w:r>
      <w:r w:rsidRPr="0085599A">
        <w:rPr>
          <w:rFonts w:ascii="Tms Rmn" w:hAnsi="Tms Rmn"/>
          <w:sz w:val="12"/>
        </w:rPr>
        <w:t> </w:t>
      </w:r>
      <w:r w:rsidRPr="0085599A">
        <w:t>934 kHz and 21</w:t>
      </w:r>
      <w:r w:rsidRPr="0085599A">
        <w:rPr>
          <w:rFonts w:ascii="Tms Rmn" w:hAnsi="Tms Rmn"/>
          <w:sz w:val="12"/>
        </w:rPr>
        <w:t> </w:t>
      </w:r>
      <w:r w:rsidRPr="0085599A">
        <w:t xml:space="preserve">937 kHz), which are not allotted to any of the allotment areas defined in Appendix </w:t>
      </w:r>
      <w:r w:rsidRPr="0085599A">
        <w:rPr>
          <w:rStyle w:val="Appref"/>
          <w:b/>
          <w:bCs/>
          <w:color w:val="000000"/>
        </w:rPr>
        <w:t>27</w:t>
      </w:r>
      <w:r w:rsidRPr="0085599A">
        <w:t xml:space="preserve">. The Board considers that these frequencies are available to any administration, for such use as it may consider appropriate, </w:t>
      </w:r>
      <w:proofErr w:type="gramStart"/>
      <w:r w:rsidRPr="0085599A">
        <w:t>provided that</w:t>
      </w:r>
      <w:proofErr w:type="gramEnd"/>
      <w:r w:rsidRPr="0085599A">
        <w:t xml:space="preserve"> it is in accorda</w:t>
      </w:r>
      <w:r w:rsidR="00821291">
        <w:t>nce with the definition of the a</w:t>
      </w:r>
      <w:r w:rsidRPr="0085599A">
        <w:t xml:space="preserve">eronautical </w:t>
      </w:r>
      <w:r w:rsidR="00821291">
        <w:t>m</w:t>
      </w:r>
      <w:r w:rsidRPr="0085599A">
        <w:t xml:space="preserve">obile (R) </w:t>
      </w:r>
      <w:r w:rsidR="00821291">
        <w:t>s</w:t>
      </w:r>
      <w:r w:rsidRPr="0085599A">
        <w:t>ervice, as given in No. </w:t>
      </w:r>
      <w:r w:rsidRPr="0085599A">
        <w:rPr>
          <w:rStyle w:val="Artref"/>
          <w:b/>
          <w:bCs/>
          <w:color w:val="000000"/>
        </w:rPr>
        <w:t>1.33</w:t>
      </w:r>
      <w:r w:rsidRPr="0085599A">
        <w:t>.</w:t>
      </w:r>
    </w:p>
    <w:p w14:paraId="3820726B" w14:textId="77777777" w:rsidR="00B43B9D" w:rsidRPr="0085599A" w:rsidRDefault="00B43B9D">
      <w:r w:rsidRPr="0085599A">
        <w:t>2</w:t>
      </w:r>
      <w:r w:rsidRPr="0085599A">
        <w:tab/>
        <w:t xml:space="preserve">In the examinations referred to in No. </w:t>
      </w:r>
      <w:r w:rsidRPr="0085599A">
        <w:rPr>
          <w:rStyle w:val="Artref"/>
          <w:b/>
          <w:bCs/>
          <w:color w:val="000000"/>
        </w:rPr>
        <w:t>11.34</w:t>
      </w:r>
      <w:r w:rsidRPr="0085599A">
        <w:t xml:space="preserve">, the Bureau will examine the relevant notices, related to any of these frequencies, only with respect to their conformity with the technical principles of Appendix </w:t>
      </w:r>
      <w:r w:rsidRPr="0085599A">
        <w:rPr>
          <w:rStyle w:val="Appref"/>
          <w:b/>
          <w:bCs/>
          <w:color w:val="000000"/>
        </w:rPr>
        <w:t>27</w:t>
      </w:r>
      <w:r w:rsidRPr="0085599A">
        <w:t xml:space="preserve"> (channelling arrangement, bandwidth, class of emission, power). When these examinations lead to a favourable finding, the assignment shall be recorded in the Master Register. When the finding is unfavourable, the notice shall be returned to the notifying administration, with an indication of the appropriate action.</w:t>
      </w:r>
    </w:p>
    <w:p w14:paraId="4FD238EE" w14:textId="77777777" w:rsidR="00B43B9D" w:rsidRPr="0085599A" w:rsidRDefault="00B43B9D">
      <w:pPr>
        <w:pStyle w:val="Heading8"/>
      </w:pPr>
      <w:r w:rsidRPr="0085599A">
        <w:t>27</w:t>
      </w:r>
      <w:r w:rsidRPr="0085599A">
        <w:rPr>
          <w:b w:val="0"/>
        </w:rPr>
        <w:t>/19</w:t>
      </w:r>
    </w:p>
    <w:p w14:paraId="4EDED5EE" w14:textId="77777777" w:rsidR="00B43B9D" w:rsidRPr="0085599A" w:rsidRDefault="00B43B9D" w:rsidP="0085599A">
      <w:r w:rsidRPr="0085599A">
        <w:t>This provision specifies the role of the ICAO in performing voluntary coordination (“should”) in the operational use of the frequencies. The Board considers such a coordination as an internal ICAO activity, intended to conclude operational agreements between th</w:t>
      </w:r>
      <w:r w:rsidR="00821291">
        <w:t>e international operators (e.g.</w:t>
      </w:r>
      <w:r w:rsidRPr="0085599A">
        <w:t xml:space="preserve"> </w:t>
      </w:r>
      <w:proofErr w:type="gramStart"/>
      <w:r w:rsidRPr="0085599A">
        <w:t>time sharing</w:t>
      </w:r>
      <w:proofErr w:type="gramEnd"/>
      <w:r w:rsidRPr="0085599A">
        <w:t xml:space="preserve"> arrangement). Therefore, the Bureau will not </w:t>
      </w:r>
      <w:proofErr w:type="gramStart"/>
      <w:r w:rsidRPr="0085599A">
        <w:t>take into account</w:t>
      </w:r>
      <w:proofErr w:type="gramEnd"/>
      <w:r w:rsidRPr="0085599A">
        <w:t xml:space="preserve"> such agreements between operators, unless they are communicated to the Bureau by their national telecommunication administrations.</w:t>
      </w:r>
    </w:p>
    <w:p w14:paraId="55C1F2A3" w14:textId="77777777" w:rsidR="00B43B9D" w:rsidRPr="0085599A" w:rsidRDefault="00B43B9D">
      <w:pPr>
        <w:pStyle w:val="Heading8"/>
      </w:pPr>
      <w:r w:rsidRPr="0085599A">
        <w:br w:type="page"/>
      </w:r>
      <w:r w:rsidRPr="0085599A">
        <w:lastRenderedPageBreak/>
        <w:t>27</w:t>
      </w:r>
      <w:r w:rsidRPr="0085599A">
        <w:rPr>
          <w:b w:val="0"/>
        </w:rPr>
        <w:t>/58</w:t>
      </w:r>
    </w:p>
    <w:p w14:paraId="0C8635A1" w14:textId="77777777" w:rsidR="00B43B9D" w:rsidRPr="0085599A" w:rsidRDefault="00B43B9D" w:rsidP="001D4287">
      <w:r w:rsidRPr="0085599A">
        <w:t xml:space="preserve">This provision lists the permissible classes of emission on the channels of Appendix </w:t>
      </w:r>
      <w:r w:rsidRPr="0085599A">
        <w:rPr>
          <w:rStyle w:val="Appref"/>
          <w:b/>
          <w:bCs/>
          <w:color w:val="000000"/>
        </w:rPr>
        <w:t>27</w:t>
      </w:r>
      <w:r w:rsidRPr="0085599A">
        <w:t xml:space="preserve">, and stipulates, amongst other emissions, the possibility of using </w:t>
      </w:r>
      <w:r w:rsidRPr="00F71006">
        <w:rPr>
          <w:i/>
          <w:iCs/>
        </w:rPr>
        <w:t>“other transmissions such as automatic data transmission, single sideband, suppressed carrier”</w:t>
      </w:r>
      <w:r w:rsidRPr="0085599A">
        <w:t xml:space="preserve">. The class of emission listed against this latter description is JXX (former designation A9J). In this respect, the Board considers that any single sideband (SSB) (suppressed carrier) class of emission is authorized on the channels of Appendix </w:t>
      </w:r>
      <w:r w:rsidRPr="0085599A">
        <w:rPr>
          <w:rStyle w:val="Appref"/>
          <w:b/>
          <w:bCs/>
          <w:color w:val="000000"/>
        </w:rPr>
        <w:t>27</w:t>
      </w:r>
      <w:r w:rsidRPr="0085599A">
        <w:t xml:space="preserve"> (e.g. J2B, J2D, J7B, J7D, J9B, J9D, etc.), provided that the following conditions are satisfied:</w:t>
      </w:r>
    </w:p>
    <w:p w14:paraId="13C40FDF" w14:textId="77777777" w:rsidR="00B43B9D" w:rsidRPr="0085599A" w:rsidRDefault="00B43B9D" w:rsidP="0085599A">
      <w:pPr>
        <w:pStyle w:val="enumlev1"/>
      </w:pPr>
      <w:r w:rsidRPr="0085599A">
        <w:t>–</w:t>
      </w:r>
      <w:r w:rsidRPr="0085599A">
        <w:tab/>
        <w:t xml:space="preserve">the reference frequency of the concerned transmission coincides with a reference frequency indicated in the list of </w:t>
      </w:r>
      <w:proofErr w:type="gramStart"/>
      <w:r w:rsidRPr="0085599A">
        <w:t>carrier</w:t>
      </w:r>
      <w:proofErr w:type="gramEnd"/>
      <w:r w:rsidRPr="0085599A">
        <w:t xml:space="preserve"> (reference) frequencies (No.</w:t>
      </w:r>
      <w:r w:rsidR="0085599A" w:rsidRPr="0085599A">
        <w:t> </w:t>
      </w:r>
      <w:r w:rsidRPr="0085599A">
        <w:rPr>
          <w:rStyle w:val="Artref"/>
          <w:b/>
          <w:bCs/>
          <w:color w:val="000000"/>
        </w:rPr>
        <w:t>27</w:t>
      </w:r>
      <w:r w:rsidRPr="0085599A">
        <w:t>/18),</w:t>
      </w:r>
    </w:p>
    <w:p w14:paraId="63A1A232" w14:textId="77777777" w:rsidR="00B43B9D" w:rsidRPr="0085599A" w:rsidRDefault="00B43B9D" w:rsidP="001D4287">
      <w:pPr>
        <w:pStyle w:val="enumlev1"/>
      </w:pPr>
      <w:r w:rsidRPr="0085599A">
        <w:t>–</w:t>
      </w:r>
      <w:r w:rsidRPr="0085599A">
        <w:tab/>
        <w:t>the occupied bandwidth of other authorized emissions does not exceed the upper limit of J3E emissions (No.</w:t>
      </w:r>
      <w:r w:rsidR="0085599A" w:rsidRPr="0085599A">
        <w:t> </w:t>
      </w:r>
      <w:r w:rsidRPr="0085599A">
        <w:rPr>
          <w:rStyle w:val="Artref"/>
          <w:b/>
          <w:bCs/>
          <w:color w:val="000000"/>
        </w:rPr>
        <w:t>27</w:t>
      </w:r>
      <w:r w:rsidRPr="0085599A">
        <w:t>/12), i.e. 2</w:t>
      </w:r>
      <w:r w:rsidRPr="0085599A">
        <w:rPr>
          <w:rFonts w:ascii="Tms Rmn" w:hAnsi="Tms Rmn"/>
          <w:sz w:val="12"/>
        </w:rPr>
        <w:t> </w:t>
      </w:r>
      <w:r w:rsidRPr="0085599A">
        <w:t>800</w:t>
      </w:r>
      <w:r w:rsidR="0085599A" w:rsidRPr="0085599A">
        <w:t> </w:t>
      </w:r>
      <w:r w:rsidRPr="0085599A">
        <w:t xml:space="preserve">Hz, </w:t>
      </w:r>
    </w:p>
    <w:p w14:paraId="4AD83D3E" w14:textId="77777777" w:rsidR="00B43B9D" w:rsidRPr="0085599A" w:rsidRDefault="00B43B9D">
      <w:pPr>
        <w:pStyle w:val="enumlev1"/>
      </w:pPr>
      <w:r w:rsidRPr="0085599A">
        <w:t>–</w:t>
      </w:r>
      <w:r w:rsidRPr="0085599A">
        <w:tab/>
        <w:t>the assigned frequency is at a value 1</w:t>
      </w:r>
      <w:r w:rsidRPr="0085599A">
        <w:rPr>
          <w:rFonts w:ascii="Tms Rmn" w:hAnsi="Tms Rmn"/>
          <w:sz w:val="12"/>
        </w:rPr>
        <w:t> </w:t>
      </w:r>
      <w:r w:rsidRPr="0085599A">
        <w:t>400 Hz above the carrier (reference) frequency (No. </w:t>
      </w:r>
      <w:r w:rsidRPr="0085599A">
        <w:rPr>
          <w:rStyle w:val="Artref"/>
          <w:b/>
          <w:bCs/>
          <w:color w:val="000000"/>
        </w:rPr>
        <w:t>27</w:t>
      </w:r>
      <w:r w:rsidRPr="0085599A">
        <w:t>/75).</w:t>
      </w:r>
    </w:p>
    <w:p w14:paraId="64B24EA2" w14:textId="77777777" w:rsidR="00B43B9D" w:rsidRPr="0085599A" w:rsidRDefault="00B43B9D"/>
    <w:p w14:paraId="277F9843" w14:textId="77777777" w:rsidR="00B43B9D" w:rsidRPr="0085599A" w:rsidRDefault="00B43B9D">
      <w:pPr>
        <w:jc w:val="center"/>
      </w:pPr>
      <w:r w:rsidRPr="0085599A">
        <w:t>____________________</w:t>
      </w:r>
    </w:p>
    <w:p w14:paraId="6500FC08" w14:textId="77777777" w:rsidR="00B43B9D" w:rsidRPr="0085599A" w:rsidRDefault="00B43B9D" w:rsidP="0085599A"/>
    <w:p w14:paraId="71D1B9DC" w14:textId="77777777" w:rsidR="00B43B9D" w:rsidRPr="0085599A" w:rsidRDefault="00B43B9D" w:rsidP="0085599A"/>
    <w:p w14:paraId="15D42FE6" w14:textId="77777777" w:rsidR="00B43B9D" w:rsidRPr="0085599A" w:rsidRDefault="00B43B9D" w:rsidP="0085599A"/>
    <w:p w14:paraId="083E5184" w14:textId="77777777" w:rsidR="00B43B9D" w:rsidRPr="0085599A" w:rsidRDefault="00B43B9D" w:rsidP="0085599A"/>
    <w:p w14:paraId="59C9E8F4" w14:textId="77777777" w:rsidR="00B43B9D" w:rsidRPr="0085599A" w:rsidRDefault="00B43B9D" w:rsidP="0085599A"/>
    <w:p w14:paraId="31FAB4BB" w14:textId="77777777" w:rsidR="00B43B9D" w:rsidRPr="0085599A" w:rsidRDefault="00B43B9D" w:rsidP="0085599A"/>
    <w:p w14:paraId="79F42679" w14:textId="77777777" w:rsidR="00B43B9D" w:rsidRPr="0085599A" w:rsidRDefault="00B43B9D" w:rsidP="0085599A"/>
    <w:p w14:paraId="2674E72B" w14:textId="77777777" w:rsidR="00B43B9D" w:rsidRPr="0085599A" w:rsidRDefault="00B43B9D" w:rsidP="0085599A"/>
    <w:p w14:paraId="6DD53628" w14:textId="77777777" w:rsidR="00B43B9D" w:rsidRPr="0085599A" w:rsidRDefault="00B43B9D" w:rsidP="0085599A"/>
    <w:p w14:paraId="278B9F0F" w14:textId="77777777" w:rsidR="00B43B9D" w:rsidRPr="0085599A" w:rsidRDefault="00B43B9D" w:rsidP="0085599A"/>
    <w:p w14:paraId="3261C61C" w14:textId="77777777" w:rsidR="00B43B9D" w:rsidRPr="0085599A" w:rsidRDefault="00B43B9D" w:rsidP="0085599A"/>
    <w:p w14:paraId="6BF9FAD5" w14:textId="77777777" w:rsidR="00B43B9D" w:rsidRPr="0085599A" w:rsidRDefault="00B43B9D" w:rsidP="0085599A"/>
    <w:p w14:paraId="7018B556" w14:textId="77777777" w:rsidR="00B43B9D" w:rsidRPr="0085599A" w:rsidRDefault="00B43B9D" w:rsidP="0085599A"/>
    <w:p w14:paraId="7EF19D19" w14:textId="77777777" w:rsidR="00B43B9D" w:rsidRPr="0085599A" w:rsidRDefault="00B43B9D" w:rsidP="0085599A"/>
    <w:p w14:paraId="1624C7D6" w14:textId="77777777" w:rsidR="00B43B9D" w:rsidRPr="0085599A" w:rsidRDefault="00B43B9D" w:rsidP="0085599A">
      <w:pPr>
        <w:sectPr w:rsidR="00B43B9D" w:rsidRPr="0085599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C132B0B" w14:textId="77777777" w:rsidR="00B43B9D" w:rsidRPr="0085599A" w:rsidRDefault="00B43B9D" w:rsidP="0085599A"/>
    <w:sectPr w:rsidR="00B43B9D" w:rsidRPr="0085599A" w:rsidSect="0085599A">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CA95A" w14:textId="77777777" w:rsidR="00DE47C6" w:rsidRDefault="00DE47C6">
      <w:r>
        <w:separator/>
      </w:r>
    </w:p>
  </w:endnote>
  <w:endnote w:type="continuationSeparator" w:id="0">
    <w:p w14:paraId="156D9C79" w14:textId="77777777" w:rsidR="00DE47C6" w:rsidRDefault="00DE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5F858" w14:textId="77777777" w:rsidR="00B43B9D" w:rsidRDefault="00B4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17B8" w14:textId="77777777" w:rsidR="00DE47C6" w:rsidRDefault="00DE47C6">
      <w:r>
        <w:rPr>
          <w:b/>
        </w:rPr>
        <w:t>_______________</w:t>
      </w:r>
    </w:p>
  </w:footnote>
  <w:footnote w:type="continuationSeparator" w:id="0">
    <w:p w14:paraId="62187548" w14:textId="77777777" w:rsidR="00DE47C6" w:rsidRDefault="00DE47C6">
      <w:r>
        <w:continuationSeparator/>
      </w:r>
    </w:p>
  </w:footnote>
  <w:footnote w:id="1">
    <w:p w14:paraId="607E9E90" w14:textId="77777777" w:rsidR="00B7620D" w:rsidRPr="009314A3" w:rsidRDefault="00B7620D" w:rsidP="00B7620D">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14:paraId="5FA3403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D67238" w14:textId="62B7A10E" w:rsidR="00B43B9D" w:rsidRDefault="00B43B9D">
          <w:pPr>
            <w:pStyle w:val="HeaderRegProc"/>
          </w:pPr>
          <w:r>
            <w:t>Part A</w:t>
          </w:r>
          <w:r w:rsidR="00B7620D">
            <w:fldChar w:fldCharType="begin"/>
          </w:r>
          <w:r w:rsidR="00B7620D">
            <w:instrText>styleref href</w:instrText>
          </w:r>
          <w:r w:rsidR="00B7620D">
            <w:fldChar w:fldCharType="separate"/>
          </w:r>
          <w:r w:rsidR="00F71006">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E89200" w14:textId="5E7CFBC3" w:rsidR="00B43B9D" w:rsidRDefault="00F71006">
          <w:pPr>
            <w:pStyle w:val="HeaderRegProc"/>
            <w:rPr>
              <w:lang w:val="fr-FR"/>
            </w:rPr>
          </w:pPr>
          <w:r>
            <w:fldChar w:fldCharType="begin"/>
          </w:r>
          <w:r>
            <w:instrText xml:space="preserve"> DOCPROPERTY "Header1" \* MERGEFORMAT </w:instrText>
          </w:r>
          <w:r>
            <w:fldChar w:fldCharType="separate"/>
          </w:r>
          <w:r w:rsidR="00B23DBB">
            <w:t>AP</w:t>
          </w:r>
          <w:r>
            <w:fldChar w:fldCharType="end"/>
          </w:r>
          <w:r w:rsidR="00B7620D">
            <w:fldChar w:fldCharType="begin"/>
          </w:r>
          <w:r w:rsidR="00B7620D">
            <w:instrText>styleref href2</w:instrText>
          </w:r>
          <w:r w:rsidR="00B7620D">
            <w:fldChar w:fldCharType="separate"/>
          </w:r>
          <w:r>
            <w:rPr>
              <w:noProof/>
            </w:rPr>
            <w:t>27</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360B07" w14:textId="77777777" w:rsidR="00B43B9D" w:rsidRDefault="00B43B9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22CED">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51DD4B" w14:textId="31740614" w:rsidR="00B43B9D" w:rsidRDefault="00B43B9D">
          <w:pPr>
            <w:pStyle w:val="HeaderRegProc"/>
            <w:rPr>
              <w:lang w:val="fr-CH"/>
            </w:rPr>
          </w:pPr>
          <w:proofErr w:type="gramStart"/>
          <w:r>
            <w:rPr>
              <w:lang w:val="fr-CH"/>
            </w:rPr>
            <w:t>rev</w:t>
          </w:r>
          <w:proofErr w:type="gramEnd"/>
          <w:r>
            <w:rPr>
              <w:lang w:val="fr-CH"/>
            </w:rPr>
            <w:t>.</w:t>
          </w:r>
          <w:r w:rsidR="00A3079E">
            <w:rPr>
              <w:lang w:val="fr-CH"/>
            </w:rPr>
            <w:t xml:space="preserve"> </w:t>
          </w:r>
          <w:r w:rsidR="00F71006">
            <w:fldChar w:fldCharType="begin"/>
          </w:r>
          <w:r w:rsidR="00F71006">
            <w:instrText xml:space="preserve"> DOCPROPERTY "Header10" \* MERGEFORMAT </w:instrText>
          </w:r>
          <w:r w:rsidR="00F71006">
            <w:fldChar w:fldCharType="separate"/>
          </w:r>
          <w:r w:rsidR="00B23DBB" w:rsidRPr="00B23DBB">
            <w:rPr>
              <w:lang w:val="fr-CH"/>
            </w:rPr>
            <w:t>-</w:t>
          </w:r>
          <w:r w:rsidR="00F71006">
            <w:rPr>
              <w:lang w:val="fr-CH"/>
            </w:rPr>
            <w:fldChar w:fldCharType="end"/>
          </w:r>
        </w:p>
      </w:tc>
    </w:tr>
  </w:tbl>
  <w:p w14:paraId="14E454A2" w14:textId="77777777" w:rsidR="00B43B9D" w:rsidRDefault="00B43B9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3B9D" w14:paraId="5DA9F2E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A080D07" w14:textId="5BB08270" w:rsidR="00B43B9D" w:rsidRDefault="00B43B9D">
          <w:pPr>
            <w:pStyle w:val="HeaderRegProc"/>
          </w:pPr>
          <w:r>
            <w:t>Part A</w:t>
          </w:r>
          <w:r w:rsidR="00B7620D">
            <w:fldChar w:fldCharType="begin"/>
          </w:r>
          <w:r w:rsidR="00B7620D">
            <w:instrText>styleref href</w:instrText>
          </w:r>
          <w:r w:rsidR="00B7620D">
            <w:fldChar w:fldCharType="separate"/>
          </w:r>
          <w:r w:rsidR="00F71006">
            <w:rPr>
              <w:noProof/>
            </w:rPr>
            <w:t>1</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E879D8" w14:textId="2835E50F" w:rsidR="00B43B9D" w:rsidRDefault="00F71006">
          <w:pPr>
            <w:pStyle w:val="HeaderRegProc"/>
            <w:rPr>
              <w:lang w:val="fr-FR"/>
            </w:rPr>
          </w:pPr>
          <w:r>
            <w:fldChar w:fldCharType="begin"/>
          </w:r>
          <w:r>
            <w:instrText xml:space="preserve"> DOCPROPERTY "Header1" \* MERGEFORMAT </w:instrText>
          </w:r>
          <w:r>
            <w:fldChar w:fldCharType="separate"/>
          </w:r>
          <w:r w:rsidR="00B23DBB">
            <w:t>AP</w:t>
          </w:r>
          <w:r>
            <w:fldChar w:fldCharType="end"/>
          </w:r>
          <w:r w:rsidR="00B7620D">
            <w:fldChar w:fldCharType="begin"/>
          </w:r>
          <w:r w:rsidR="00B7620D">
            <w:instrText>styleref href2</w:instrText>
          </w:r>
          <w:r w:rsidR="00B7620D">
            <w:fldChar w:fldCharType="separate"/>
          </w:r>
          <w:r>
            <w:rPr>
              <w:noProof/>
            </w:rPr>
            <w:t>27</w:t>
          </w:r>
          <w:r w:rsidR="00B762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972512" w14:textId="77777777" w:rsidR="00B43B9D" w:rsidRDefault="00B43B9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22CE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75CF99" w14:textId="41EDBAB2" w:rsidR="00B43B9D" w:rsidRDefault="00B43B9D">
          <w:pPr>
            <w:pStyle w:val="HeaderRegProc"/>
            <w:rPr>
              <w:lang w:val="fr-CH"/>
            </w:rPr>
          </w:pPr>
          <w:proofErr w:type="gramStart"/>
          <w:r>
            <w:rPr>
              <w:lang w:val="fr-CH"/>
            </w:rPr>
            <w:t>rev</w:t>
          </w:r>
          <w:proofErr w:type="gramEnd"/>
          <w:r>
            <w:rPr>
              <w:lang w:val="fr-CH"/>
            </w:rPr>
            <w:t>.</w:t>
          </w:r>
          <w:r w:rsidR="00A3079E">
            <w:rPr>
              <w:lang w:val="fr-CH"/>
            </w:rPr>
            <w:t xml:space="preserve"> </w:t>
          </w:r>
          <w:r w:rsidR="00F71006">
            <w:fldChar w:fldCharType="begin"/>
          </w:r>
          <w:r w:rsidR="00F71006">
            <w:instrText xml:space="preserve"> DOCPROPERTY "Header10" \* MERGEFORMAT </w:instrText>
          </w:r>
          <w:r w:rsidR="00F71006">
            <w:fldChar w:fldCharType="separate"/>
          </w:r>
          <w:r w:rsidR="00B23DBB" w:rsidRPr="00B23DBB">
            <w:rPr>
              <w:lang w:val="fr-CH"/>
            </w:rPr>
            <w:t>-</w:t>
          </w:r>
          <w:r w:rsidR="00F71006">
            <w:rPr>
              <w:lang w:val="fr-CH"/>
            </w:rPr>
            <w:fldChar w:fldCharType="end"/>
          </w:r>
        </w:p>
      </w:tc>
    </w:tr>
  </w:tbl>
  <w:p w14:paraId="5BD95FD6" w14:textId="77777777" w:rsidR="00B43B9D" w:rsidRDefault="00B43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82B6F" w14:textId="77777777" w:rsidR="00B43B9D" w:rsidRDefault="00B43B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3B9D"/>
    <w:rsid w:val="001D4287"/>
    <w:rsid w:val="00821291"/>
    <w:rsid w:val="0085599A"/>
    <w:rsid w:val="009254DA"/>
    <w:rsid w:val="00A06154"/>
    <w:rsid w:val="00A22CED"/>
    <w:rsid w:val="00A3079E"/>
    <w:rsid w:val="00B23DBB"/>
    <w:rsid w:val="00B43B9D"/>
    <w:rsid w:val="00B7620D"/>
    <w:rsid w:val="00DA33BC"/>
    <w:rsid w:val="00DE24A0"/>
    <w:rsid w:val="00DE47C6"/>
    <w:rsid w:val="00F71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781AB"/>
  <w15:docId w15:val="{89874046-EC3B-497D-87D3-9B1B53539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B762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3</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AP27</dc:subject>
  <dc:creator>Composition des Publications</dc:creator>
  <cp:keywords>FOLIOS:  1  -  2</cp:keywords>
  <dc:description>Ediiton 2009:  10.02.2009/SdN_x000d_
Corr.:  24.02.2009/DD  (dict. ok)</dc:description>
  <cp:lastModifiedBy>Al-Yammouni, Hala</cp:lastModifiedBy>
  <cp:revision>12</cp:revision>
  <cp:lastPrinted>2020-12-15T08:03:00Z</cp:lastPrinted>
  <dcterms:created xsi:type="dcterms:W3CDTF">2012-08-08T06:50:00Z</dcterms:created>
  <dcterms:modified xsi:type="dcterms:W3CDTF">2021-05-10T09:34:00Z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