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DD72F" w14:textId="6E0B1837"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proofErr w:type="gramStart"/>
      <w:r w:rsidRPr="00385A83">
        <w:t>MISES  À</w:t>
      </w:r>
      <w:proofErr w:type="gramEnd"/>
      <w:r w:rsidRPr="00385A83">
        <w:t xml:space="preserve">  JOUR  des</w:t>
      </w:r>
    </w:p>
    <w:p w14:paraId="3DA4F19A" w14:textId="77777777" w:rsidR="00542C7C" w:rsidRPr="001A4D64" w:rsidRDefault="001A4D64" w:rsidP="000C2A87">
      <w:pPr>
        <w:pStyle w:val="Heading2"/>
        <w:spacing w:before="240"/>
        <w:ind w:left="0" w:firstLine="0"/>
        <w:jc w:val="center"/>
        <w:rPr>
          <w:lang w:val="fr-CH"/>
        </w:rPr>
      </w:pPr>
      <w:r w:rsidRPr="00385A83">
        <w:t>Règles de procédure</w:t>
      </w:r>
    </w:p>
    <w:p w14:paraId="7BD57E61" w14:textId="4E01D2BD"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</w:t>
      </w:r>
      <w:r w:rsidR="00042569">
        <w:rPr>
          <w:lang w:val="fr-CH"/>
        </w:rPr>
        <w:t>2</w:t>
      </w:r>
      <w:r w:rsidR="00F634C8" w:rsidRPr="001A4D64">
        <w:rPr>
          <w:lang w:val="fr-CH"/>
        </w:rPr>
        <w:t>1</w:t>
      </w:r>
      <w:r w:rsidR="00542C7C" w:rsidRPr="001A4D64">
        <w:rPr>
          <w:lang w:val="fr-CH"/>
        </w:rPr>
        <w:t>)</w:t>
      </w:r>
    </w:p>
    <w:p w14:paraId="485E3C7C" w14:textId="5136B5E9" w:rsidR="00542C7C" w:rsidRPr="001A4D64" w:rsidRDefault="00FB6492" w:rsidP="000C2A87">
      <w:pPr>
        <w:pStyle w:val="Heading2"/>
        <w:spacing w:before="240"/>
        <w:ind w:left="0" w:firstLine="0"/>
        <w:jc w:val="center"/>
        <w:rPr>
          <w:lang w:val="fr-CH"/>
        </w:rPr>
      </w:pPr>
      <w:r w:rsidRPr="00385A83">
        <w:t>Approuvées</w:t>
      </w:r>
      <w:r w:rsidR="001A4D64" w:rsidRPr="00385A83">
        <w:t xml:space="preserve"> par le Comité du Règlement des radiocommunications</w:t>
      </w:r>
      <w:r w:rsidR="00735564">
        <w:t>*</w:t>
      </w:r>
    </w:p>
    <w:p w14:paraId="52B712E9" w14:textId="5DFB9F18" w:rsidR="00042569" w:rsidRPr="00AF2728" w:rsidRDefault="00042569" w:rsidP="00AF2728">
      <w:pPr>
        <w:spacing w:before="0"/>
        <w:rPr>
          <w:sz w:val="16"/>
          <w:szCs w:val="16"/>
        </w:rPr>
      </w:pPr>
    </w:p>
    <w:tbl>
      <w:tblPr>
        <w:tblStyle w:val="TableGrid"/>
        <w:tblW w:w="9506" w:type="dxa"/>
        <w:jc w:val="center"/>
        <w:tblLayout w:type="fixed"/>
        <w:tblLook w:val="04A0" w:firstRow="1" w:lastRow="0" w:firstColumn="1" w:lastColumn="0" w:noHBand="0" w:noVBand="1"/>
      </w:tblPr>
      <w:tblGrid>
        <w:gridCol w:w="1605"/>
        <w:gridCol w:w="1222"/>
        <w:gridCol w:w="987"/>
        <w:gridCol w:w="1417"/>
        <w:gridCol w:w="1418"/>
        <w:gridCol w:w="992"/>
        <w:gridCol w:w="1865"/>
      </w:tblGrid>
      <w:tr w:rsidR="00042569" w:rsidRPr="003475A2" w14:paraId="4DF4F1F1" w14:textId="77777777" w:rsidTr="00FB6492">
        <w:trPr>
          <w:tblHeader/>
          <w:jc w:val="center"/>
        </w:trPr>
        <w:tc>
          <w:tcPr>
            <w:tcW w:w="1605" w:type="dxa"/>
          </w:tcPr>
          <w:p w14:paraId="7D158926" w14:textId="3F002F2D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222" w:type="dxa"/>
          </w:tcPr>
          <w:p w14:paraId="3E3B6B2B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088B2DE9" w14:textId="03A2ED3C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6CFC97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23087F" w14:textId="58BD367D" w:rsidR="00042569" w:rsidRP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9A93B" w14:textId="46FB79F8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62AE2601" w14:textId="2574401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042569" w:rsidRPr="003475A2" w14:paraId="575E270B" w14:textId="77777777" w:rsidTr="00FB6492">
        <w:trPr>
          <w:tblHeader/>
          <w:jc w:val="center"/>
        </w:trPr>
        <w:tc>
          <w:tcPr>
            <w:tcW w:w="1605" w:type="dxa"/>
            <w:tcBorders>
              <w:bottom w:val="nil"/>
            </w:tcBorders>
          </w:tcPr>
          <w:p w14:paraId="48F294E0" w14:textId="62D7FEF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1D46258D" w14:textId="07E370C2" w:rsidR="00042569" w:rsidRPr="003475A2" w:rsidRDefault="000A1857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 o</w:t>
            </w:r>
            <w:r w:rsidR="00042569">
              <w:rPr>
                <w:sz w:val="20"/>
                <w:lang w:val="en-US"/>
              </w:rPr>
              <w:t>ctobre 2021</w:t>
            </w:r>
          </w:p>
        </w:tc>
        <w:tc>
          <w:tcPr>
            <w:tcW w:w="987" w:type="dxa"/>
          </w:tcPr>
          <w:p w14:paraId="271B5356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5E58DE29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24FB585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6F3750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4DC57FF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42880B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0DDE2D7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5B541218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3470134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  <w:p w14:paraId="16060F12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417" w:type="dxa"/>
          </w:tcPr>
          <w:p w14:paraId="017CDD97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AR05</w:t>
            </w:r>
          </w:p>
          <w:p w14:paraId="2E4D983D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AR05</w:t>
            </w:r>
          </w:p>
          <w:p w14:paraId="71D62058" w14:textId="4E963253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Recevabilité</w:t>
            </w:r>
          </w:p>
          <w:p w14:paraId="3EA3C08D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AR09</w:t>
            </w:r>
          </w:p>
          <w:p w14:paraId="2B1EA4BC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AR11</w:t>
            </w:r>
          </w:p>
          <w:p w14:paraId="51A28D06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AP04</w:t>
            </w:r>
          </w:p>
          <w:p w14:paraId="6408F904" w14:textId="6C57A876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Rés.32</w:t>
            </w:r>
            <w:r w:rsidR="0082638E" w:rsidRPr="0082638E">
              <w:rPr>
                <w:sz w:val="20"/>
                <w:vertAlign w:val="superscript"/>
                <w:lang w:val="en-US"/>
              </w:rPr>
              <w:t>1</w:t>
            </w:r>
          </w:p>
          <w:p w14:paraId="4746067D" w14:textId="26D1E00A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Rés</w:t>
            </w:r>
            <w:r w:rsidR="00BD4C45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49</w:t>
            </w:r>
          </w:p>
          <w:p w14:paraId="6473C2CC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480500B3" w14:textId="77777777" w:rsidR="00042569" w:rsidRPr="00430FAB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02F89EC9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16F02AA3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6A069BD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23053CD2" w14:textId="49A8C78E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1AFB10DE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2CC2E08D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4B2D5B23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260E265B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7E24655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EB0D31E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309FEE2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027F45B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67A2ACF6" w14:textId="64F2071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6-7</w:t>
            </w:r>
          </w:p>
          <w:p w14:paraId="66D242A4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2B53864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3E539043" w14:textId="571E4BFA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0A1857">
              <w:rPr>
                <w:sz w:val="20"/>
                <w:lang w:val="en-US"/>
              </w:rPr>
              <w:t>-2</w:t>
            </w:r>
          </w:p>
          <w:p w14:paraId="26D229D7" w14:textId="755E5A52" w:rsidR="00042569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79BEC3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63C26614" w14:textId="3FBC007D" w:rsidR="00042569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33D2F485" w14:textId="77777777" w:rsidR="00042569" w:rsidRPr="002D511D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865" w:type="dxa"/>
          </w:tcPr>
          <w:p w14:paraId="3EFB5155" w14:textId="2A6B8943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13(rév.1)</w:t>
            </w:r>
          </w:p>
          <w:p w14:paraId="4A6BFA80" w14:textId="7A7D9E9C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20(rév.1)</w:t>
            </w:r>
          </w:p>
          <w:p w14:paraId="2B75EB6D" w14:textId="7AD694FC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6(rév.</w:t>
            </w:r>
            <w:proofErr w:type="gramStart"/>
            <w:r w:rsidRPr="00042569">
              <w:rPr>
                <w:sz w:val="20"/>
                <w:lang w:val="fr-CH"/>
              </w:rPr>
              <w:t>1)-</w:t>
            </w:r>
            <w:proofErr w:type="gramEnd"/>
            <w:r w:rsidRPr="00042569">
              <w:rPr>
                <w:sz w:val="20"/>
                <w:lang w:val="fr-CH"/>
              </w:rPr>
              <w:t>7(rév.1)</w:t>
            </w:r>
          </w:p>
          <w:p w14:paraId="65D56FCA" w14:textId="4389636B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11(rév.1)</w:t>
            </w:r>
          </w:p>
          <w:p w14:paraId="482E8541" w14:textId="11D43986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8(rév.1)</w:t>
            </w:r>
          </w:p>
          <w:p w14:paraId="3BBAE588" w14:textId="4BE6898E" w:rsidR="00042569" w:rsidRPr="00042569" w:rsidRDefault="000A1857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</w:t>
            </w:r>
            <w:proofErr w:type="gramStart"/>
            <w:r w:rsidRPr="00042569">
              <w:rPr>
                <w:sz w:val="20"/>
                <w:lang w:val="fr-CH"/>
              </w:rPr>
              <w:t>1)-</w:t>
            </w:r>
            <w:proofErr w:type="gramEnd"/>
            <w:r w:rsidRPr="00042569">
              <w:rPr>
                <w:sz w:val="20"/>
                <w:lang w:val="fr-CH"/>
              </w:rPr>
              <w:t>2(rév.1)</w:t>
            </w:r>
          </w:p>
          <w:p w14:paraId="0C0460DC" w14:textId="46AB1B8E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1(rév.1)</w:t>
            </w:r>
          </w:p>
          <w:p w14:paraId="1F049238" w14:textId="403ACD9E" w:rsidR="00042569" w:rsidRPr="00042569" w:rsidRDefault="0082638E" w:rsidP="00DD562E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–</w:t>
            </w:r>
          </w:p>
          <w:p w14:paraId="0D6A2DF6" w14:textId="0753AF02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</w:t>
            </w:r>
            <w:proofErr w:type="gramStart"/>
            <w:r w:rsidRPr="00042569">
              <w:rPr>
                <w:sz w:val="20"/>
                <w:lang w:val="fr-CH"/>
              </w:rPr>
              <w:t>1)-</w:t>
            </w:r>
            <w:proofErr w:type="gramEnd"/>
            <w:r w:rsidRPr="00042569">
              <w:rPr>
                <w:sz w:val="20"/>
                <w:lang w:val="fr-CH"/>
              </w:rPr>
              <w:t>2(rév.1)</w:t>
            </w:r>
          </w:p>
          <w:p w14:paraId="3D71F203" w14:textId="5B1EE0CC" w:rsidR="00042569" w:rsidRPr="00D31BEF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2(rév.1)</w:t>
            </w:r>
          </w:p>
        </w:tc>
      </w:tr>
      <w:tr w:rsidR="0082638E" w:rsidRPr="003475A2" w14:paraId="0BEF8668" w14:textId="77777777" w:rsidTr="00FB6492">
        <w:trPr>
          <w:tblHeader/>
          <w:jc w:val="center"/>
        </w:trPr>
        <w:tc>
          <w:tcPr>
            <w:tcW w:w="1605" w:type="dxa"/>
            <w:tcBorders>
              <w:top w:val="nil"/>
              <w:bottom w:val="single" w:sz="4" w:space="0" w:color="auto"/>
            </w:tcBorders>
          </w:tcPr>
          <w:p w14:paraId="0A674E08" w14:textId="77777777" w:rsidR="0082638E" w:rsidRPr="00F879D2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382938C9" w14:textId="77777777" w:rsidR="0082638E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2074537C" w14:textId="5DABF8C1" w:rsidR="0082638E" w:rsidRPr="00F879D2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14:paraId="29B37512" w14:textId="77777777" w:rsidR="0082638E" w:rsidRPr="0082638E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1418" w:type="dxa"/>
          </w:tcPr>
          <w:p w14:paraId="649EEFC8" w14:textId="77777777" w:rsidR="0082638E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4061A6FE" w14:textId="62DAFA60" w:rsidR="0082638E" w:rsidRDefault="0082638E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7D504838" w14:textId="78CE8B60" w:rsidR="0082638E" w:rsidRPr="00042569" w:rsidRDefault="0082638E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1(rév.</w:t>
            </w:r>
            <w:proofErr w:type="gramStart"/>
            <w:r>
              <w:rPr>
                <w:sz w:val="20"/>
                <w:lang w:val="fr-CH"/>
              </w:rPr>
              <w:t>1)-</w:t>
            </w:r>
            <w:proofErr w:type="gramEnd"/>
            <w:r>
              <w:rPr>
                <w:sz w:val="20"/>
                <w:lang w:val="fr-CH"/>
              </w:rPr>
              <w:t>2(rév.1)</w:t>
            </w:r>
          </w:p>
        </w:tc>
      </w:tr>
      <w:tr w:rsidR="00AF2728" w:rsidRPr="003475A2" w14:paraId="1117F37C" w14:textId="77777777" w:rsidTr="00FB6492">
        <w:trPr>
          <w:tblHeader/>
          <w:jc w:val="center"/>
        </w:trPr>
        <w:tc>
          <w:tcPr>
            <w:tcW w:w="1605" w:type="dxa"/>
            <w:tcBorders>
              <w:top w:val="single" w:sz="4" w:space="0" w:color="auto"/>
              <w:bottom w:val="nil"/>
            </w:tcBorders>
          </w:tcPr>
          <w:p w14:paraId="208BD292" w14:textId="739A5172" w:rsidR="00AF2728" w:rsidRPr="00F879D2" w:rsidRDefault="0027233C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 w:rsidR="00AF2728">
              <w:rPr>
                <w:sz w:val="20"/>
                <w:lang w:val="en-US"/>
              </w:rPr>
              <w:br/>
              <w:t>Voir</w:t>
            </w:r>
            <w:r w:rsidR="00AF2728" w:rsidRPr="00F879D2">
              <w:rPr>
                <w:sz w:val="20"/>
                <w:lang w:val="en-US"/>
              </w:rPr>
              <w:t xml:space="preserve"> CR/</w:t>
            </w:r>
            <w:r w:rsidR="00AF2728">
              <w:rPr>
                <w:sz w:val="20"/>
                <w:lang w:val="en-US"/>
              </w:rPr>
              <w:t>484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2F19F5F8" w14:textId="74248CEF" w:rsidR="00AF2728" w:rsidRDefault="00AF2728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7 avril </w:t>
            </w:r>
            <w:r>
              <w:rPr>
                <w:sz w:val="20"/>
                <w:lang w:val="en-US"/>
              </w:rPr>
              <w:br/>
              <w:t>2022</w:t>
            </w:r>
          </w:p>
        </w:tc>
        <w:tc>
          <w:tcPr>
            <w:tcW w:w="987" w:type="dxa"/>
          </w:tcPr>
          <w:p w14:paraId="055AE669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0B460A23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  <w:r w:rsidRPr="000C2A87">
              <w:rPr>
                <w:sz w:val="20"/>
                <w:lang w:val="en-US"/>
              </w:rPr>
              <w:br/>
            </w:r>
          </w:p>
          <w:p w14:paraId="18FF98D7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</w:p>
          <w:p w14:paraId="20972575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</w:t>
            </w:r>
          </w:p>
          <w:p w14:paraId="11FDF726" w14:textId="6184B991" w:rsidR="00AF2728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A11</w:t>
            </w:r>
          </w:p>
        </w:tc>
        <w:tc>
          <w:tcPr>
            <w:tcW w:w="1417" w:type="dxa"/>
          </w:tcPr>
          <w:p w14:paraId="184D920B" w14:textId="541347C0" w:rsidR="000C2A87" w:rsidRPr="00C03D30" w:rsidRDefault="00C03D30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C03D30">
              <w:rPr>
                <w:sz w:val="20"/>
                <w:lang w:val="fr-CH"/>
              </w:rPr>
              <w:t>Prorogation du délai réglementaire</w:t>
            </w:r>
          </w:p>
          <w:p w14:paraId="72E85FB9" w14:textId="44C80B75" w:rsidR="000C2A87" w:rsidRPr="00C03D30" w:rsidRDefault="00C03D30" w:rsidP="000C2A87">
            <w:pPr>
              <w:spacing w:after="200"/>
              <w:jc w:val="center"/>
              <w:rPr>
                <w:spacing w:val="-6"/>
                <w:sz w:val="20"/>
                <w:lang w:val="fr-CH"/>
              </w:rPr>
            </w:pPr>
            <w:r w:rsidRPr="00C03D30">
              <w:rPr>
                <w:spacing w:val="-6"/>
                <w:sz w:val="20"/>
                <w:lang w:val="fr-CH"/>
              </w:rPr>
              <w:t>Mise en service simultanée</w:t>
            </w:r>
          </w:p>
          <w:p w14:paraId="57AD3118" w14:textId="77777777" w:rsidR="000C2A87" w:rsidRPr="00C03D30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C03D30">
              <w:rPr>
                <w:sz w:val="20"/>
                <w:lang w:val="fr-CH"/>
              </w:rPr>
              <w:t>AR11</w:t>
            </w:r>
          </w:p>
          <w:p w14:paraId="56FF2E4A" w14:textId="2A414D59" w:rsidR="00AF2728" w:rsidRPr="00C03D30" w:rsidRDefault="000C2A87" w:rsidP="000C2A87">
            <w:pPr>
              <w:spacing w:after="200"/>
              <w:jc w:val="center"/>
              <w:rPr>
                <w:sz w:val="20"/>
                <w:lang w:val="en-GB"/>
              </w:rPr>
            </w:pPr>
            <w:r w:rsidRPr="000C2A87">
              <w:rPr>
                <w:sz w:val="20"/>
                <w:lang w:val="en-US"/>
              </w:rPr>
              <w:t>AR11</w:t>
            </w:r>
          </w:p>
        </w:tc>
        <w:tc>
          <w:tcPr>
            <w:tcW w:w="1418" w:type="dxa"/>
          </w:tcPr>
          <w:p w14:paraId="36E42B13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6A555BA1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br/>
            </w:r>
          </w:p>
          <w:p w14:paraId="67A9269F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11.43A</w:t>
            </w:r>
          </w:p>
          <w:p w14:paraId="169FC3A6" w14:textId="5F3B9A9F" w:rsidR="00AF2728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11.43B</w:t>
            </w:r>
          </w:p>
        </w:tc>
        <w:tc>
          <w:tcPr>
            <w:tcW w:w="992" w:type="dxa"/>
          </w:tcPr>
          <w:p w14:paraId="0EE63EC0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–</w:t>
            </w:r>
            <w:r w:rsidRPr="000C2A87">
              <w:rPr>
                <w:sz w:val="20"/>
                <w:lang w:val="en-US"/>
              </w:rPr>
              <w:br/>
            </w:r>
            <w:r w:rsidRPr="000C2A87">
              <w:rPr>
                <w:sz w:val="20"/>
                <w:lang w:val="en-US"/>
              </w:rPr>
              <w:br/>
            </w:r>
          </w:p>
          <w:p w14:paraId="3201FFC0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–</w:t>
            </w:r>
            <w:r w:rsidRPr="000C2A87">
              <w:rPr>
                <w:sz w:val="20"/>
                <w:lang w:val="en-US"/>
              </w:rPr>
              <w:br/>
            </w:r>
          </w:p>
          <w:p w14:paraId="11BD44D7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24</w:t>
            </w:r>
          </w:p>
          <w:p w14:paraId="2506A8A6" w14:textId="77777777" w:rsidR="000C2A87" w:rsidRPr="000C2A87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25</w:t>
            </w:r>
          </w:p>
          <w:p w14:paraId="0A2166F6" w14:textId="0B80B928" w:rsidR="001323B0" w:rsidRDefault="000C2A87" w:rsidP="000C2A87">
            <w:pPr>
              <w:spacing w:after="200"/>
              <w:jc w:val="center"/>
              <w:rPr>
                <w:sz w:val="20"/>
                <w:lang w:val="en-US"/>
              </w:rPr>
            </w:pPr>
            <w:r w:rsidRPr="000C2A87"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02BF348C" w14:textId="4955E6D1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1(rév.</w:t>
            </w:r>
            <w:proofErr w:type="gramStart"/>
            <w:r w:rsidRPr="000C2A87">
              <w:rPr>
                <w:sz w:val="20"/>
                <w:lang w:val="fr-CH"/>
              </w:rPr>
              <w:t>2)-</w:t>
            </w:r>
            <w:proofErr w:type="gramEnd"/>
            <w:r w:rsidRPr="000C2A87">
              <w:rPr>
                <w:sz w:val="20"/>
                <w:lang w:val="fr-CH"/>
              </w:rPr>
              <w:t>2(rév.2)</w:t>
            </w:r>
            <w:r w:rsidRPr="000C2A87">
              <w:rPr>
                <w:sz w:val="20"/>
                <w:lang w:val="fr-CH"/>
              </w:rPr>
              <w:br/>
            </w:r>
            <w:r w:rsidRPr="000C2A87">
              <w:rPr>
                <w:sz w:val="20"/>
                <w:lang w:val="fr-CH"/>
              </w:rPr>
              <w:br/>
            </w:r>
          </w:p>
          <w:p w14:paraId="7C4F7EED" w14:textId="1F50A2FA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 xml:space="preserve">1(rév.2) </w:t>
            </w:r>
            <w:r w:rsidRPr="000C2A87">
              <w:rPr>
                <w:sz w:val="20"/>
                <w:lang w:val="fr-CH"/>
              </w:rPr>
              <w:br/>
            </w:r>
          </w:p>
          <w:p w14:paraId="10C5406A" w14:textId="6B625EAD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24(rév.2)</w:t>
            </w:r>
          </w:p>
          <w:p w14:paraId="7A44E5B7" w14:textId="4C4B61C9" w:rsidR="000C2A87" w:rsidRPr="000C2A87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fr-CH"/>
              </w:rPr>
              <w:t>25(rév.2)</w:t>
            </w:r>
          </w:p>
          <w:p w14:paraId="3E77B2ED" w14:textId="402D9B10" w:rsidR="001323B0" w:rsidRDefault="000C2A87" w:rsidP="000C2A87">
            <w:pPr>
              <w:spacing w:after="200"/>
              <w:jc w:val="center"/>
              <w:rPr>
                <w:sz w:val="20"/>
                <w:lang w:val="fr-CH"/>
              </w:rPr>
            </w:pPr>
            <w:r w:rsidRPr="000C2A87">
              <w:rPr>
                <w:sz w:val="20"/>
                <w:lang w:val="en-US"/>
              </w:rPr>
              <w:t>–</w:t>
            </w:r>
          </w:p>
        </w:tc>
      </w:tr>
      <w:tr w:rsidR="00AF2728" w:rsidRPr="003475A2" w14:paraId="6EA2A3ED" w14:textId="77777777" w:rsidTr="00FB6492">
        <w:trPr>
          <w:tblHeader/>
          <w:jc w:val="center"/>
        </w:trPr>
        <w:tc>
          <w:tcPr>
            <w:tcW w:w="1605" w:type="dxa"/>
            <w:tcBorders>
              <w:top w:val="nil"/>
            </w:tcBorders>
          </w:tcPr>
          <w:p w14:paraId="40C041C0" w14:textId="77777777" w:rsidR="00AF2728" w:rsidRPr="00F879D2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2AA7371F" w14:textId="77777777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6BFA67F7" w14:textId="12CA3298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14:paraId="0073686B" w14:textId="77777777" w:rsidR="00AF2728" w:rsidRPr="0082638E" w:rsidRDefault="00AF2728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1418" w:type="dxa"/>
          </w:tcPr>
          <w:p w14:paraId="667983BF" w14:textId="77777777" w:rsidR="00AF2728" w:rsidRDefault="00AF2728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5EC01D0A" w14:textId="6800A18F" w:rsidR="00AF2728" w:rsidRDefault="001323B0" w:rsidP="000C2A87">
            <w:pPr>
              <w:spacing w:before="80"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0B26E818" w14:textId="23106A1D" w:rsidR="00AF2728" w:rsidRDefault="001323B0" w:rsidP="000C2A87">
            <w:pPr>
              <w:spacing w:before="80"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en-US"/>
              </w:rPr>
              <w:t>1</w:t>
            </w:r>
            <w:r w:rsidR="00AF2728" w:rsidRPr="00AF2728">
              <w:rPr>
                <w:sz w:val="20"/>
                <w:lang w:val="en-US"/>
              </w:rPr>
              <w:t>(r</w:t>
            </w:r>
            <w:r w:rsidR="00AF2728">
              <w:rPr>
                <w:sz w:val="20"/>
                <w:lang w:val="en-US"/>
              </w:rPr>
              <w:t>é</w:t>
            </w:r>
            <w:r w:rsidR="00AF2728" w:rsidRPr="00AF2728">
              <w:rPr>
                <w:sz w:val="20"/>
                <w:lang w:val="en-US"/>
              </w:rPr>
              <w:t>v.2)-</w:t>
            </w:r>
            <w:r>
              <w:rPr>
                <w:sz w:val="20"/>
                <w:lang w:val="en-US"/>
              </w:rPr>
              <w:t>2</w:t>
            </w:r>
            <w:r w:rsidR="00AF2728" w:rsidRPr="00AF2728">
              <w:rPr>
                <w:sz w:val="20"/>
                <w:lang w:val="en-US"/>
              </w:rPr>
              <w:t>(r</w:t>
            </w:r>
            <w:r w:rsidR="00AF2728">
              <w:rPr>
                <w:sz w:val="20"/>
                <w:lang w:val="en-US"/>
              </w:rPr>
              <w:t>é</w:t>
            </w:r>
            <w:r w:rsidR="00AF2728" w:rsidRPr="00AF2728">
              <w:rPr>
                <w:sz w:val="20"/>
                <w:lang w:val="en-US"/>
              </w:rPr>
              <w:t>v.2)</w:t>
            </w:r>
          </w:p>
        </w:tc>
      </w:tr>
    </w:tbl>
    <w:p w14:paraId="0A05179B" w14:textId="77777777" w:rsidR="00CB06C8" w:rsidRDefault="00CB06C8" w:rsidP="00CB06C8">
      <w:pPr>
        <w:rPr>
          <w:vertAlign w:val="superscript"/>
          <w:lang w:val="fr-CH"/>
        </w:rPr>
      </w:pPr>
    </w:p>
    <w:p w14:paraId="45CDCADF" w14:textId="67A548FE" w:rsidR="00CB06C8" w:rsidRDefault="00CB06C8" w:rsidP="00CB06C8">
      <w:pPr>
        <w:rPr>
          <w:vertAlign w:val="superscript"/>
          <w:lang w:val="fr-CH"/>
        </w:rPr>
      </w:pPr>
    </w:p>
    <w:tbl>
      <w:tblPr>
        <w:tblStyle w:val="TableGrid"/>
        <w:tblW w:w="9506" w:type="dxa"/>
        <w:jc w:val="center"/>
        <w:tblLayout w:type="fixed"/>
        <w:tblLook w:val="04A0" w:firstRow="1" w:lastRow="0" w:firstColumn="1" w:lastColumn="0" w:noHBand="0" w:noVBand="1"/>
      </w:tblPr>
      <w:tblGrid>
        <w:gridCol w:w="1605"/>
        <w:gridCol w:w="1222"/>
        <w:gridCol w:w="987"/>
        <w:gridCol w:w="1417"/>
        <w:gridCol w:w="1418"/>
        <w:gridCol w:w="992"/>
        <w:gridCol w:w="1865"/>
      </w:tblGrid>
      <w:tr w:rsidR="00CB06C8" w:rsidRPr="003475A2" w14:paraId="2789BB0A" w14:textId="77777777" w:rsidTr="00CB06C8">
        <w:trPr>
          <w:tblHeader/>
          <w:jc w:val="center"/>
        </w:trPr>
        <w:tc>
          <w:tcPr>
            <w:tcW w:w="1605" w:type="dxa"/>
          </w:tcPr>
          <w:p w14:paraId="5C047A26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lastRenderedPageBreak/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222" w:type="dxa"/>
          </w:tcPr>
          <w:p w14:paraId="32CEDC72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44EBD6AF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</w:tcPr>
          <w:p w14:paraId="2697C62D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</w:tcPr>
          <w:p w14:paraId="279A7495" w14:textId="77777777" w:rsidR="00CB06C8" w:rsidRPr="00042569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</w:tcPr>
          <w:p w14:paraId="6B772F80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</w:tcPr>
          <w:p w14:paraId="56662441" w14:textId="77777777" w:rsidR="00CB06C8" w:rsidRPr="003475A2" w:rsidRDefault="00CB06C8" w:rsidP="00EC4AD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F81ADC" w:rsidRPr="003475A2" w14:paraId="3B01C768" w14:textId="77777777" w:rsidTr="009D32CE">
        <w:trPr>
          <w:tblHeader/>
          <w:jc w:val="center"/>
        </w:trPr>
        <w:tc>
          <w:tcPr>
            <w:tcW w:w="1605" w:type="dxa"/>
            <w:tcBorders>
              <w:bottom w:val="single" w:sz="4" w:space="0" w:color="auto"/>
            </w:tcBorders>
          </w:tcPr>
          <w:p w14:paraId="67182E53" w14:textId="1286A463" w:rsidR="00F81ADC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C52523">
              <w:rPr>
                <w:sz w:val="20"/>
                <w:lang w:val="en-US"/>
              </w:rPr>
              <w:t>3</w:t>
            </w:r>
            <w:r w:rsidRPr="00C52523">
              <w:rPr>
                <w:sz w:val="20"/>
                <w:lang w:val="en-US"/>
              </w:rPr>
              <w:br/>
            </w:r>
            <w:r w:rsidR="00E025E0">
              <w:rPr>
                <w:sz w:val="20"/>
                <w:lang w:val="en-US"/>
              </w:rPr>
              <w:t>Voir</w:t>
            </w:r>
            <w:r w:rsidRPr="00C52523">
              <w:rPr>
                <w:sz w:val="20"/>
                <w:lang w:val="en-US"/>
              </w:rPr>
              <w:t xml:space="preserve"> CR/498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5B60F34" w14:textId="496831C5" w:rsidR="00F81ADC" w:rsidRPr="003475A2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C52523">
              <w:rPr>
                <w:sz w:val="20"/>
                <w:lang w:val="en-US"/>
              </w:rPr>
              <w:t xml:space="preserve"> </w:t>
            </w:r>
            <w:r w:rsidR="00F0745C">
              <w:rPr>
                <w:sz w:val="20"/>
                <w:lang w:val="en-US"/>
              </w:rPr>
              <w:t>juillet</w:t>
            </w:r>
            <w:r w:rsidRPr="00C52523">
              <w:rPr>
                <w:sz w:val="20"/>
                <w:lang w:val="en-US"/>
              </w:rPr>
              <w:br/>
              <w:t>2023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4720AB1" w14:textId="668DA2E7" w:rsidR="00F81ADC" w:rsidRPr="003475A2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2AF52BB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  <w:p w14:paraId="7B05AF77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242958C6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3611091C" w14:textId="613F772C" w:rsidR="00F81ADC" w:rsidRPr="003475A2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ACBCB9E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574F572C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19D0069B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469744B9" w14:textId="5C9A370F" w:rsidR="00F81ADC" w:rsidRPr="0084587A" w:rsidRDefault="00F81ADC" w:rsidP="00F81ADC">
            <w:pPr>
              <w:spacing w:after="20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3F109E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456D52E4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0E11D856" w14:textId="77777777" w:rsidR="00F81ADC" w:rsidRDefault="00F81ADC" w:rsidP="00F81AD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11-12</w:t>
            </w:r>
          </w:p>
          <w:p w14:paraId="343446F9" w14:textId="5DA5171C" w:rsidR="00F81ADC" w:rsidRPr="003475A2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</w:tcPr>
          <w:p w14:paraId="5791DC8B" w14:textId="77777777" w:rsidR="004576AA" w:rsidRDefault="00F81ADC" w:rsidP="00F81ADC">
            <w:pPr>
              <w:pageBreakBefore/>
              <w:spacing w:before="120" w:after="120"/>
              <w:jc w:val="center"/>
              <w:rPr>
                <w:sz w:val="20"/>
              </w:rPr>
            </w:pPr>
            <w:r w:rsidRPr="00E025E0">
              <w:rPr>
                <w:sz w:val="20"/>
              </w:rPr>
              <w:t>28(r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</w:t>
            </w:r>
            <w:proofErr w:type="gramStart"/>
            <w:r w:rsidRPr="00E025E0">
              <w:rPr>
                <w:sz w:val="20"/>
              </w:rPr>
              <w:t>3)-</w:t>
            </w:r>
            <w:proofErr w:type="gramEnd"/>
            <w:r w:rsidRPr="00E025E0">
              <w:rPr>
                <w:sz w:val="20"/>
              </w:rPr>
              <w:t>29(r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v.3)</w:t>
            </w:r>
            <w:r w:rsidR="004576AA">
              <w:rPr>
                <w:sz w:val="20"/>
              </w:rPr>
              <w:br/>
            </w:r>
          </w:p>
          <w:p w14:paraId="0A61471A" w14:textId="3CE92734" w:rsidR="00F81ADC" w:rsidRPr="00E025E0" w:rsidRDefault="00F81ADC" w:rsidP="00F81ADC">
            <w:pPr>
              <w:pageBreakBefore/>
              <w:spacing w:before="120" w:after="120"/>
              <w:jc w:val="center"/>
              <w:rPr>
                <w:sz w:val="20"/>
              </w:rPr>
            </w:pPr>
            <w:r w:rsidRPr="00E025E0">
              <w:rPr>
                <w:sz w:val="20"/>
              </w:rPr>
              <w:t>14</w:t>
            </w:r>
            <w:r w:rsidRPr="00E025E0">
              <w:rPr>
                <w:i/>
                <w:iCs/>
                <w:sz w:val="20"/>
              </w:rPr>
              <w:t>bis</w:t>
            </w:r>
            <w:r w:rsidRPr="00E025E0">
              <w:rPr>
                <w:sz w:val="20"/>
              </w:rPr>
              <w:t>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v.3)</w:t>
            </w:r>
          </w:p>
          <w:p w14:paraId="50F15BE7" w14:textId="5C7BA97A" w:rsidR="00F81ADC" w:rsidRPr="00E025E0" w:rsidRDefault="00F81ADC" w:rsidP="00F81ADC">
            <w:pPr>
              <w:pageBreakBefore/>
              <w:spacing w:before="120" w:after="120"/>
              <w:jc w:val="center"/>
              <w:rPr>
                <w:sz w:val="20"/>
              </w:rPr>
            </w:pPr>
            <w:r w:rsidRPr="00E025E0">
              <w:rPr>
                <w:sz w:val="20"/>
              </w:rPr>
              <w:t>11(r</w:t>
            </w:r>
            <w:r w:rsidR="00E025E0" w:rsidRPr="00E025E0">
              <w:rPr>
                <w:sz w:val="20"/>
              </w:rPr>
              <w:t>é</w:t>
            </w:r>
            <w:r w:rsidRPr="00E025E0">
              <w:rPr>
                <w:sz w:val="20"/>
              </w:rPr>
              <w:t>v.</w:t>
            </w:r>
            <w:proofErr w:type="gramStart"/>
            <w:r w:rsidRPr="00E025E0">
              <w:rPr>
                <w:sz w:val="20"/>
              </w:rPr>
              <w:t>3)-</w:t>
            </w:r>
            <w:proofErr w:type="gramEnd"/>
            <w:r w:rsidRPr="00E025E0">
              <w:rPr>
                <w:sz w:val="20"/>
              </w:rPr>
              <w:t>12</w:t>
            </w:r>
          </w:p>
          <w:p w14:paraId="54938929" w14:textId="11C6947E" w:rsidR="00F81ADC" w:rsidRPr="00494FC4" w:rsidRDefault="00F81ADC" w:rsidP="00F81ADC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>
              <w:rPr>
                <w:sz w:val="20"/>
                <w:lang w:val="en-US"/>
              </w:rPr>
              <w:t>7(r</w:t>
            </w:r>
            <w:r w:rsidR="00E025E0">
              <w:rPr>
                <w:sz w:val="20"/>
                <w:lang w:val="en-US"/>
              </w:rPr>
              <w:t>é</w:t>
            </w:r>
            <w:r>
              <w:rPr>
                <w:sz w:val="20"/>
                <w:lang w:val="en-US"/>
              </w:rPr>
              <w:t>v.3)-7</w:t>
            </w:r>
            <w:r w:rsidRPr="00521D5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</w:t>
            </w:r>
            <w:r w:rsidR="00E025E0">
              <w:rPr>
                <w:sz w:val="20"/>
                <w:lang w:val="en-US"/>
              </w:rPr>
              <w:t>é</w:t>
            </w:r>
            <w:r>
              <w:rPr>
                <w:sz w:val="20"/>
                <w:lang w:val="en-US"/>
              </w:rPr>
              <w:t>v.3),</w:t>
            </w:r>
            <w:r>
              <w:rPr>
                <w:sz w:val="20"/>
                <w:lang w:val="en-US"/>
              </w:rPr>
              <w:br/>
              <w:t>8</w:t>
            </w:r>
          </w:p>
        </w:tc>
      </w:tr>
    </w:tbl>
    <w:p w14:paraId="127D13DC" w14:textId="77777777" w:rsidR="00E025E0" w:rsidRDefault="00E025E0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vertAlign w:val="superscript"/>
          <w:lang w:val="fr-CH"/>
        </w:rPr>
      </w:pPr>
    </w:p>
    <w:p w14:paraId="0BCA01DF" w14:textId="7E2953B4" w:rsidR="00735564" w:rsidRPr="00B00E0B" w:rsidRDefault="00735564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*</w:t>
      </w:r>
      <w:r w:rsidRPr="00B00E0B">
        <w:rPr>
          <w:sz w:val="18"/>
          <w:szCs w:val="18"/>
          <w:lang w:val="fr-CH"/>
        </w:rPr>
        <w:tab/>
        <w:t>Des nouvelles Règles ou les modifications apportées aux Règles de procédure en vigueur prennent effet immédiatement, sauf indication contraire.</w:t>
      </w:r>
    </w:p>
    <w:p w14:paraId="5FB67A49" w14:textId="02465728" w:rsidR="009A3278" w:rsidRPr="00B00E0B" w:rsidRDefault="009A3278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82638E">
        <w:rPr>
          <w:sz w:val="18"/>
          <w:szCs w:val="18"/>
          <w:vertAlign w:val="superscript"/>
          <w:lang w:val="fr-CH"/>
        </w:rPr>
        <w:t>1</w:t>
      </w:r>
      <w:r w:rsidRPr="0082638E">
        <w:rPr>
          <w:sz w:val="18"/>
          <w:szCs w:val="18"/>
          <w:lang w:val="fr-CH"/>
        </w:rPr>
        <w:tab/>
      </w:r>
      <w:r w:rsidR="007A61CF" w:rsidRPr="0082638E">
        <w:rPr>
          <w:sz w:val="18"/>
          <w:szCs w:val="18"/>
          <w:lang w:val="fr-CH"/>
        </w:rPr>
        <w:t xml:space="preserve">Date effective d'entrée en </w:t>
      </w:r>
      <w:proofErr w:type="gramStart"/>
      <w:r w:rsidR="007A61CF" w:rsidRPr="0082638E">
        <w:rPr>
          <w:sz w:val="18"/>
          <w:szCs w:val="18"/>
          <w:lang w:val="fr-CH"/>
        </w:rPr>
        <w:t>vigueur:</w:t>
      </w:r>
      <w:proofErr w:type="gramEnd"/>
      <w:r w:rsidR="007A61CF" w:rsidRPr="0082638E">
        <w:rPr>
          <w:sz w:val="18"/>
          <w:szCs w:val="18"/>
          <w:lang w:val="fr-CH"/>
        </w:rPr>
        <w:t xml:space="preserve"> </w:t>
      </w:r>
      <w:r w:rsidR="00042569" w:rsidRPr="0082638E">
        <w:rPr>
          <w:sz w:val="18"/>
          <w:szCs w:val="18"/>
          <w:lang w:val="fr-CH"/>
        </w:rPr>
        <w:t>23</w:t>
      </w:r>
      <w:r w:rsidRPr="0082638E">
        <w:rPr>
          <w:sz w:val="18"/>
          <w:szCs w:val="18"/>
          <w:lang w:val="fr-CH"/>
        </w:rPr>
        <w:t xml:space="preserve"> </w:t>
      </w:r>
      <w:r w:rsidR="00042569" w:rsidRPr="0082638E">
        <w:rPr>
          <w:sz w:val="18"/>
          <w:szCs w:val="18"/>
          <w:lang w:val="fr-CH"/>
        </w:rPr>
        <w:t xml:space="preserve">novembre </w:t>
      </w:r>
      <w:r w:rsidRPr="0082638E">
        <w:rPr>
          <w:sz w:val="18"/>
          <w:szCs w:val="18"/>
          <w:lang w:val="fr-CH"/>
        </w:rPr>
        <w:t>201</w:t>
      </w:r>
      <w:r w:rsidR="00042569" w:rsidRPr="0082638E">
        <w:rPr>
          <w:sz w:val="18"/>
          <w:szCs w:val="18"/>
          <w:lang w:val="fr-CH"/>
        </w:rPr>
        <w:t>9</w:t>
      </w:r>
      <w:r w:rsidR="0082638E">
        <w:rPr>
          <w:sz w:val="18"/>
          <w:szCs w:val="18"/>
          <w:lang w:val="fr-CH"/>
        </w:rPr>
        <w:t>.</w:t>
      </w:r>
    </w:p>
    <w:p w14:paraId="0FD44F1E" w14:textId="6409B29D" w:rsidR="00735564" w:rsidRPr="00B00E0B" w:rsidRDefault="00735564" w:rsidP="004B4A10">
      <w:pPr>
        <w:pStyle w:val="AnnexRef"/>
        <w:spacing w:before="0"/>
        <w:rPr>
          <w:sz w:val="18"/>
          <w:szCs w:val="18"/>
          <w:lang w:val="en-GB"/>
        </w:rPr>
      </w:pPr>
      <w:r w:rsidRPr="00B00E0B">
        <w:rPr>
          <w:sz w:val="18"/>
          <w:szCs w:val="18"/>
          <w:lang w:val="en-GB"/>
        </w:rPr>
        <w:t>____________________</w:t>
      </w:r>
    </w:p>
    <w:sectPr w:rsidR="00735564" w:rsidRPr="00B00E0B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E4130" w14:textId="77777777" w:rsidR="00BE4B99" w:rsidRDefault="00BE4B99">
      <w:r>
        <w:separator/>
      </w:r>
    </w:p>
  </w:endnote>
  <w:endnote w:type="continuationSeparator" w:id="0">
    <w:p w14:paraId="09244474" w14:textId="77777777" w:rsidR="00BE4B99" w:rsidRDefault="00BE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6C2BC" w14:textId="77777777" w:rsidR="00BE4B99" w:rsidRDefault="00BE4B99">
      <w:r>
        <w:rPr>
          <w:b/>
        </w:rPr>
        <w:t>_______________</w:t>
      </w:r>
    </w:p>
  </w:footnote>
  <w:footnote w:type="continuationSeparator" w:id="0">
    <w:p w14:paraId="2076C976" w14:textId="77777777" w:rsidR="00BE4B99" w:rsidRDefault="00BE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3842462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A16FE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1F7489A9" w14:textId="77777777"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4526477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37E4E147" w14:textId="77777777"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3503D"/>
    <w:rsid w:val="00042569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1857"/>
    <w:rsid w:val="000A3701"/>
    <w:rsid w:val="000B1FFF"/>
    <w:rsid w:val="000B5A09"/>
    <w:rsid w:val="000C2A87"/>
    <w:rsid w:val="000D7BA6"/>
    <w:rsid w:val="000E3E55"/>
    <w:rsid w:val="000F0C05"/>
    <w:rsid w:val="000F7A24"/>
    <w:rsid w:val="001060FB"/>
    <w:rsid w:val="00107158"/>
    <w:rsid w:val="001227BB"/>
    <w:rsid w:val="00130D3C"/>
    <w:rsid w:val="001323B0"/>
    <w:rsid w:val="00152267"/>
    <w:rsid w:val="00162D61"/>
    <w:rsid w:val="001A0DA8"/>
    <w:rsid w:val="001A4D64"/>
    <w:rsid w:val="001A51A7"/>
    <w:rsid w:val="001A70ED"/>
    <w:rsid w:val="001D6C60"/>
    <w:rsid w:val="00201A44"/>
    <w:rsid w:val="002112B2"/>
    <w:rsid w:val="00220ACA"/>
    <w:rsid w:val="00246CD0"/>
    <w:rsid w:val="0024750D"/>
    <w:rsid w:val="0027043F"/>
    <w:rsid w:val="0027233C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D40C3"/>
    <w:rsid w:val="003F2917"/>
    <w:rsid w:val="003F58DF"/>
    <w:rsid w:val="00406667"/>
    <w:rsid w:val="00406898"/>
    <w:rsid w:val="004345BE"/>
    <w:rsid w:val="00435691"/>
    <w:rsid w:val="00443942"/>
    <w:rsid w:val="004576AA"/>
    <w:rsid w:val="004641CE"/>
    <w:rsid w:val="004658D6"/>
    <w:rsid w:val="004755FA"/>
    <w:rsid w:val="00480BA6"/>
    <w:rsid w:val="00484EFD"/>
    <w:rsid w:val="00491654"/>
    <w:rsid w:val="00494FC4"/>
    <w:rsid w:val="004A3A27"/>
    <w:rsid w:val="004B4A10"/>
    <w:rsid w:val="004D1B8F"/>
    <w:rsid w:val="004E77AB"/>
    <w:rsid w:val="004F648A"/>
    <w:rsid w:val="0052190B"/>
    <w:rsid w:val="00542C7C"/>
    <w:rsid w:val="00542EEA"/>
    <w:rsid w:val="00552FC1"/>
    <w:rsid w:val="00554AB9"/>
    <w:rsid w:val="005665EB"/>
    <w:rsid w:val="00572C9C"/>
    <w:rsid w:val="00583ED1"/>
    <w:rsid w:val="005A6FD8"/>
    <w:rsid w:val="005D6B06"/>
    <w:rsid w:val="005E2AEB"/>
    <w:rsid w:val="005E406D"/>
    <w:rsid w:val="005F610F"/>
    <w:rsid w:val="005F7505"/>
    <w:rsid w:val="0060778D"/>
    <w:rsid w:val="00610327"/>
    <w:rsid w:val="00632C44"/>
    <w:rsid w:val="00634022"/>
    <w:rsid w:val="00656426"/>
    <w:rsid w:val="00666328"/>
    <w:rsid w:val="00673C8A"/>
    <w:rsid w:val="00674530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A61CF"/>
    <w:rsid w:val="007C3193"/>
    <w:rsid w:val="007D3B38"/>
    <w:rsid w:val="007E1E16"/>
    <w:rsid w:val="007F1CA4"/>
    <w:rsid w:val="00801C53"/>
    <w:rsid w:val="0080466E"/>
    <w:rsid w:val="00810174"/>
    <w:rsid w:val="0082546F"/>
    <w:rsid w:val="0082638E"/>
    <w:rsid w:val="00830E80"/>
    <w:rsid w:val="0084587A"/>
    <w:rsid w:val="0088190E"/>
    <w:rsid w:val="0089066B"/>
    <w:rsid w:val="008909C1"/>
    <w:rsid w:val="00893D79"/>
    <w:rsid w:val="008A0B7A"/>
    <w:rsid w:val="008A2EC5"/>
    <w:rsid w:val="008A660C"/>
    <w:rsid w:val="008C77D9"/>
    <w:rsid w:val="008F42A5"/>
    <w:rsid w:val="00911A2D"/>
    <w:rsid w:val="0094670E"/>
    <w:rsid w:val="00990505"/>
    <w:rsid w:val="0099513E"/>
    <w:rsid w:val="009A3278"/>
    <w:rsid w:val="009A4F25"/>
    <w:rsid w:val="009B587C"/>
    <w:rsid w:val="009C7F6F"/>
    <w:rsid w:val="009D1C59"/>
    <w:rsid w:val="009D63E9"/>
    <w:rsid w:val="009E62E8"/>
    <w:rsid w:val="00A03923"/>
    <w:rsid w:val="00A2060B"/>
    <w:rsid w:val="00A2259C"/>
    <w:rsid w:val="00A33823"/>
    <w:rsid w:val="00A54448"/>
    <w:rsid w:val="00A66CA2"/>
    <w:rsid w:val="00A76695"/>
    <w:rsid w:val="00A917BB"/>
    <w:rsid w:val="00AB0F66"/>
    <w:rsid w:val="00AE2E23"/>
    <w:rsid w:val="00AF05D9"/>
    <w:rsid w:val="00AF2728"/>
    <w:rsid w:val="00AF35D1"/>
    <w:rsid w:val="00B00E0B"/>
    <w:rsid w:val="00B264A9"/>
    <w:rsid w:val="00B27620"/>
    <w:rsid w:val="00B968ED"/>
    <w:rsid w:val="00BA562F"/>
    <w:rsid w:val="00BB499B"/>
    <w:rsid w:val="00BD261C"/>
    <w:rsid w:val="00BD4C45"/>
    <w:rsid w:val="00BE4B99"/>
    <w:rsid w:val="00BF3282"/>
    <w:rsid w:val="00C01CC6"/>
    <w:rsid w:val="00C03D30"/>
    <w:rsid w:val="00C24579"/>
    <w:rsid w:val="00C631B0"/>
    <w:rsid w:val="00C74907"/>
    <w:rsid w:val="00CB06C8"/>
    <w:rsid w:val="00CB4500"/>
    <w:rsid w:val="00CE510A"/>
    <w:rsid w:val="00CF3B8F"/>
    <w:rsid w:val="00D223C4"/>
    <w:rsid w:val="00D96B1E"/>
    <w:rsid w:val="00DA16FE"/>
    <w:rsid w:val="00DA2BA8"/>
    <w:rsid w:val="00DA318D"/>
    <w:rsid w:val="00DE363C"/>
    <w:rsid w:val="00DE3F94"/>
    <w:rsid w:val="00E025E0"/>
    <w:rsid w:val="00E11EE0"/>
    <w:rsid w:val="00E21D35"/>
    <w:rsid w:val="00E344FB"/>
    <w:rsid w:val="00E34736"/>
    <w:rsid w:val="00E35039"/>
    <w:rsid w:val="00E37A6F"/>
    <w:rsid w:val="00E563D0"/>
    <w:rsid w:val="00E73770"/>
    <w:rsid w:val="00E77098"/>
    <w:rsid w:val="00E90E9B"/>
    <w:rsid w:val="00EA782D"/>
    <w:rsid w:val="00EB422E"/>
    <w:rsid w:val="00ED2BA8"/>
    <w:rsid w:val="00ED2E16"/>
    <w:rsid w:val="00ED6D03"/>
    <w:rsid w:val="00EE0B98"/>
    <w:rsid w:val="00F051EF"/>
    <w:rsid w:val="00F0745C"/>
    <w:rsid w:val="00F25B2E"/>
    <w:rsid w:val="00F3071A"/>
    <w:rsid w:val="00F634C8"/>
    <w:rsid w:val="00F77E75"/>
    <w:rsid w:val="00F81ADC"/>
    <w:rsid w:val="00F83C94"/>
    <w:rsid w:val="00F86376"/>
    <w:rsid w:val="00F879D2"/>
    <w:rsid w:val="00FB6492"/>
    <w:rsid w:val="00FE2A6F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6CA2FA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3CC94-3E26-4824-A5B6-792C51DE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35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RoP-2021</dc:subject>
  <cp:keywords>1 page</cp:keywords>
  <dc:description>Rev1  Saisie:           20.01.2006/DD</dc:description>
  <cp:lastModifiedBy>Gachet, Christelle</cp:lastModifiedBy>
  <cp:revision>19</cp:revision>
  <cp:lastPrinted>2020-11-18T13:27:00Z</cp:lastPrinted>
  <dcterms:created xsi:type="dcterms:W3CDTF">2021-10-20T12:20:00Z</dcterms:created>
  <dcterms:modified xsi:type="dcterms:W3CDTF">2023-07-20T05:34:00Z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