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C64330" w14:textId="77777777" w:rsidR="00861D15" w:rsidRPr="008E6DD0" w:rsidRDefault="00861D15" w:rsidP="007545B5">
      <w:pPr>
        <w:pStyle w:val="Heading1"/>
        <w:spacing w:before="300"/>
        <w:ind w:left="0" w:firstLine="0"/>
        <w:jc w:val="center"/>
        <w:rPr>
          <w:lang w:val="fr-FR"/>
        </w:rPr>
      </w:pPr>
      <w:r w:rsidRPr="008E6DD0">
        <w:rPr>
          <w:lang w:val="fr-FR"/>
        </w:rPr>
        <w:t>Règles relatives à</w:t>
      </w:r>
    </w:p>
    <w:p w14:paraId="610C5D41" w14:textId="77777777" w:rsidR="00861D15" w:rsidRDefault="00861D15">
      <w:pPr>
        <w:pStyle w:val="Heading2"/>
        <w:jc w:val="center"/>
        <w:rPr>
          <w:lang w:val="fr-FR"/>
        </w:rPr>
      </w:pPr>
      <w:r w:rsidRPr="008E6DD0">
        <w:rPr>
          <w:lang w:val="fr-FR"/>
        </w:rPr>
        <w:t xml:space="preserve">l'APPENDICE  </w:t>
      </w:r>
      <w:r w:rsidRPr="008E6DD0">
        <w:rPr>
          <w:rStyle w:val="href2"/>
          <w:lang w:val="fr-FR"/>
        </w:rPr>
        <w:t>27</w:t>
      </w:r>
      <w:r w:rsidRPr="008E6DD0">
        <w:rPr>
          <w:lang w:val="fr-FR"/>
        </w:rPr>
        <w:t xml:space="preserve"> du RR</w:t>
      </w:r>
    </w:p>
    <w:p w14:paraId="32627821" w14:textId="77777777" w:rsidR="001525B5" w:rsidRPr="001525B5" w:rsidRDefault="001525B5" w:rsidP="001525B5">
      <w:pPr>
        <w:rPr>
          <w:lang w:val="fr-FR"/>
        </w:rPr>
      </w:pPr>
    </w:p>
    <w:p w14:paraId="06A76AF3" w14:textId="77777777" w:rsidR="00861D15" w:rsidRPr="008E6DD0" w:rsidRDefault="00861D15">
      <w:pPr>
        <w:pStyle w:val="Heading8"/>
        <w:rPr>
          <w:lang w:val="fr-FR"/>
        </w:rPr>
      </w:pPr>
      <w:r w:rsidRPr="008E6DD0">
        <w:rPr>
          <w:lang w:val="fr-FR"/>
        </w:rPr>
        <w:t>27</w:t>
      </w:r>
      <w:r w:rsidRPr="008E6DD0">
        <w:rPr>
          <w:b w:val="0"/>
          <w:lang w:val="fr-FR"/>
        </w:rPr>
        <w:t>/</w:t>
      </w:r>
      <w:r w:rsidRPr="008E6DD0">
        <w:rPr>
          <w:rStyle w:val="href"/>
          <w:b w:val="0"/>
          <w:bCs/>
          <w:lang w:val="fr-FR"/>
        </w:rPr>
        <w:t>1</w:t>
      </w:r>
      <w:r w:rsidRPr="008E6DD0">
        <w:rPr>
          <w:b w:val="0"/>
          <w:lang w:val="fr-FR"/>
        </w:rPr>
        <w:t>5</w:t>
      </w:r>
    </w:p>
    <w:p w14:paraId="5FBEA166" w14:textId="7452602A" w:rsidR="00861D15" w:rsidRPr="008214B8" w:rsidRDefault="00861D15" w:rsidP="008E6DD0">
      <w:pPr>
        <w:spacing w:before="240"/>
        <w:rPr>
          <w:spacing w:val="-2"/>
          <w:lang w:val="fr-FR"/>
        </w:rPr>
      </w:pPr>
      <w:r w:rsidRPr="008214B8">
        <w:rPr>
          <w:spacing w:val="-2"/>
          <w:lang w:val="fr-FR"/>
        </w:rPr>
        <w:t xml:space="preserve">L'utilisation, pour les diverses classes d'émission autres que J3E et H2B, des voies dérivées des fréquences indiquées au numéro </w:t>
      </w:r>
      <w:r w:rsidRPr="008214B8">
        <w:rPr>
          <w:rStyle w:val="Artref"/>
          <w:b/>
          <w:bCs/>
          <w:color w:val="000000"/>
          <w:spacing w:val="-2"/>
          <w:lang w:val="fr-FR"/>
        </w:rPr>
        <w:t>27</w:t>
      </w:r>
      <w:r w:rsidRPr="008214B8">
        <w:rPr>
          <w:spacing w:val="-2"/>
          <w:lang w:val="fr-FR"/>
        </w:rPr>
        <w:t>/18 doit faire l'objet d'arrangements particuliers entre les administrations intéressées et celles dont les services sont susceptibles d'être défavorablement influencées. A cet égard, et compte tenu des principes de la Résolution</w:t>
      </w:r>
      <w:r w:rsidR="008214B8" w:rsidRPr="008214B8">
        <w:rPr>
          <w:spacing w:val="-2"/>
          <w:lang w:val="fr-FR"/>
        </w:rPr>
        <w:t> </w:t>
      </w:r>
      <w:r w:rsidRPr="008214B8">
        <w:rPr>
          <w:rStyle w:val="Resref"/>
          <w:b/>
          <w:bCs/>
          <w:color w:val="000000"/>
          <w:spacing w:val="-2"/>
          <w:lang w:val="fr-FR"/>
        </w:rPr>
        <w:t>713</w:t>
      </w:r>
      <w:r w:rsidR="008214B8" w:rsidRPr="008214B8">
        <w:rPr>
          <w:spacing w:val="-2"/>
          <w:lang w:val="fr-FR"/>
        </w:rPr>
        <w:t> </w:t>
      </w:r>
      <w:r w:rsidRPr="008214B8">
        <w:rPr>
          <w:rStyle w:val="Resref"/>
          <w:b/>
          <w:bCs/>
          <w:color w:val="000000"/>
          <w:spacing w:val="-2"/>
          <w:lang w:val="fr-FR"/>
        </w:rPr>
        <w:t>(CMR</w:t>
      </w:r>
      <w:r w:rsidRPr="008214B8">
        <w:rPr>
          <w:rStyle w:val="Resref"/>
          <w:b/>
          <w:bCs/>
          <w:color w:val="000000"/>
          <w:spacing w:val="-2"/>
          <w:lang w:val="fr-FR"/>
        </w:rPr>
        <w:noBreakHyphen/>
        <w:t>95)</w:t>
      </w:r>
      <w:r w:rsidR="003429BC" w:rsidRPr="008214B8">
        <w:rPr>
          <w:rStyle w:val="FootnoteReference"/>
          <w:color w:val="000000"/>
          <w:spacing w:val="-2"/>
          <w:lang w:val="fr-FR"/>
        </w:rPr>
        <w:footnoteReference w:customMarkFollows="1" w:id="1"/>
        <w:t>*</w:t>
      </w:r>
      <w:r w:rsidRPr="008214B8">
        <w:rPr>
          <w:spacing w:val="-2"/>
          <w:lang w:val="fr-FR"/>
        </w:rPr>
        <w:t xml:space="preserve">, le Comité considère comme un «arrangement particulier entre les administrations intéressées» valable toute mesure officielle prise par l'Organisation de l'aviation civile (OACI) débouchant sur l'établissement de Normes et pratiques recommandées (SARP, </w:t>
      </w:r>
      <w:r w:rsidRPr="008214B8">
        <w:rPr>
          <w:i/>
          <w:iCs/>
          <w:spacing w:val="-2"/>
          <w:lang w:val="fr-FR"/>
        </w:rPr>
        <w:t>Standards and Recommended Practices</w:t>
      </w:r>
      <w:r w:rsidRPr="008214B8">
        <w:rPr>
          <w:spacing w:val="-2"/>
          <w:lang w:val="fr-FR"/>
        </w:rPr>
        <w:t>) approuvées par cette Organisation conformément à ses procédures et communiquées en conséquence à</w:t>
      </w:r>
      <w:r w:rsidR="008E6DD0" w:rsidRPr="008214B8">
        <w:rPr>
          <w:spacing w:val="-2"/>
          <w:lang w:val="fr-FR"/>
        </w:rPr>
        <w:t> </w:t>
      </w:r>
      <w:r w:rsidRPr="008214B8">
        <w:rPr>
          <w:spacing w:val="-2"/>
          <w:lang w:val="fr-FR"/>
        </w:rPr>
        <w:t>l'UIT.</w:t>
      </w:r>
    </w:p>
    <w:p w14:paraId="2F42BDF1" w14:textId="77777777" w:rsidR="00861D15" w:rsidRPr="008E6DD0" w:rsidRDefault="00861D15">
      <w:pPr>
        <w:pStyle w:val="Heading8"/>
        <w:rPr>
          <w:lang w:val="fr-FR"/>
        </w:rPr>
      </w:pPr>
      <w:r w:rsidRPr="008E6DD0">
        <w:rPr>
          <w:lang w:val="fr-FR"/>
        </w:rPr>
        <w:t>27</w:t>
      </w:r>
      <w:r w:rsidRPr="008E6DD0">
        <w:rPr>
          <w:b w:val="0"/>
          <w:bCs/>
          <w:lang w:val="fr-FR"/>
        </w:rPr>
        <w:t>/</w:t>
      </w:r>
      <w:r w:rsidRPr="008E6DD0">
        <w:rPr>
          <w:b w:val="0"/>
          <w:lang w:val="fr-FR"/>
        </w:rPr>
        <w:t>18</w:t>
      </w:r>
    </w:p>
    <w:p w14:paraId="2E7D9201" w14:textId="77777777" w:rsidR="00861D15" w:rsidRPr="008E6DD0" w:rsidRDefault="00861D15" w:rsidP="001525B5">
      <w:pPr>
        <w:rPr>
          <w:lang w:val="fr-FR"/>
        </w:rPr>
      </w:pPr>
      <w:r w:rsidRPr="008E6DD0">
        <w:rPr>
          <w:lang w:val="fr-FR"/>
        </w:rPr>
        <w:t>1</w:t>
      </w:r>
      <w:r w:rsidRPr="008E6DD0">
        <w:rPr>
          <w:lang w:val="fr-FR"/>
        </w:rPr>
        <w:tab/>
        <w:t>La liste des fréquences porteuses (fréquences de référence) visée dans cette disposition comprend cinq fréquences (21</w:t>
      </w:r>
      <w:r w:rsidRPr="008E6DD0">
        <w:rPr>
          <w:rFonts w:ascii="Tms Rmn" w:hAnsi="Tms Rmn"/>
          <w:sz w:val="12"/>
          <w:lang w:val="fr-FR"/>
        </w:rPr>
        <w:t> </w:t>
      </w:r>
      <w:r w:rsidRPr="008E6DD0">
        <w:rPr>
          <w:lang w:val="fr-FR"/>
        </w:rPr>
        <w:t>925 kHz, 21</w:t>
      </w:r>
      <w:r w:rsidRPr="008E6DD0">
        <w:rPr>
          <w:rFonts w:ascii="Tms Rmn" w:hAnsi="Tms Rmn"/>
          <w:sz w:val="12"/>
          <w:lang w:val="fr-FR"/>
        </w:rPr>
        <w:t> </w:t>
      </w:r>
      <w:r w:rsidRPr="008E6DD0">
        <w:rPr>
          <w:lang w:val="fr-FR"/>
        </w:rPr>
        <w:t>928 kHz, 21</w:t>
      </w:r>
      <w:r w:rsidRPr="008E6DD0">
        <w:rPr>
          <w:rFonts w:ascii="Tms Rmn" w:hAnsi="Tms Rmn"/>
          <w:sz w:val="12"/>
          <w:lang w:val="fr-FR"/>
        </w:rPr>
        <w:t> </w:t>
      </w:r>
      <w:r w:rsidRPr="008E6DD0">
        <w:rPr>
          <w:lang w:val="fr-FR"/>
        </w:rPr>
        <w:t>931 kHz, 21</w:t>
      </w:r>
      <w:r w:rsidRPr="008E6DD0">
        <w:rPr>
          <w:rFonts w:ascii="Tms Rmn" w:hAnsi="Tms Rmn"/>
          <w:sz w:val="12"/>
          <w:lang w:val="fr-FR"/>
        </w:rPr>
        <w:t> </w:t>
      </w:r>
      <w:r w:rsidRPr="008E6DD0">
        <w:rPr>
          <w:lang w:val="fr-FR"/>
        </w:rPr>
        <w:t>934 kHz et 21</w:t>
      </w:r>
      <w:r w:rsidRPr="008E6DD0">
        <w:rPr>
          <w:rFonts w:ascii="Tms Rmn" w:hAnsi="Tms Rmn"/>
          <w:sz w:val="12"/>
          <w:lang w:val="fr-FR"/>
        </w:rPr>
        <w:t> </w:t>
      </w:r>
      <w:r w:rsidRPr="008E6DD0">
        <w:rPr>
          <w:lang w:val="fr-FR"/>
        </w:rPr>
        <w:t>937 kHz), qui ne sont alloties à aucune des zones d'allotissement définies dans l'Appendice </w:t>
      </w:r>
      <w:r w:rsidRPr="008E6DD0">
        <w:rPr>
          <w:rStyle w:val="Appref"/>
          <w:b/>
          <w:bCs/>
          <w:color w:val="000000"/>
          <w:lang w:val="fr-FR"/>
        </w:rPr>
        <w:t>27</w:t>
      </w:r>
      <w:r w:rsidRPr="008E6DD0">
        <w:rPr>
          <w:lang w:val="fr-FR"/>
        </w:rPr>
        <w:t>. Le Comité considère que ces fréquences peuvent être utilisées par toute admi</w:t>
      </w:r>
      <w:r w:rsidR="001525B5">
        <w:rPr>
          <w:lang w:val="fr-FR"/>
        </w:rPr>
        <w:softHyphen/>
      </w:r>
      <w:r w:rsidRPr="008E6DD0">
        <w:rPr>
          <w:lang w:val="fr-FR"/>
        </w:rPr>
        <w:t>nistration, aux fins qu'elle juge appropriées, à condition que cette utilisation soit conforme à la définition du service mobile aéronautique (R) figurant au numéro</w:t>
      </w:r>
      <w:r w:rsidR="001525B5">
        <w:rPr>
          <w:lang w:val="fr-FR"/>
        </w:rPr>
        <w:t> </w:t>
      </w:r>
      <w:r w:rsidRPr="008E6DD0">
        <w:rPr>
          <w:rStyle w:val="Artref"/>
          <w:b/>
          <w:bCs/>
          <w:color w:val="000000"/>
          <w:lang w:val="fr-FR"/>
        </w:rPr>
        <w:t>1.33</w:t>
      </w:r>
      <w:r w:rsidRPr="008E6DD0">
        <w:rPr>
          <w:lang w:val="fr-FR"/>
        </w:rPr>
        <w:t>.</w:t>
      </w:r>
    </w:p>
    <w:p w14:paraId="225706D5" w14:textId="77777777" w:rsidR="00861D15" w:rsidRPr="008E6DD0" w:rsidRDefault="00861D15">
      <w:pPr>
        <w:rPr>
          <w:lang w:val="fr-FR"/>
        </w:rPr>
      </w:pPr>
      <w:r w:rsidRPr="008E6DD0">
        <w:rPr>
          <w:lang w:val="fr-FR"/>
        </w:rPr>
        <w:t>2</w:t>
      </w:r>
      <w:r w:rsidRPr="008E6DD0">
        <w:rPr>
          <w:lang w:val="fr-FR"/>
        </w:rPr>
        <w:tab/>
        <w:t xml:space="preserve">Dans le cadre de l'examen visé au numéro </w:t>
      </w:r>
      <w:r w:rsidRPr="008E6DD0">
        <w:rPr>
          <w:rStyle w:val="Artref"/>
          <w:b/>
          <w:bCs/>
          <w:color w:val="000000"/>
          <w:lang w:val="fr-FR"/>
        </w:rPr>
        <w:t>11.34</w:t>
      </w:r>
      <w:r w:rsidRPr="008E6DD0">
        <w:rPr>
          <w:lang w:val="fr-FR"/>
        </w:rPr>
        <w:t xml:space="preserve">, le Bureau n'examinera les fiches de notification relatives à chacune de ces fréquences que du point de vue leur conformité avec les principes techniques énoncés dans l'Appendice </w:t>
      </w:r>
      <w:r w:rsidRPr="008E6DD0">
        <w:rPr>
          <w:rStyle w:val="Appref"/>
          <w:b/>
          <w:bCs/>
          <w:color w:val="000000"/>
          <w:lang w:val="fr-FR"/>
        </w:rPr>
        <w:t>27</w:t>
      </w:r>
      <w:r w:rsidRPr="008E6DD0">
        <w:rPr>
          <w:lang w:val="fr-FR"/>
        </w:rPr>
        <w:t xml:space="preserve"> (disposition des voies, largeur de bande, classe d'émission, puissance). Si cet examen aboutit à une conclusion favorable, l'assignation est inscrite dans le Fichier de référence. En cas de conclusion défavorable, la fiche de notifi</w:t>
      </w:r>
      <w:r w:rsidR="008E6DD0" w:rsidRPr="008E6DD0">
        <w:rPr>
          <w:lang w:val="fr-FR"/>
        </w:rPr>
        <w:softHyphen/>
      </w:r>
      <w:r w:rsidRPr="008E6DD0">
        <w:rPr>
          <w:lang w:val="fr-FR"/>
        </w:rPr>
        <w:t>cation est renvoyée à l'administration notificatrice, accompagnée d'une indication des mesures à prendre.</w:t>
      </w:r>
    </w:p>
    <w:p w14:paraId="7FADE461" w14:textId="77777777" w:rsidR="00861D15" w:rsidRPr="008E6DD0" w:rsidRDefault="00861D15">
      <w:pPr>
        <w:pStyle w:val="Heading8"/>
        <w:rPr>
          <w:lang w:val="fr-FR"/>
        </w:rPr>
      </w:pPr>
      <w:r w:rsidRPr="008E6DD0">
        <w:rPr>
          <w:lang w:val="fr-FR"/>
        </w:rPr>
        <w:t>27</w:t>
      </w:r>
      <w:r w:rsidRPr="008E6DD0">
        <w:rPr>
          <w:b w:val="0"/>
          <w:lang w:val="fr-FR"/>
        </w:rPr>
        <w:t>/19</w:t>
      </w:r>
    </w:p>
    <w:p w14:paraId="4D1F569F" w14:textId="77777777" w:rsidR="00861D15" w:rsidRPr="008E6DD0" w:rsidRDefault="00861D15">
      <w:pPr>
        <w:rPr>
          <w:lang w:val="fr-FR"/>
        </w:rPr>
      </w:pPr>
      <w:r w:rsidRPr="008E6DD0">
        <w:rPr>
          <w:lang w:val="fr-FR"/>
        </w:rPr>
        <w:t>Cette disposition précise le rôle que joue l'OACI en matière de coordination volontaire («devrait») de l'utilisation opérationnelle des fréquences. Le Comité considère cette coor</w:t>
      </w:r>
      <w:r w:rsidRPr="008E6DD0">
        <w:rPr>
          <w:lang w:val="fr-FR"/>
        </w:rPr>
        <w:softHyphen/>
        <w:t>dination comme une activité interne de l'OACI, visant à conclure des accords d'exploitation entre opérateurs internationaux concernant par exemple l'utilisation en temps partagé. En conséquence, le Bureau ne tiendra pas compte de ces accords entre opérateurs, sauf s'ils lui sont communiqués par leurs administrations nationales des télécommunications.</w:t>
      </w:r>
    </w:p>
    <w:p w14:paraId="464AF57E" w14:textId="77777777" w:rsidR="00861D15" w:rsidRPr="008E6DD0" w:rsidRDefault="00861D15">
      <w:pPr>
        <w:pStyle w:val="Heading8"/>
        <w:rPr>
          <w:lang w:val="fr-FR"/>
        </w:rPr>
      </w:pPr>
      <w:r w:rsidRPr="008E6DD0">
        <w:rPr>
          <w:lang w:val="fr-FR"/>
        </w:rPr>
        <w:br w:type="page"/>
      </w:r>
      <w:r w:rsidRPr="008E6DD0">
        <w:rPr>
          <w:lang w:val="fr-FR"/>
        </w:rPr>
        <w:lastRenderedPageBreak/>
        <w:t>27</w:t>
      </w:r>
      <w:r w:rsidRPr="008E6DD0">
        <w:rPr>
          <w:b w:val="0"/>
          <w:lang w:val="fr-FR"/>
        </w:rPr>
        <w:t>/58</w:t>
      </w:r>
    </w:p>
    <w:p w14:paraId="44B8B38C" w14:textId="77777777" w:rsidR="00861D15" w:rsidRPr="008E6DD0" w:rsidRDefault="00861D15" w:rsidP="008E6DD0">
      <w:pPr>
        <w:rPr>
          <w:lang w:val="fr-FR"/>
        </w:rPr>
      </w:pPr>
      <w:r w:rsidRPr="008E6DD0">
        <w:rPr>
          <w:lang w:val="fr-FR"/>
        </w:rPr>
        <w:t xml:space="preserve">Cette disposition énumère les classes d'émission permises sur les voies de l'Appendice </w:t>
      </w:r>
      <w:r w:rsidRPr="008E6DD0">
        <w:rPr>
          <w:rStyle w:val="Appref"/>
          <w:b/>
          <w:bCs/>
          <w:color w:val="000000"/>
          <w:lang w:val="fr-FR"/>
        </w:rPr>
        <w:t>27</w:t>
      </w:r>
      <w:r w:rsidRPr="008E6DD0">
        <w:rPr>
          <w:lang w:val="fr-FR"/>
        </w:rPr>
        <w:t xml:space="preserve"> et prévoit notamment la possibilité d'utiliser d'</w:t>
      </w:r>
      <w:r w:rsidRPr="00FE446E">
        <w:rPr>
          <w:i/>
          <w:iCs/>
          <w:lang w:val="fr-FR"/>
        </w:rPr>
        <w:t>«autres émissions telles que la transmission auto</w:t>
      </w:r>
      <w:r w:rsidR="008E6DD0" w:rsidRPr="00FE446E">
        <w:rPr>
          <w:i/>
          <w:iCs/>
          <w:lang w:val="fr-FR"/>
        </w:rPr>
        <w:softHyphen/>
      </w:r>
      <w:r w:rsidRPr="00FE446E">
        <w:rPr>
          <w:i/>
          <w:iCs/>
          <w:lang w:val="fr-FR"/>
        </w:rPr>
        <w:t>matique de données, bande latérale unique, porteuse supprimée»</w:t>
      </w:r>
      <w:r w:rsidRPr="008E6DD0">
        <w:rPr>
          <w:lang w:val="fr-FR"/>
        </w:rPr>
        <w:t xml:space="preserve">. Le symbole correspondant à cette dernière classe d'émission est JXX (ex-A9J). A cet égard, le Bureau considère que toute classe d'émission à bande latérale unique (BLU) (à porteuse supprimée) est autorisée sur les voies de l'Appendice </w:t>
      </w:r>
      <w:r w:rsidRPr="008E6DD0">
        <w:rPr>
          <w:rStyle w:val="Appref"/>
          <w:b/>
          <w:bCs/>
          <w:color w:val="000000"/>
          <w:lang w:val="fr-FR"/>
        </w:rPr>
        <w:t>27</w:t>
      </w:r>
      <w:r w:rsidRPr="008E6DD0">
        <w:rPr>
          <w:lang w:val="fr-FR"/>
        </w:rPr>
        <w:t xml:space="preserve"> (par exemple, J2B, J2D, J7B, J7D, J9B, J9D, etc.), sous réserve que les conditions suivantes soient respectées:</w:t>
      </w:r>
    </w:p>
    <w:p w14:paraId="7CCCD45A" w14:textId="77777777" w:rsidR="00861D15" w:rsidRPr="008E6DD0" w:rsidRDefault="00861D15" w:rsidP="008E6DD0">
      <w:pPr>
        <w:pStyle w:val="enumlev1"/>
        <w:rPr>
          <w:lang w:val="fr-FR"/>
        </w:rPr>
      </w:pPr>
      <w:r w:rsidRPr="008E6DD0">
        <w:rPr>
          <w:lang w:val="fr-FR"/>
        </w:rPr>
        <w:t>–</w:t>
      </w:r>
      <w:r w:rsidRPr="008E6DD0">
        <w:rPr>
          <w:lang w:val="fr-FR"/>
        </w:rPr>
        <w:tab/>
        <w:t>la fréquence de référence de l'émission concernée coïncide avec une fréquence de référence indiquée dans la liste de fréquences porteuses (fréquences de référence) (numéro</w:t>
      </w:r>
      <w:r w:rsidR="008E6DD0">
        <w:rPr>
          <w:lang w:val="fr-FR"/>
        </w:rPr>
        <w:t> </w:t>
      </w:r>
      <w:r w:rsidRPr="008E6DD0">
        <w:rPr>
          <w:rStyle w:val="Artref"/>
          <w:b/>
          <w:bCs/>
          <w:color w:val="000000"/>
          <w:lang w:val="fr-FR"/>
        </w:rPr>
        <w:t>27</w:t>
      </w:r>
      <w:r w:rsidRPr="008E6DD0">
        <w:rPr>
          <w:lang w:val="fr-FR"/>
        </w:rPr>
        <w:t>/18);</w:t>
      </w:r>
    </w:p>
    <w:p w14:paraId="58FB805F" w14:textId="77777777" w:rsidR="00861D15" w:rsidRPr="008E6DD0" w:rsidRDefault="00861D15" w:rsidP="008E6DD0">
      <w:pPr>
        <w:pStyle w:val="enumlev1"/>
        <w:rPr>
          <w:lang w:val="fr-FR"/>
        </w:rPr>
      </w:pPr>
      <w:r w:rsidRPr="008E6DD0">
        <w:rPr>
          <w:lang w:val="fr-FR"/>
        </w:rPr>
        <w:t>–</w:t>
      </w:r>
      <w:r w:rsidRPr="008E6DD0">
        <w:rPr>
          <w:lang w:val="fr-FR"/>
        </w:rPr>
        <w:tab/>
        <w:t>la largeur de bande occupée d'autres émissions autorisées ne dépasse pas la limite supé</w:t>
      </w:r>
      <w:r w:rsidR="008E6DD0" w:rsidRPr="008E6DD0">
        <w:rPr>
          <w:lang w:val="fr-FR"/>
        </w:rPr>
        <w:softHyphen/>
      </w:r>
      <w:r w:rsidRPr="008E6DD0">
        <w:rPr>
          <w:lang w:val="fr-FR"/>
        </w:rPr>
        <w:t xml:space="preserve">rieure des émissions de classe J3E (numéro </w:t>
      </w:r>
      <w:r w:rsidRPr="008E6DD0">
        <w:rPr>
          <w:rStyle w:val="Artref"/>
          <w:b/>
          <w:bCs/>
          <w:color w:val="000000"/>
          <w:lang w:val="fr-FR"/>
        </w:rPr>
        <w:t>27</w:t>
      </w:r>
      <w:r w:rsidRPr="008E6DD0">
        <w:rPr>
          <w:lang w:val="fr-FR"/>
        </w:rPr>
        <w:t>/12), c'est-à-dire 2</w:t>
      </w:r>
      <w:r w:rsidRPr="008E6DD0">
        <w:rPr>
          <w:rFonts w:ascii="Tms Rmn" w:hAnsi="Tms Rmn"/>
          <w:sz w:val="12"/>
          <w:lang w:val="fr-FR"/>
        </w:rPr>
        <w:t> </w:t>
      </w:r>
      <w:r w:rsidRPr="008E6DD0">
        <w:rPr>
          <w:lang w:val="fr-FR"/>
        </w:rPr>
        <w:t>800</w:t>
      </w:r>
      <w:r w:rsidR="008E6DD0" w:rsidRPr="008E6DD0">
        <w:rPr>
          <w:lang w:val="fr-FR"/>
        </w:rPr>
        <w:t> </w:t>
      </w:r>
      <w:r w:rsidRPr="008E6DD0">
        <w:rPr>
          <w:lang w:val="fr-FR"/>
        </w:rPr>
        <w:t>Hz;</w:t>
      </w:r>
    </w:p>
    <w:p w14:paraId="4378AA22" w14:textId="77777777" w:rsidR="00861D15" w:rsidRPr="008E6DD0" w:rsidRDefault="00861D15" w:rsidP="008E6DD0">
      <w:pPr>
        <w:pStyle w:val="enumlev1"/>
        <w:rPr>
          <w:lang w:val="fr-FR"/>
        </w:rPr>
      </w:pPr>
      <w:r w:rsidRPr="008E6DD0">
        <w:rPr>
          <w:lang w:val="fr-FR"/>
        </w:rPr>
        <w:t>–</w:t>
      </w:r>
      <w:r w:rsidRPr="008E6DD0">
        <w:rPr>
          <w:lang w:val="fr-FR"/>
        </w:rPr>
        <w:tab/>
        <w:t>la fréquence assignée est supérieure de 1</w:t>
      </w:r>
      <w:r w:rsidR="008E6DD0" w:rsidRPr="008E6DD0">
        <w:rPr>
          <w:rFonts w:ascii="Tms Rmn" w:hAnsi="Tms Rmn"/>
          <w:sz w:val="12"/>
          <w:lang w:val="fr-FR"/>
        </w:rPr>
        <w:t> </w:t>
      </w:r>
      <w:r w:rsidRPr="008E6DD0">
        <w:rPr>
          <w:lang w:val="fr-FR"/>
        </w:rPr>
        <w:t>400 Hz à la fréquence porteuse (fréquence de référence) (numéro</w:t>
      </w:r>
      <w:r w:rsidR="008E6DD0" w:rsidRPr="008E6DD0">
        <w:rPr>
          <w:lang w:val="fr-FR"/>
        </w:rPr>
        <w:t> </w:t>
      </w:r>
      <w:r w:rsidRPr="008E6DD0">
        <w:rPr>
          <w:rStyle w:val="Artref"/>
          <w:b/>
          <w:bCs/>
          <w:color w:val="000000"/>
          <w:lang w:val="fr-FR"/>
        </w:rPr>
        <w:t>27</w:t>
      </w:r>
      <w:r w:rsidRPr="008E6DD0">
        <w:rPr>
          <w:lang w:val="fr-FR"/>
        </w:rPr>
        <w:t>/75).</w:t>
      </w:r>
    </w:p>
    <w:p w14:paraId="0723AA3B" w14:textId="77777777" w:rsidR="00861D15" w:rsidRPr="008E6DD0" w:rsidRDefault="00861D15">
      <w:pPr>
        <w:rPr>
          <w:lang w:val="fr-FR"/>
        </w:rPr>
      </w:pPr>
    </w:p>
    <w:p w14:paraId="7E463EAB" w14:textId="77777777" w:rsidR="00861D15" w:rsidRPr="008E6DD0" w:rsidRDefault="00861D15">
      <w:pPr>
        <w:jc w:val="center"/>
        <w:rPr>
          <w:lang w:val="fr-FR"/>
        </w:rPr>
      </w:pPr>
      <w:r w:rsidRPr="008E6DD0">
        <w:rPr>
          <w:lang w:val="fr-FR"/>
        </w:rPr>
        <w:t>____________________</w:t>
      </w:r>
    </w:p>
    <w:p w14:paraId="67DF30E3" w14:textId="77777777" w:rsidR="00861D15" w:rsidRPr="008E6DD0" w:rsidRDefault="00861D15" w:rsidP="008E6DD0">
      <w:pPr>
        <w:rPr>
          <w:lang w:val="fr-FR"/>
        </w:rPr>
      </w:pPr>
    </w:p>
    <w:p w14:paraId="78635D96" w14:textId="77777777" w:rsidR="00861D15" w:rsidRPr="008E6DD0" w:rsidRDefault="00861D15" w:rsidP="008E6DD0">
      <w:pPr>
        <w:rPr>
          <w:lang w:val="fr-FR"/>
        </w:rPr>
      </w:pPr>
    </w:p>
    <w:p w14:paraId="170A3DA1" w14:textId="77777777" w:rsidR="00861D15" w:rsidRPr="008E6DD0" w:rsidRDefault="00861D15" w:rsidP="008E6DD0">
      <w:pPr>
        <w:rPr>
          <w:lang w:val="fr-FR"/>
        </w:rPr>
      </w:pPr>
    </w:p>
    <w:p w14:paraId="7EEAFFF5" w14:textId="77777777" w:rsidR="00861D15" w:rsidRPr="008E6DD0" w:rsidRDefault="00861D15" w:rsidP="008E6DD0">
      <w:pPr>
        <w:rPr>
          <w:lang w:val="fr-FR"/>
        </w:rPr>
      </w:pPr>
    </w:p>
    <w:p w14:paraId="186A5C3B" w14:textId="77777777" w:rsidR="00861D15" w:rsidRPr="008E6DD0" w:rsidRDefault="00861D15" w:rsidP="008E6DD0">
      <w:pPr>
        <w:rPr>
          <w:lang w:val="fr-FR"/>
        </w:rPr>
      </w:pPr>
    </w:p>
    <w:p w14:paraId="43611195" w14:textId="77777777" w:rsidR="00861D15" w:rsidRPr="008E6DD0" w:rsidRDefault="00861D15" w:rsidP="008E6DD0">
      <w:pPr>
        <w:rPr>
          <w:lang w:val="fr-FR"/>
        </w:rPr>
      </w:pPr>
    </w:p>
    <w:p w14:paraId="7DEC6C46" w14:textId="77777777" w:rsidR="00861D15" w:rsidRPr="008E6DD0" w:rsidRDefault="00861D15" w:rsidP="008E6DD0">
      <w:pPr>
        <w:rPr>
          <w:lang w:val="fr-FR"/>
        </w:rPr>
      </w:pPr>
    </w:p>
    <w:p w14:paraId="7202AFE3" w14:textId="77777777" w:rsidR="00861D15" w:rsidRPr="008E6DD0" w:rsidRDefault="00861D15" w:rsidP="008E6DD0">
      <w:pPr>
        <w:rPr>
          <w:lang w:val="fr-FR"/>
        </w:rPr>
      </w:pPr>
    </w:p>
    <w:p w14:paraId="6C229E69" w14:textId="77777777" w:rsidR="00861D15" w:rsidRPr="008E6DD0" w:rsidRDefault="00861D15" w:rsidP="008E6DD0">
      <w:pPr>
        <w:rPr>
          <w:lang w:val="fr-FR"/>
        </w:rPr>
      </w:pPr>
    </w:p>
    <w:p w14:paraId="0724013B" w14:textId="77777777" w:rsidR="00861D15" w:rsidRPr="008E6DD0" w:rsidRDefault="00861D15" w:rsidP="008E6DD0">
      <w:pPr>
        <w:rPr>
          <w:lang w:val="fr-FR"/>
        </w:rPr>
      </w:pPr>
    </w:p>
    <w:p w14:paraId="0B4FFB3F" w14:textId="77777777" w:rsidR="00861D15" w:rsidRPr="008E6DD0" w:rsidRDefault="00861D15" w:rsidP="008E6DD0">
      <w:pPr>
        <w:rPr>
          <w:lang w:val="fr-FR"/>
        </w:rPr>
      </w:pPr>
    </w:p>
    <w:p w14:paraId="166645F4" w14:textId="77777777" w:rsidR="00861D15" w:rsidRPr="008E6DD0" w:rsidRDefault="00861D15" w:rsidP="008E6DD0">
      <w:pPr>
        <w:rPr>
          <w:lang w:val="fr-FR"/>
        </w:rPr>
      </w:pPr>
    </w:p>
    <w:p w14:paraId="6C965F9B" w14:textId="77777777" w:rsidR="00861D15" w:rsidRPr="008E6DD0" w:rsidRDefault="00861D15" w:rsidP="008E6DD0">
      <w:pPr>
        <w:rPr>
          <w:lang w:val="fr-FR"/>
        </w:rPr>
      </w:pPr>
    </w:p>
    <w:p w14:paraId="5FDE9F77" w14:textId="77777777" w:rsidR="00861D15" w:rsidRPr="008E6DD0" w:rsidRDefault="00861D15" w:rsidP="008E6DD0">
      <w:pPr>
        <w:rPr>
          <w:lang w:val="fr-FR"/>
        </w:rPr>
        <w:sectPr w:rsidR="00861D15" w:rsidRPr="008E6DD0">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7A987045" w14:textId="77777777" w:rsidR="00861D15" w:rsidRPr="008E6DD0" w:rsidRDefault="00861D15" w:rsidP="008E6DD0">
      <w:pPr>
        <w:rPr>
          <w:lang w:val="fr-FR"/>
        </w:rPr>
      </w:pPr>
    </w:p>
    <w:sectPr w:rsidR="00861D15" w:rsidRPr="008E6DD0" w:rsidSect="008E6DD0">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812252" w14:textId="77777777" w:rsidR="00002F36" w:rsidRDefault="00002F36">
      <w:r>
        <w:separator/>
      </w:r>
    </w:p>
  </w:endnote>
  <w:endnote w:type="continuationSeparator" w:id="0">
    <w:p w14:paraId="65F9668A" w14:textId="77777777" w:rsidR="00002F36" w:rsidRDefault="00002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7F151" w14:textId="77777777" w:rsidR="00002F36" w:rsidRDefault="00002F36">
      <w:r>
        <w:rPr>
          <w:b/>
        </w:rPr>
        <w:t>_______________</w:t>
      </w:r>
    </w:p>
  </w:footnote>
  <w:footnote w:type="continuationSeparator" w:id="0">
    <w:p w14:paraId="61F9C0D3" w14:textId="77777777" w:rsidR="00002F36" w:rsidRDefault="00002F36">
      <w:r>
        <w:continuationSeparator/>
      </w:r>
    </w:p>
  </w:footnote>
  <w:footnote w:id="1">
    <w:p w14:paraId="5D380707" w14:textId="77777777" w:rsidR="003429BC" w:rsidRPr="003429BC" w:rsidRDefault="003429BC" w:rsidP="003429BC">
      <w:pPr>
        <w:pStyle w:val="FootnoteText"/>
        <w:rPr>
          <w:lang w:val="fr-CH"/>
        </w:rPr>
      </w:pPr>
      <w:r w:rsidRPr="003429BC">
        <w:rPr>
          <w:rStyle w:val="FootnoteReference"/>
          <w:lang w:val="fr-CH"/>
        </w:rPr>
        <w:t>*</w:t>
      </w:r>
      <w:r w:rsidRPr="003429BC">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CMR-97.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E6DD0" w14:paraId="4007791F"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E12E5E7" w14:textId="268AEA43" w:rsidR="008E6DD0" w:rsidRDefault="008E6DD0">
          <w:pPr>
            <w:pStyle w:val="HeaderRegProc"/>
          </w:pPr>
          <w:r>
            <w:t>Partie A</w:t>
          </w:r>
          <w:r w:rsidR="00E75BA8">
            <w:fldChar w:fldCharType="begin"/>
          </w:r>
          <w:r w:rsidR="00E75BA8">
            <w:instrText>styleref href</w:instrText>
          </w:r>
          <w:r w:rsidR="00E75BA8">
            <w:fldChar w:fldCharType="separate"/>
          </w:r>
          <w:r w:rsidR="008873FE">
            <w:rPr>
              <w:noProof/>
            </w:rPr>
            <w:t>1</w:t>
          </w:r>
          <w:r w:rsidR="00E75BA8">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60A9DAA" w14:textId="3A6A656F" w:rsidR="008E6DD0" w:rsidRDefault="005D081C">
          <w:pPr>
            <w:pStyle w:val="HeaderRegProc"/>
            <w:rPr>
              <w:lang w:val="fr-FR"/>
            </w:rPr>
          </w:pPr>
          <w:fldSimple w:instr=" DOCPROPERTY &quot;Header1&quot; \* MERGEFORMAT ">
            <w:r w:rsidR="008873FE">
              <w:t>AP</w:t>
            </w:r>
          </w:fldSimple>
          <w:r w:rsidR="00E75BA8">
            <w:fldChar w:fldCharType="begin"/>
          </w:r>
          <w:r w:rsidR="00E75BA8">
            <w:instrText>styleref href2</w:instrText>
          </w:r>
          <w:r w:rsidR="00E75BA8">
            <w:fldChar w:fldCharType="separate"/>
          </w:r>
          <w:r w:rsidR="008873FE">
            <w:rPr>
              <w:noProof/>
            </w:rPr>
            <w:t>27</w:t>
          </w:r>
          <w:r w:rsidR="00E75BA8">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04F7F4B" w14:textId="77777777" w:rsidR="008E6DD0" w:rsidRDefault="008E6DD0">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D1F36">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4D30F86" w14:textId="5FF77B8A" w:rsidR="008E6DD0" w:rsidRDefault="008E6DD0">
          <w:pPr>
            <w:pStyle w:val="HeaderRegProc"/>
            <w:rPr>
              <w:lang w:val="fr-CH"/>
            </w:rPr>
          </w:pPr>
          <w:r>
            <w:rPr>
              <w:lang w:val="fr-CH"/>
            </w:rPr>
            <w:t>rév.</w:t>
          </w:r>
          <w:fldSimple w:instr=" DOCPROPERTY &quot;Header10&quot; \* MERGEFORMAT ">
            <w:r w:rsidR="008873FE" w:rsidRPr="008873FE">
              <w:rPr>
                <w:lang w:val="fr-CH"/>
              </w:rPr>
              <w:t>-</w:t>
            </w:r>
          </w:fldSimple>
        </w:p>
      </w:tc>
    </w:tr>
  </w:tbl>
  <w:p w14:paraId="79BE743F" w14:textId="77777777" w:rsidR="008E6DD0" w:rsidRDefault="008E6DD0">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E6DD0" w14:paraId="4D6FDEF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607BB13" w14:textId="6F915633" w:rsidR="008E6DD0" w:rsidRDefault="008E6DD0">
          <w:pPr>
            <w:pStyle w:val="HeaderRegProc"/>
          </w:pPr>
          <w:r>
            <w:t>Partie A</w:t>
          </w:r>
          <w:r w:rsidR="00E75BA8">
            <w:fldChar w:fldCharType="begin"/>
          </w:r>
          <w:r w:rsidR="00E75BA8">
            <w:instrText>styleref href</w:instrText>
          </w:r>
          <w:r w:rsidR="00E75BA8">
            <w:fldChar w:fldCharType="separate"/>
          </w:r>
          <w:r w:rsidR="008873FE">
            <w:rPr>
              <w:noProof/>
            </w:rPr>
            <w:t>1</w:t>
          </w:r>
          <w:r w:rsidR="00E75BA8">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A07083" w14:textId="0E031B11" w:rsidR="008E6DD0" w:rsidRDefault="005D081C">
          <w:pPr>
            <w:pStyle w:val="HeaderRegProc"/>
            <w:rPr>
              <w:lang w:val="fr-FR"/>
            </w:rPr>
          </w:pPr>
          <w:fldSimple w:instr=" DOCPROPERTY &quot;Header1&quot; \* MERGEFORMAT ">
            <w:r w:rsidR="008873FE">
              <w:t>AP</w:t>
            </w:r>
          </w:fldSimple>
          <w:r w:rsidR="00E75BA8">
            <w:fldChar w:fldCharType="begin"/>
          </w:r>
          <w:r w:rsidR="00E75BA8">
            <w:instrText>styleref href2</w:instrText>
          </w:r>
          <w:r w:rsidR="00E75BA8">
            <w:fldChar w:fldCharType="separate"/>
          </w:r>
          <w:r w:rsidR="008873FE">
            <w:rPr>
              <w:noProof/>
            </w:rPr>
            <w:t>27</w:t>
          </w:r>
          <w:r w:rsidR="00E75BA8">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3093CAA" w14:textId="77777777" w:rsidR="008E6DD0" w:rsidRDefault="008E6DD0">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D1F36">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690EF7" w14:textId="1173F6D8" w:rsidR="008E6DD0" w:rsidRDefault="008E6DD0">
          <w:pPr>
            <w:pStyle w:val="HeaderRegProc"/>
            <w:rPr>
              <w:lang w:val="fr-CH"/>
            </w:rPr>
          </w:pPr>
          <w:r>
            <w:rPr>
              <w:lang w:val="fr-CH"/>
            </w:rPr>
            <w:t>rév.</w:t>
          </w:r>
          <w:fldSimple w:instr=" DOCPROPERTY &quot;Header10&quot; \* MERGEFORMAT ">
            <w:r w:rsidR="008873FE" w:rsidRPr="008873FE">
              <w:rPr>
                <w:lang w:val="fr-CH"/>
              </w:rPr>
              <w:t>-</w:t>
            </w:r>
          </w:fldSimple>
        </w:p>
      </w:tc>
    </w:tr>
  </w:tbl>
  <w:p w14:paraId="57C97D46" w14:textId="77777777" w:rsidR="008E6DD0" w:rsidRDefault="008E6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2E5B0" w14:textId="77777777" w:rsidR="008E6DD0" w:rsidRDefault="008E6DD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1D15"/>
    <w:rsid w:val="00002F36"/>
    <w:rsid w:val="001525B5"/>
    <w:rsid w:val="001B173B"/>
    <w:rsid w:val="002D1F36"/>
    <w:rsid w:val="00307EC6"/>
    <w:rsid w:val="003429BC"/>
    <w:rsid w:val="005D081C"/>
    <w:rsid w:val="007545B5"/>
    <w:rsid w:val="008214B8"/>
    <w:rsid w:val="00861D15"/>
    <w:rsid w:val="008873FE"/>
    <w:rsid w:val="008D299F"/>
    <w:rsid w:val="008E6DD0"/>
    <w:rsid w:val="009522A8"/>
    <w:rsid w:val="00E75BA8"/>
    <w:rsid w:val="00FE44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104C3B"/>
  <w15:docId w15:val="{281296E1-4FA0-4680-99F6-DBA793F48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CC964-D457-4B18-935D-3C6E21EC2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9</TotalTime>
  <Pages>3</Pages>
  <Words>530</Words>
  <Characters>3024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AP27</dc:subject>
  <dc:creator>Composition des Publications</dc:creator>
  <cp:keywords>FOLIOS:  1  -  2</cp:keywords>
  <dc:description>Edition 2009:  23.02.2009/DD (dict. ok)</dc:description>
  <cp:lastModifiedBy>Al-Yammouni, Hala</cp:lastModifiedBy>
  <cp:revision>11</cp:revision>
  <cp:lastPrinted>2021-05-14T08:51:00Z</cp:lastPrinted>
  <dcterms:created xsi:type="dcterms:W3CDTF">2012-08-08T15:51:00Z</dcterms:created>
  <dcterms:modified xsi:type="dcterms:W3CDTF">2021-05-14T08:52:00Z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