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9BD45" w14:textId="77777777" w:rsidR="00C91FDA" w:rsidRPr="00EE7540" w:rsidRDefault="00C91FDA" w:rsidP="00EE7540">
      <w:pPr>
        <w:pStyle w:val="Heading1"/>
        <w:spacing w:before="300"/>
        <w:jc w:val="center"/>
        <w:rPr>
          <w:lang w:val="fr-FR"/>
        </w:rPr>
      </w:pPr>
      <w:r w:rsidRPr="00EE7540">
        <w:rPr>
          <w:lang w:val="fr-FR"/>
        </w:rPr>
        <w:t>Règles relatives à</w:t>
      </w:r>
    </w:p>
    <w:p w14:paraId="6E0EE67E" w14:textId="77777777" w:rsidR="00C91FDA" w:rsidRDefault="00C91FDA">
      <w:pPr>
        <w:pStyle w:val="Heading2"/>
        <w:jc w:val="center"/>
        <w:rPr>
          <w:lang w:val="fr-FR"/>
        </w:rPr>
      </w:pPr>
      <w:proofErr w:type="gramStart"/>
      <w:r w:rsidRPr="00EE7540">
        <w:rPr>
          <w:lang w:val="fr-FR"/>
        </w:rPr>
        <w:t>l'ARTICLE</w:t>
      </w:r>
      <w:proofErr w:type="gramEnd"/>
      <w:r w:rsidRPr="00EE7540">
        <w:rPr>
          <w:lang w:val="fr-FR"/>
        </w:rPr>
        <w:t xml:space="preserve"> </w:t>
      </w:r>
      <w:r w:rsidR="00EE7540" w:rsidRPr="00EE7540">
        <w:rPr>
          <w:lang w:val="fr-FR"/>
        </w:rPr>
        <w:t xml:space="preserve"> </w:t>
      </w:r>
      <w:r w:rsidRPr="00EE7540">
        <w:rPr>
          <w:lang w:val="fr-FR"/>
        </w:rPr>
        <w:t>6 du RR</w:t>
      </w:r>
    </w:p>
    <w:p w14:paraId="4CAD553A" w14:textId="77777777" w:rsidR="008528B5" w:rsidRPr="008528B5" w:rsidRDefault="008528B5" w:rsidP="008528B5">
      <w:pPr>
        <w:rPr>
          <w:lang w:val="fr-FR"/>
        </w:rPr>
      </w:pPr>
    </w:p>
    <w:p w14:paraId="30AB69D0" w14:textId="77777777" w:rsidR="00C91FDA" w:rsidRPr="00EE7540" w:rsidRDefault="00C91FDA">
      <w:pPr>
        <w:pStyle w:val="Heading8"/>
        <w:rPr>
          <w:lang w:val="fr-FR"/>
        </w:rPr>
      </w:pPr>
      <w:r w:rsidRPr="00EE7540">
        <w:rPr>
          <w:rStyle w:val="href2"/>
          <w:lang w:val="fr-FR"/>
        </w:rPr>
        <w:t>6</w:t>
      </w:r>
      <w:r w:rsidRPr="00EE7540">
        <w:rPr>
          <w:lang w:val="fr-FR"/>
        </w:rPr>
        <w:t>.7</w:t>
      </w:r>
    </w:p>
    <w:p w14:paraId="3B071EF0" w14:textId="3543C0B5" w:rsidR="00C91FDA" w:rsidRPr="00EE7540" w:rsidRDefault="00C91FDA">
      <w:pPr>
        <w:pStyle w:val="Normalaftertitle"/>
        <w:rPr>
          <w:lang w:val="fr-FR"/>
        </w:rPr>
      </w:pPr>
      <w:r w:rsidRPr="00EE7540">
        <w:rPr>
          <w:lang w:val="fr-FR"/>
        </w:rPr>
        <w:t xml:space="preserve">Lorsqu'ils sont communiqués </w:t>
      </w:r>
      <w:bookmarkStart w:id="0" w:name="_GoBack"/>
      <w:bookmarkEnd w:id="0"/>
      <w:r w:rsidRPr="00EE7540">
        <w:rPr>
          <w:lang w:val="fr-FR"/>
        </w:rPr>
        <w:t>au Bureau, les renseignements sur les résultats de la coordination citée dans cette disposition seront inscrits dans le Fichier de référence avec une mention de la présente disposition.</w:t>
      </w:r>
    </w:p>
    <w:p w14:paraId="1B3AB6E1" w14:textId="77777777" w:rsidR="00C91FDA" w:rsidRPr="00EE7540" w:rsidRDefault="00C91FDA" w:rsidP="00EE7540">
      <w:pPr>
        <w:rPr>
          <w:lang w:val="fr-FR"/>
        </w:rPr>
      </w:pPr>
    </w:p>
    <w:p w14:paraId="36869979" w14:textId="77777777" w:rsidR="00C91FDA" w:rsidRPr="00EE7540" w:rsidRDefault="00C91FDA">
      <w:pPr>
        <w:jc w:val="center"/>
        <w:rPr>
          <w:lang w:val="fr-FR"/>
        </w:rPr>
      </w:pPr>
      <w:r w:rsidRPr="00EE7540">
        <w:rPr>
          <w:lang w:val="fr-FR"/>
        </w:rPr>
        <w:t>____________________</w:t>
      </w:r>
    </w:p>
    <w:p w14:paraId="64BA9896" w14:textId="77777777" w:rsidR="00C91FDA" w:rsidRPr="00EE7540" w:rsidRDefault="00C91FDA" w:rsidP="00EE7540">
      <w:pPr>
        <w:rPr>
          <w:lang w:val="fr-FR"/>
        </w:rPr>
      </w:pPr>
    </w:p>
    <w:p w14:paraId="657CA654" w14:textId="77777777" w:rsidR="00C91FDA" w:rsidRPr="00EE7540" w:rsidRDefault="00C91FDA" w:rsidP="00EE7540">
      <w:pPr>
        <w:rPr>
          <w:lang w:val="fr-FR"/>
        </w:rPr>
      </w:pPr>
    </w:p>
    <w:p w14:paraId="7A05DDAC" w14:textId="77777777" w:rsidR="00C91FDA" w:rsidRPr="00EE7540" w:rsidRDefault="00C91FDA" w:rsidP="00EE7540">
      <w:pPr>
        <w:rPr>
          <w:lang w:val="fr-FR"/>
        </w:rPr>
      </w:pPr>
    </w:p>
    <w:p w14:paraId="4E1604AC" w14:textId="77777777" w:rsidR="00C91FDA" w:rsidRPr="00EE7540" w:rsidRDefault="00C91FDA" w:rsidP="00EE7540">
      <w:pPr>
        <w:rPr>
          <w:lang w:val="fr-FR"/>
        </w:rPr>
      </w:pPr>
    </w:p>
    <w:p w14:paraId="3DBE179F" w14:textId="77777777" w:rsidR="00C91FDA" w:rsidRPr="00EE7540" w:rsidRDefault="00C91FDA" w:rsidP="00EE7540">
      <w:pPr>
        <w:rPr>
          <w:lang w:val="fr-FR"/>
        </w:rPr>
      </w:pPr>
    </w:p>
    <w:p w14:paraId="409D0022" w14:textId="77777777" w:rsidR="00C91FDA" w:rsidRPr="00EE7540" w:rsidRDefault="00C91FDA" w:rsidP="00EE7540">
      <w:pPr>
        <w:rPr>
          <w:lang w:val="fr-FR"/>
        </w:rPr>
      </w:pPr>
    </w:p>
    <w:p w14:paraId="621AFC3B" w14:textId="77777777" w:rsidR="00C91FDA" w:rsidRPr="00EE7540" w:rsidRDefault="00C91FDA" w:rsidP="00EE7540">
      <w:pPr>
        <w:rPr>
          <w:lang w:val="fr-FR"/>
        </w:rPr>
      </w:pPr>
    </w:p>
    <w:p w14:paraId="404B4225" w14:textId="77777777" w:rsidR="00C91FDA" w:rsidRPr="00EE7540" w:rsidRDefault="00C91FDA" w:rsidP="00EE7540">
      <w:pPr>
        <w:rPr>
          <w:lang w:val="fr-FR"/>
        </w:rPr>
      </w:pPr>
    </w:p>
    <w:p w14:paraId="22354FB3" w14:textId="77777777" w:rsidR="00C91FDA" w:rsidRPr="00EE7540" w:rsidRDefault="00C91FDA" w:rsidP="00EE7540">
      <w:pPr>
        <w:rPr>
          <w:lang w:val="fr-FR"/>
        </w:rPr>
      </w:pPr>
    </w:p>
    <w:p w14:paraId="723F39BA" w14:textId="77777777" w:rsidR="00C91FDA" w:rsidRPr="00EE7540" w:rsidRDefault="00C91FDA" w:rsidP="00EE7540">
      <w:pPr>
        <w:rPr>
          <w:lang w:val="fr-FR"/>
        </w:rPr>
      </w:pPr>
    </w:p>
    <w:p w14:paraId="7E967B25" w14:textId="77777777" w:rsidR="00C91FDA" w:rsidRPr="00EE7540" w:rsidRDefault="00C91FDA" w:rsidP="00EE7540">
      <w:pPr>
        <w:rPr>
          <w:lang w:val="fr-FR"/>
        </w:rPr>
      </w:pPr>
    </w:p>
    <w:p w14:paraId="6DFF2DE7" w14:textId="77777777" w:rsidR="00C91FDA" w:rsidRPr="00EE7540" w:rsidRDefault="00C91FDA" w:rsidP="00EE7540">
      <w:pPr>
        <w:rPr>
          <w:lang w:val="fr-FR"/>
        </w:rPr>
      </w:pPr>
    </w:p>
    <w:p w14:paraId="7190F3AC" w14:textId="77777777" w:rsidR="00C91FDA" w:rsidRPr="00EE7540" w:rsidRDefault="00C91FDA" w:rsidP="00EE7540">
      <w:pPr>
        <w:rPr>
          <w:lang w:val="fr-FR"/>
        </w:rPr>
      </w:pPr>
    </w:p>
    <w:p w14:paraId="60E0F7F5" w14:textId="77777777" w:rsidR="00C91FDA" w:rsidRPr="00EE7540" w:rsidRDefault="00C91FDA" w:rsidP="00EE7540">
      <w:pPr>
        <w:rPr>
          <w:lang w:val="fr-FR"/>
        </w:rPr>
      </w:pPr>
    </w:p>
    <w:p w14:paraId="31955031" w14:textId="77777777" w:rsidR="00C91FDA" w:rsidRPr="00EE7540" w:rsidRDefault="00C91FDA" w:rsidP="00EE7540">
      <w:pPr>
        <w:rPr>
          <w:lang w:val="fr-FR"/>
        </w:rPr>
      </w:pPr>
    </w:p>
    <w:p w14:paraId="483227A4" w14:textId="77777777" w:rsidR="00C91FDA" w:rsidRPr="00EE7540" w:rsidRDefault="00C91FDA" w:rsidP="00EE7540">
      <w:pPr>
        <w:rPr>
          <w:lang w:val="fr-FR"/>
        </w:rPr>
      </w:pPr>
    </w:p>
    <w:p w14:paraId="47278F20" w14:textId="77777777" w:rsidR="00C91FDA" w:rsidRPr="00EE7540" w:rsidRDefault="00C91FDA" w:rsidP="00EE7540">
      <w:pPr>
        <w:rPr>
          <w:lang w:val="fr-FR"/>
        </w:rPr>
      </w:pPr>
    </w:p>
    <w:p w14:paraId="53AAA294" w14:textId="77777777" w:rsidR="00C91FDA" w:rsidRPr="00EE7540" w:rsidRDefault="00C91FDA" w:rsidP="00EE7540">
      <w:pPr>
        <w:rPr>
          <w:lang w:val="fr-FR"/>
        </w:rPr>
        <w:sectPr w:rsidR="00C91FDA" w:rsidRPr="00EE7540">
          <w:headerReference w:type="even" r:id="rId6"/>
          <w:headerReference w:type="default" r:id="rId7"/>
          <w:headerReference w:type="first" r:id="rId8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542BED71" w14:textId="77777777" w:rsidR="00C91FDA" w:rsidRPr="00EE7540" w:rsidRDefault="00C91FDA" w:rsidP="00EE7540">
      <w:pPr>
        <w:rPr>
          <w:lang w:val="fr-FR"/>
        </w:rPr>
      </w:pPr>
    </w:p>
    <w:sectPr w:rsidR="00C91FDA" w:rsidRPr="00EE7540" w:rsidSect="00EE7540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83F65" w14:textId="77777777" w:rsidR="003D2617" w:rsidRDefault="003D2617">
      <w:r>
        <w:separator/>
      </w:r>
    </w:p>
  </w:endnote>
  <w:endnote w:type="continuationSeparator" w:id="0">
    <w:p w14:paraId="6F6429A9" w14:textId="77777777" w:rsidR="003D2617" w:rsidRDefault="003D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0F48C" w14:textId="77777777" w:rsidR="003D2617" w:rsidRDefault="003D2617">
      <w:r>
        <w:rPr>
          <w:b/>
        </w:rPr>
        <w:t>_______________</w:t>
      </w:r>
    </w:p>
    <w:p w14:paraId="3AF2794C" w14:textId="77777777" w:rsidR="003D2617" w:rsidRDefault="003D2617"/>
    <w:p w14:paraId="03243BAB" w14:textId="77777777" w:rsidR="003D2617" w:rsidRDefault="003D2617"/>
    <w:p w14:paraId="2011C78B" w14:textId="77777777" w:rsidR="003D2617" w:rsidRDefault="003D2617"/>
  </w:footnote>
  <w:footnote w:type="continuationSeparator" w:id="0">
    <w:p w14:paraId="3BBFAFCA" w14:textId="77777777" w:rsidR="003D2617" w:rsidRDefault="003D2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91FDA" w14:paraId="76EF7BC0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6DECCD" w14:textId="77777777" w:rsidR="00C91FDA" w:rsidRPr="00B66C76" w:rsidRDefault="00C91FDA">
          <w:pPr>
            <w:pStyle w:val="HeaderRegProc"/>
            <w:rPr>
              <w:lang w:val="en-GB"/>
            </w:rPr>
          </w:pPr>
          <w:r w:rsidRPr="00B66C76">
            <w:rPr>
              <w:lang w:val="en-GB"/>
            </w:rPr>
            <w:t>Partie A</w:t>
          </w:r>
          <w:r>
            <w:fldChar w:fldCharType="begin"/>
          </w:r>
          <w:r w:rsidRPr="00B66C76">
            <w:rPr>
              <w:lang w:val="en-GB"/>
            </w:rPr>
            <w:instrText>styleref href</w:instrText>
          </w:r>
          <w:r>
            <w:fldChar w:fldCharType="separate"/>
          </w:r>
          <w:r w:rsidR="008528B5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22281A" w14:textId="77777777" w:rsidR="00C91FDA" w:rsidRDefault="00B66C76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 xml:space="preserve"> DOCPROPERTY "Header" \* MERGEFORMAT </w:instrText>
          </w:r>
          <w:r>
            <w:fldChar w:fldCharType="separate"/>
          </w:r>
          <w:r w:rsidR="008528B5">
            <w:rPr>
              <w:lang w:val="fr-FR"/>
            </w:rPr>
            <w:t>AR</w:t>
          </w:r>
          <w:r>
            <w:rPr>
              <w:lang w:val="fr-FR"/>
            </w:rPr>
            <w:fldChar w:fldCharType="end"/>
          </w:r>
          <w:r w:rsidR="00C91FDA">
            <w:fldChar w:fldCharType="begin"/>
          </w:r>
          <w:r w:rsidR="00C91FDA">
            <w:rPr>
              <w:lang w:val="fr-FR"/>
            </w:rPr>
            <w:instrText>styleref href2</w:instrText>
          </w:r>
          <w:r w:rsidR="00C91FDA">
            <w:fldChar w:fldCharType="separate"/>
          </w:r>
          <w:r w:rsidR="008528B5">
            <w:rPr>
              <w:noProof/>
            </w:rPr>
            <w:t>6</w:t>
          </w:r>
          <w:r w:rsidR="00C91FDA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A6926B2" w14:textId="77777777" w:rsidR="00C91FDA" w:rsidRDefault="00C91FDA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EFE2572" w14:textId="77777777" w:rsidR="00C91FDA" w:rsidRDefault="00C91FDA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rév</w:t>
          </w:r>
          <w:proofErr w:type="gramEnd"/>
          <w:r>
            <w:rPr>
              <w:lang w:val="fr-CH"/>
            </w:rPr>
            <w:t>.</w:t>
          </w:r>
          <w:r w:rsidR="00B66C76">
            <w:fldChar w:fldCharType="begin"/>
          </w:r>
          <w:r w:rsidR="00B66C76">
            <w:instrText xml:space="preserve"> DOCPROPERTY "Header10" \* MERGEFORMAT </w:instrText>
          </w:r>
          <w:r w:rsidR="00B66C76">
            <w:fldChar w:fldCharType="separate"/>
          </w:r>
          <w:r w:rsidR="008528B5">
            <w:rPr>
              <w:lang w:val="fr-CH"/>
            </w:rPr>
            <w:t>-</w:t>
          </w:r>
          <w:r w:rsidR="00B66C76">
            <w:rPr>
              <w:lang w:val="fr-CH"/>
            </w:rPr>
            <w:fldChar w:fldCharType="end"/>
          </w:r>
        </w:p>
      </w:tc>
    </w:tr>
  </w:tbl>
  <w:p w14:paraId="5C6B5FF9" w14:textId="77777777" w:rsidR="00C91FDA" w:rsidRDefault="00C91FD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91FDA" w14:paraId="5DCFCBBB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9692F0" w14:textId="77777777" w:rsidR="00C91FDA" w:rsidRPr="00B66C76" w:rsidRDefault="00C91FDA">
          <w:pPr>
            <w:pStyle w:val="HeaderRegProc"/>
            <w:rPr>
              <w:lang w:val="en-GB"/>
            </w:rPr>
          </w:pPr>
          <w:r w:rsidRPr="00B66C76">
            <w:rPr>
              <w:lang w:val="en-GB"/>
            </w:rPr>
            <w:t>Partie A</w:t>
          </w:r>
          <w:r>
            <w:fldChar w:fldCharType="begin"/>
          </w:r>
          <w:r w:rsidRPr="00B66C76">
            <w:rPr>
              <w:lang w:val="en-GB"/>
            </w:rPr>
            <w:instrText>styleref href</w:instrText>
          </w:r>
          <w:r>
            <w:fldChar w:fldCharType="separate"/>
          </w:r>
          <w:r w:rsidR="008528B5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F8FD57B" w14:textId="77777777" w:rsidR="00C91FDA" w:rsidRDefault="00B66C76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 xml:space="preserve"> DOCPROPERTY "Header" \* MERGEFORMAT </w:instrText>
          </w:r>
          <w:r>
            <w:fldChar w:fldCharType="separate"/>
          </w:r>
          <w:r w:rsidR="008528B5">
            <w:rPr>
              <w:lang w:val="fr-FR"/>
            </w:rPr>
            <w:t>AR</w:t>
          </w:r>
          <w:r>
            <w:rPr>
              <w:lang w:val="fr-FR"/>
            </w:rPr>
            <w:fldChar w:fldCharType="end"/>
          </w:r>
          <w:r w:rsidR="00C91FDA">
            <w:fldChar w:fldCharType="begin"/>
          </w:r>
          <w:r w:rsidR="00C91FDA">
            <w:rPr>
              <w:lang w:val="fr-FR"/>
            </w:rPr>
            <w:instrText>styleref href2</w:instrText>
          </w:r>
          <w:r w:rsidR="00C91FDA">
            <w:fldChar w:fldCharType="separate"/>
          </w:r>
          <w:r w:rsidR="008528B5">
            <w:rPr>
              <w:noProof/>
            </w:rPr>
            <w:t>6</w:t>
          </w:r>
          <w:r w:rsidR="00C91FDA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BFDB6CA" w14:textId="77777777" w:rsidR="00C91FDA" w:rsidRDefault="00C91FDA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F5A1477" w14:textId="77777777" w:rsidR="00C91FDA" w:rsidRDefault="00C91FDA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rév</w:t>
          </w:r>
          <w:proofErr w:type="gramEnd"/>
          <w:r>
            <w:rPr>
              <w:lang w:val="fr-CH"/>
            </w:rPr>
            <w:t>.</w:t>
          </w:r>
          <w:r w:rsidR="00B66C76">
            <w:fldChar w:fldCharType="begin"/>
          </w:r>
          <w:r w:rsidR="00B66C76">
            <w:instrText xml:space="preserve"> DOCPROPERTY "Header10" \* MERGEFORMAT </w:instrText>
          </w:r>
          <w:r w:rsidR="00B66C76">
            <w:fldChar w:fldCharType="separate"/>
          </w:r>
          <w:r w:rsidR="008528B5">
            <w:rPr>
              <w:lang w:val="fr-CH"/>
            </w:rPr>
            <w:t>-</w:t>
          </w:r>
          <w:r w:rsidR="00B66C76">
            <w:rPr>
              <w:lang w:val="fr-CH"/>
            </w:rPr>
            <w:fldChar w:fldCharType="end"/>
          </w:r>
        </w:p>
      </w:tc>
    </w:tr>
  </w:tbl>
  <w:p w14:paraId="07C7AF1C" w14:textId="77777777" w:rsidR="00C91FDA" w:rsidRDefault="00C91FDA">
    <w:pPr>
      <w:pStyle w:val="Header"/>
    </w:pPr>
  </w:p>
  <w:p w14:paraId="12958769" w14:textId="77777777" w:rsidR="00C91FDA" w:rsidRDefault="00C91FDA"/>
  <w:p w14:paraId="0D789081" w14:textId="77777777" w:rsidR="00C91FDA" w:rsidRDefault="00C91FDA"/>
  <w:p w14:paraId="654C51AB" w14:textId="77777777" w:rsidR="00C91FDA" w:rsidRDefault="00C91FD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91FDA" w14:paraId="08C3C726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16C53EB" w14:textId="77777777" w:rsidR="00C91FDA" w:rsidRDefault="00C91FDA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Partie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DC0B41" w14:textId="7AA87AE5" w:rsidR="00C91FDA" w:rsidRDefault="00B66C76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 xml:space="preserve"> DOCPROPERTY "Header" \* MERGEFORMAT </w:instrText>
          </w:r>
          <w:r>
            <w:fldChar w:fldCharType="separate"/>
          </w:r>
          <w:r w:rsidR="008528B5">
            <w:rPr>
              <w:lang w:val="en-US"/>
            </w:rPr>
            <w:t>AR</w:t>
          </w:r>
          <w:r>
            <w:rPr>
              <w:lang w:val="en-US"/>
            </w:rPr>
            <w:fldChar w:fldCharType="end"/>
          </w:r>
          <w:r w:rsidR="00C91FDA">
            <w:fldChar w:fldCharType="begin"/>
          </w:r>
          <w:r w:rsidR="00C91FDA">
            <w:rPr>
              <w:lang w:val="en-US"/>
            </w:rPr>
            <w:instrText>styleref href2</w:instrText>
          </w:r>
          <w:r w:rsidR="00C91FDA">
            <w:fldChar w:fldCharType="separate"/>
          </w:r>
          <w:r>
            <w:rPr>
              <w:noProof/>
              <w:lang w:val="en-US"/>
            </w:rPr>
            <w:t>6</w:t>
          </w:r>
          <w:r w:rsidR="00C91FDA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A88EE3" w14:textId="77777777" w:rsidR="00C91FDA" w:rsidRDefault="00C91FDA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330C32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7E6A61" w14:textId="77777777" w:rsidR="00C91FDA" w:rsidRDefault="00C91FDA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rév</w:t>
          </w:r>
          <w:proofErr w:type="gramEnd"/>
          <w:r>
            <w:rPr>
              <w:lang w:val="fr-CH"/>
            </w:rPr>
            <w:t>.</w:t>
          </w:r>
          <w:r w:rsidR="00B66C76">
            <w:fldChar w:fldCharType="begin"/>
          </w:r>
          <w:r w:rsidR="00B66C76">
            <w:instrText xml:space="preserve"> DOCPROPERTY "Header10" \* MERGEFORMAT </w:instrText>
          </w:r>
          <w:r w:rsidR="00B66C76">
            <w:fldChar w:fldCharType="separate"/>
          </w:r>
          <w:r w:rsidR="008528B5">
            <w:rPr>
              <w:lang w:val="fr-CH"/>
            </w:rPr>
            <w:t>-</w:t>
          </w:r>
          <w:r w:rsidR="00B66C76">
            <w:rPr>
              <w:lang w:val="fr-CH"/>
            </w:rPr>
            <w:fldChar w:fldCharType="end"/>
          </w:r>
        </w:p>
      </w:tc>
    </w:tr>
  </w:tbl>
  <w:p w14:paraId="59BBA59A" w14:textId="77777777" w:rsidR="00C91FDA" w:rsidRDefault="00C91F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D2BF2" w14:textId="77777777" w:rsidR="00C91FDA" w:rsidRDefault="00C91F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1FDA"/>
    <w:rsid w:val="00330C32"/>
    <w:rsid w:val="003D2617"/>
    <w:rsid w:val="008528B5"/>
    <w:rsid w:val="00B66C76"/>
    <w:rsid w:val="00C91FDA"/>
    <w:rsid w:val="00D91C9D"/>
    <w:rsid w:val="00EE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6C5DA8"/>
  <w15:docId w15:val="{AF93D190-6CBE-482C-BA98-551BD2871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ref">
    <w:name w:val="App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0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</TotalTime>
  <Pages>2</Pages>
  <Words>42</Words>
  <Characters>256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 / Edition 2009</vt:lpstr>
    </vt:vector>
  </TitlesOfParts>
  <Manager>CP--107223/DD</Manager>
  <Company>ITU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 / Edition 2009</dc:title>
  <dc:subject>Article 6</dc:subject>
  <dc:creator>Composition des Publications</dc:creator>
  <cp:keywords>Folios: 1 -2 (Blanc)</cp:keywords>
  <dc:description>Edition 2009:  19.02.2009/DD (dict. ok)</dc:description>
  <cp:lastModifiedBy>Gachet, Christelle</cp:lastModifiedBy>
  <cp:revision>3</cp:revision>
  <cp:lastPrinted>2009-02-19T09:12:00Z</cp:lastPrinted>
  <dcterms:created xsi:type="dcterms:W3CDTF">2012-08-08T15:07:00Z</dcterms:created>
  <dcterms:modified xsi:type="dcterms:W3CDTF">2020-12-16T13:02:00Z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