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37F3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 xml:space="preserve">UPDATES  to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5BE137F4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5BE137F5" w14:textId="2863DA8E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</w:t>
      </w:r>
      <w:r w:rsidR="00165F9E">
        <w:rPr>
          <w:lang w:val="en-US"/>
        </w:rPr>
        <w:t>21</w:t>
      </w:r>
      <w:r>
        <w:rPr>
          <w:lang w:val="en-US"/>
        </w:rPr>
        <w:t>)</w:t>
      </w:r>
    </w:p>
    <w:p w14:paraId="5BE137F6" w14:textId="443307D6" w:rsidR="00542C7C" w:rsidRDefault="00B14677" w:rsidP="00DA6367">
      <w:pPr>
        <w:pStyle w:val="Heading2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74C076E1" w14:textId="77777777" w:rsidR="00DA6367" w:rsidRPr="00DA6367" w:rsidRDefault="00DA6367" w:rsidP="00DA6367">
      <w:pPr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1192"/>
        <w:gridCol w:w="1665"/>
      </w:tblGrid>
      <w:tr w:rsidR="009B0A8C" w:rsidRPr="003475A2" w14:paraId="5BE137FF" w14:textId="77777777" w:rsidTr="00DA6367">
        <w:trPr>
          <w:tblHeader/>
          <w:jc w:val="center"/>
        </w:trPr>
        <w:tc>
          <w:tcPr>
            <w:tcW w:w="1472" w:type="dxa"/>
          </w:tcPr>
          <w:p w14:paraId="5BE137F8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5BE137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5BE137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B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BE137FD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BE137FE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5BE13807" w14:textId="77777777" w:rsidTr="00DA6367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30E044AA" w:rsidR="009B0A8C" w:rsidRPr="003475A2" w:rsidRDefault="009B0A8C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 w:rsidR="008F6895"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5CEB29FE" w:rsidR="009B0A8C" w:rsidRPr="003475A2" w:rsidRDefault="00A628F3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E668C4">
              <w:rPr>
                <w:sz w:val="20"/>
                <w:lang w:val="en-US"/>
              </w:rPr>
              <w:t>October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 w:rsidR="009B0A8C">
              <w:rPr>
                <w:sz w:val="20"/>
                <w:lang w:val="en-US"/>
              </w:rPr>
              <w:t>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684D2E" w14:textId="77777777" w:rsidR="009B0A8C" w:rsidRDefault="009B0A8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154B36A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7973B196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670BDA7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E289ABE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6C53427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6EA0CD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2D1B89C7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3B993FE2" w14:textId="77777777" w:rsidR="00492594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A262EE">
              <w:rPr>
                <w:sz w:val="20"/>
                <w:lang w:val="en-US"/>
              </w:rPr>
              <w:t>1</w:t>
            </w:r>
          </w:p>
          <w:p w14:paraId="5BE13802" w14:textId="6537E294" w:rsidR="009D094D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FDB2E" w14:textId="5660E098" w:rsidR="009B0A8C" w:rsidRDefault="009B0A8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 w:rsidR="00E52D0D">
              <w:rPr>
                <w:sz w:val="20"/>
                <w:lang w:val="en-US"/>
              </w:rPr>
              <w:t>0</w:t>
            </w:r>
            <w:r w:rsidR="00311FCA">
              <w:rPr>
                <w:sz w:val="20"/>
                <w:lang w:val="en-US"/>
              </w:rPr>
              <w:t>5</w:t>
            </w:r>
          </w:p>
          <w:p w14:paraId="1B0B5ECB" w14:textId="5D951284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</w:t>
            </w:r>
            <w:r w:rsidR="00E52D0D">
              <w:rPr>
                <w:sz w:val="20"/>
                <w:lang w:val="en-US"/>
              </w:rPr>
              <w:t>0</w:t>
            </w:r>
            <w:r>
              <w:rPr>
                <w:sz w:val="20"/>
                <w:lang w:val="en-US"/>
              </w:rPr>
              <w:t>5</w:t>
            </w:r>
          </w:p>
          <w:p w14:paraId="18EA647E" w14:textId="5A65D9D9" w:rsidR="00A505AB" w:rsidRDefault="009532F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</w:p>
          <w:p w14:paraId="5E5EC45A" w14:textId="6D47F0D7" w:rsidR="00A505AB" w:rsidRDefault="002F23A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14:paraId="1E6CFC13" w14:textId="6908B3A1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0DE01736" w14:textId="4DE7F2F8" w:rsidR="000928FF" w:rsidRDefault="00E52D0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AP04</w:t>
            </w:r>
          </w:p>
          <w:p w14:paraId="7A225AC5" w14:textId="36AC9BFE" w:rsidR="00A505AB" w:rsidRDefault="00430F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</w:t>
            </w:r>
            <w:r w:rsidR="00C87E54">
              <w:rPr>
                <w:sz w:val="20"/>
                <w:lang w:val="en-US"/>
              </w:rPr>
              <w:t>32</w:t>
            </w:r>
            <w:r w:rsidR="00124D0A"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33A1F5B" w14:textId="77777777" w:rsidR="00BB1286" w:rsidRDefault="00BB128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RES49</w:t>
            </w:r>
          </w:p>
          <w:p w14:paraId="03AD5CF5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5BE13803" w14:textId="2BFC2893" w:rsidR="003A19AE" w:rsidRPr="00430FAB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EA5593" w14:textId="77777777" w:rsidR="009B0A8C" w:rsidRDefault="00311FC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4CA99E2C" w14:textId="78F6408C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A172FFA" w14:textId="749F8C08" w:rsidR="00A505AB" w:rsidRDefault="00A505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7CBF8DB" w14:textId="6741032C" w:rsidR="00A505AB" w:rsidRDefault="00627FF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4A9CB5C6" w14:textId="77777777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303E5381" w14:textId="77777777" w:rsidR="00A505AB" w:rsidRDefault="00A505AB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70691CDC" w14:textId="77777777" w:rsidR="00C87E54" w:rsidRDefault="00C87E54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5D51E7C" w14:textId="77777777" w:rsidR="00BB1286" w:rsidRDefault="00BB1286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3DF533CD" w14:textId="77777777" w:rsidR="003A19AE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BE13804" w14:textId="6BFF588E" w:rsidR="003A19AE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AA6B8D5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4E0294BA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3DA4DD70" w14:textId="38DCF977" w:rsidR="00FA1EA2" w:rsidRDefault="00FA1EA2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="00FE0672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7</w:t>
            </w:r>
          </w:p>
          <w:p w14:paraId="371D8D7F" w14:textId="558C8FBA" w:rsidR="00627FF8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3DFE01D0" w14:textId="77777777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0E754578" w14:textId="6B5932F6" w:rsidR="00D31BEF" w:rsidRDefault="00D31BEF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107F66">
              <w:rPr>
                <w:sz w:val="20"/>
                <w:lang w:val="en-US"/>
              </w:rPr>
              <w:t>-2</w:t>
            </w:r>
          </w:p>
          <w:p w14:paraId="0CA27E91" w14:textId="0E59A5F9" w:rsidR="00C87E54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0EF64CBA" w14:textId="77777777" w:rsidR="00BB1286" w:rsidRDefault="002E39C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93275D7" w14:textId="2040FA08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BE13805" w14:textId="0FDF9400" w:rsidR="003A19AE" w:rsidRPr="002D511D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05D49AE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9B0A8C" w:rsidRPr="00F879D2">
              <w:rPr>
                <w:sz w:val="20"/>
                <w:lang w:val="en-US"/>
              </w:rPr>
              <w:t xml:space="preserve"> (rev.1)</w:t>
            </w:r>
          </w:p>
          <w:p w14:paraId="03DF00E3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47C32232" w14:textId="29DFAF69" w:rsidR="00456317" w:rsidRDefault="0045631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>-7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6FBCE598" w14:textId="5CCF68D5" w:rsidR="002D511D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50B2C32F" w14:textId="6C4EA79A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1E1DE1D6" w14:textId="4763CA48" w:rsidR="002D511D" w:rsidRDefault="00C447A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  <w:p w14:paraId="6B4A3D5B" w14:textId="77777777" w:rsidR="00D31BEF" w:rsidRDefault="00C87E5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7790D4C7" w14:textId="10B86DD1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EE4CE5D" w14:textId="6388440A" w:rsidR="006B62BB" w:rsidRDefault="006B62B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  <w:r w:rsidR="00552538">
              <w:rPr>
                <w:sz w:val="20"/>
                <w:lang w:val="en-US"/>
              </w:rPr>
              <w:t>-2(rev.1)</w:t>
            </w:r>
          </w:p>
          <w:p w14:paraId="5BE13806" w14:textId="326B899A" w:rsidR="006B62BB" w:rsidRPr="00D31BEF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BD5495" w:rsidRPr="003475A2" w14:paraId="79989832" w14:textId="77777777" w:rsidTr="00DA6367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09F1E0C5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40F7D5C7" w:rsidR="00BD5495" w:rsidRDefault="00D634F3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E0672">
              <w:rPr>
                <w:sz w:val="20"/>
                <w:lang w:val="en-US"/>
              </w:rPr>
              <w:t>-</w:t>
            </w:r>
            <w:r w:rsidR="00676D01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1EF90C1" w:rsidR="00BD5495" w:rsidRDefault="0024358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</w:tc>
      </w:tr>
      <w:tr w:rsidR="00CC5AB1" w:rsidRPr="003475A2" w14:paraId="1005480E" w14:textId="77777777" w:rsidTr="00DA6367">
        <w:trPr>
          <w:trHeight w:val="1270"/>
          <w:jc w:val="center"/>
        </w:trPr>
        <w:tc>
          <w:tcPr>
            <w:tcW w:w="1472" w:type="dxa"/>
            <w:vMerge w:val="restart"/>
            <w:tcBorders>
              <w:top w:val="single" w:sz="4" w:space="0" w:color="auto"/>
            </w:tcBorders>
          </w:tcPr>
          <w:p w14:paraId="736A9F63" w14:textId="0E67803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14:paraId="5C718652" w14:textId="1A87686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 April</w:t>
            </w:r>
            <w:r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DCE72F6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041D160C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6AE37331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2C71EC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A3AE8DC" w14:textId="1BF49B6D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37AE02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Extension of the reg. time-limit</w:t>
            </w:r>
          </w:p>
          <w:p w14:paraId="171B7F6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Simultaneous BIU</w:t>
            </w:r>
          </w:p>
          <w:p w14:paraId="14F39C37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1103F713" w14:textId="60BC9EE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B06AA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6F8AABE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5CBAEA4D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602A3B63" w14:textId="09BB7D6B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11.43B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AF658C0" w14:textId="0BDF7E21" w:rsidR="00CC5AB1" w:rsidRDefault="00DA003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 w:rsidR="00CC5AB1">
              <w:rPr>
                <w:sz w:val="20"/>
                <w:lang w:val="en-US"/>
              </w:rPr>
              <w:br/>
            </w:r>
            <w:r w:rsidR="00CC5AB1">
              <w:rPr>
                <w:sz w:val="20"/>
                <w:lang w:val="en-US"/>
              </w:rPr>
              <w:br/>
            </w:r>
          </w:p>
          <w:p w14:paraId="27B7688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42321EB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17D24A1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4F353A9A" w14:textId="79716A3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A6C0EA1" w14:textId="0AB9F4B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E7A04DD" w14:textId="2BF3A2A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 w:rsidR="007D23A3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</w:p>
          <w:p w14:paraId="0A196BFA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0C50198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48160687" w14:textId="77F13E3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E24EB0" w:rsidRPr="003475A2" w14:paraId="31908BE8" w14:textId="77777777" w:rsidTr="00DA6367">
        <w:trPr>
          <w:trHeight w:val="759"/>
          <w:jc w:val="center"/>
        </w:trPr>
        <w:tc>
          <w:tcPr>
            <w:tcW w:w="1472" w:type="dxa"/>
            <w:vMerge/>
          </w:tcPr>
          <w:p w14:paraId="5D4E01A3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14:paraId="14A1B67D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AE29EF2" w14:textId="5835ABC0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F872F9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5F71C2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89BD4E7" w14:textId="457A05CC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32AF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D437FF4" w14:textId="49A0F9D8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07994">
              <w:rPr>
                <w:sz w:val="20"/>
                <w:lang w:val="en-US"/>
              </w:rPr>
              <w:t>(rev.2)-</w:t>
            </w:r>
            <w:r>
              <w:rPr>
                <w:sz w:val="20"/>
                <w:lang w:val="en-US"/>
              </w:rPr>
              <w:t>2</w:t>
            </w:r>
            <w:r w:rsidR="00507994">
              <w:rPr>
                <w:sz w:val="20"/>
                <w:lang w:val="en-US"/>
              </w:rPr>
              <w:t>(rev.2)</w:t>
            </w:r>
          </w:p>
        </w:tc>
      </w:tr>
      <w:tr w:rsidR="00466F05" w:rsidRPr="00C52523" w14:paraId="2CFD6930" w14:textId="77777777" w:rsidTr="00DA6367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14:paraId="266281DE" w14:textId="0DA9185A" w:rsidR="00466F05" w:rsidRPr="00C52523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lastRenderedPageBreak/>
              <w:t>3</w:t>
            </w:r>
            <w:r w:rsidRPr="00C52523">
              <w:rPr>
                <w:sz w:val="20"/>
                <w:lang w:val="en-US"/>
              </w:rPr>
              <w:br/>
              <w:t>See CR/</w:t>
            </w:r>
            <w:r w:rsidR="00C52523" w:rsidRPr="00C52523">
              <w:rPr>
                <w:sz w:val="20"/>
                <w:lang w:val="en-US"/>
              </w:rPr>
              <w:t>498</w:t>
            </w: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C1CD6D9" w14:textId="62D138B4" w:rsidR="00466F05" w:rsidRPr="00C52523" w:rsidRDefault="005F04E9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C52523" w:rsidRPr="00C52523">
              <w:rPr>
                <w:sz w:val="20"/>
                <w:lang w:val="en-US"/>
              </w:rPr>
              <w:t xml:space="preserve"> July</w:t>
            </w:r>
            <w:r w:rsidR="00466F05" w:rsidRPr="00C52523">
              <w:rPr>
                <w:sz w:val="20"/>
                <w:lang w:val="en-US"/>
              </w:rPr>
              <w:br/>
              <w:t>2023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D80C67A" w14:textId="261699DD" w:rsidR="00466F05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2B7527" w14:textId="05D2544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1775E1A5" w14:textId="3DFAFDB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3A10532B" w14:textId="0A7C639E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2FDCC43D" w14:textId="2E84DC9E" w:rsidR="00466F05" w:rsidRPr="00F879D2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0E776D" w14:textId="5780DE05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3AA62A21" w14:textId="18382BF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6380D02" w14:textId="3B3C119C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83234D9" w14:textId="5F9D0790" w:rsidR="00466F05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3F419F9" w14:textId="57FB1C7D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2E7D072" w14:textId="2AF871F2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90F9718" w14:textId="47D115BF" w:rsidR="00DA6367" w:rsidRDefault="00EB0AEC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  <w:p w14:paraId="50FE6A46" w14:textId="5013FDC3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62A7970F" w14:textId="1D3A131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28(rev.3)-29(rev.3)</w:t>
            </w:r>
          </w:p>
          <w:p w14:paraId="61775B7C" w14:textId="3AFD858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Pr="00713984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</w:p>
          <w:p w14:paraId="3DBE5FE0" w14:textId="4B70F76E" w:rsidR="00DA6367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11(rev.3)</w:t>
            </w:r>
            <w:r w:rsidR="00EB0AEC">
              <w:rPr>
                <w:sz w:val="20"/>
                <w:lang w:val="en-US"/>
              </w:rPr>
              <w:t>-12</w:t>
            </w:r>
          </w:p>
          <w:p w14:paraId="679A7EC0" w14:textId="7C3E0740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  <w:r w:rsidR="00713984">
              <w:rPr>
                <w:sz w:val="20"/>
                <w:lang w:val="en-US"/>
              </w:rPr>
              <w:t>(rev.3)</w:t>
            </w:r>
            <w:r>
              <w:rPr>
                <w:sz w:val="20"/>
                <w:lang w:val="en-US"/>
              </w:rPr>
              <w:t>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  <w:r w:rsidR="00E41EC1">
              <w:rPr>
                <w:sz w:val="20"/>
                <w:lang w:val="en-US"/>
              </w:rPr>
              <w:t>,</w:t>
            </w:r>
            <w:r w:rsidR="00E41EC1">
              <w:rPr>
                <w:sz w:val="20"/>
                <w:lang w:val="en-US"/>
              </w:rPr>
              <w:br/>
              <w:t>8</w:t>
            </w:r>
          </w:p>
        </w:tc>
      </w:tr>
    </w:tbl>
    <w:p w14:paraId="5BE13836" w14:textId="5E9D57B7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553AF6E6" w14:textId="32641628" w:rsidR="008B569A" w:rsidRPr="00006327" w:rsidRDefault="00006327" w:rsidP="00BD5495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1</w:t>
      </w:r>
      <w:r w:rsidR="005305FA">
        <w:rPr>
          <w:sz w:val="20"/>
          <w:lang w:val="en-US"/>
        </w:rPr>
        <w:tab/>
      </w:r>
      <w:r w:rsidR="00007DB5" w:rsidRPr="005546FB">
        <w:rPr>
          <w:sz w:val="20"/>
          <w:lang w:val="en-US"/>
        </w:rPr>
        <w:t>Effective date of application of the Rule:</w:t>
      </w:r>
      <w:r w:rsidR="00A77294">
        <w:rPr>
          <w:sz w:val="20"/>
          <w:lang w:val="en-US"/>
        </w:rPr>
        <w:t xml:space="preserve"> 23 November 20</w:t>
      </w:r>
      <w:r w:rsidR="007C275D">
        <w:rPr>
          <w:sz w:val="20"/>
          <w:lang w:val="en-US"/>
        </w:rPr>
        <w:t>19.</w:t>
      </w:r>
    </w:p>
    <w:p w14:paraId="5BE1383A" w14:textId="1F489C1E" w:rsidR="00542C7C" w:rsidRDefault="009B0A8C" w:rsidP="00BD5495">
      <w:pPr>
        <w:pStyle w:val="AnnexRef"/>
        <w:spacing w:before="12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662B6"/>
    <w:rsid w:val="00073BB7"/>
    <w:rsid w:val="00073C9E"/>
    <w:rsid w:val="00077D94"/>
    <w:rsid w:val="00080E20"/>
    <w:rsid w:val="00086B05"/>
    <w:rsid w:val="0008702F"/>
    <w:rsid w:val="00087323"/>
    <w:rsid w:val="0009209B"/>
    <w:rsid w:val="000928FF"/>
    <w:rsid w:val="000B1FFF"/>
    <w:rsid w:val="000E035A"/>
    <w:rsid w:val="000E3E55"/>
    <w:rsid w:val="00100FAD"/>
    <w:rsid w:val="00107F66"/>
    <w:rsid w:val="00110C46"/>
    <w:rsid w:val="00111337"/>
    <w:rsid w:val="00114217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F9E"/>
    <w:rsid w:val="00190D47"/>
    <w:rsid w:val="001A51A7"/>
    <w:rsid w:val="001A70ED"/>
    <w:rsid w:val="001C3385"/>
    <w:rsid w:val="001C465E"/>
    <w:rsid w:val="001D3497"/>
    <w:rsid w:val="001E31FB"/>
    <w:rsid w:val="001E68EC"/>
    <w:rsid w:val="00213532"/>
    <w:rsid w:val="00220ACA"/>
    <w:rsid w:val="00220DA7"/>
    <w:rsid w:val="00221874"/>
    <w:rsid w:val="00221D22"/>
    <w:rsid w:val="00227464"/>
    <w:rsid w:val="00233B12"/>
    <w:rsid w:val="00236646"/>
    <w:rsid w:val="0024358A"/>
    <w:rsid w:val="0024750D"/>
    <w:rsid w:val="00264EB1"/>
    <w:rsid w:val="00280F3B"/>
    <w:rsid w:val="00284246"/>
    <w:rsid w:val="00287220"/>
    <w:rsid w:val="00292170"/>
    <w:rsid w:val="002A7F56"/>
    <w:rsid w:val="002D511D"/>
    <w:rsid w:val="002E39C5"/>
    <w:rsid w:val="002E4ADB"/>
    <w:rsid w:val="002F02F7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F2744"/>
    <w:rsid w:val="003F2917"/>
    <w:rsid w:val="004109B3"/>
    <w:rsid w:val="00415F35"/>
    <w:rsid w:val="00416C07"/>
    <w:rsid w:val="00427262"/>
    <w:rsid w:val="00430FAB"/>
    <w:rsid w:val="004402CD"/>
    <w:rsid w:val="004429BE"/>
    <w:rsid w:val="0044689C"/>
    <w:rsid w:val="0044742E"/>
    <w:rsid w:val="00455D70"/>
    <w:rsid w:val="00456317"/>
    <w:rsid w:val="004641CE"/>
    <w:rsid w:val="004658D6"/>
    <w:rsid w:val="00466F05"/>
    <w:rsid w:val="004755FA"/>
    <w:rsid w:val="0047729C"/>
    <w:rsid w:val="00492594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07994"/>
    <w:rsid w:val="00513988"/>
    <w:rsid w:val="00514391"/>
    <w:rsid w:val="00516339"/>
    <w:rsid w:val="00521D5F"/>
    <w:rsid w:val="0052522A"/>
    <w:rsid w:val="005305FA"/>
    <w:rsid w:val="0053743E"/>
    <w:rsid w:val="00542C7C"/>
    <w:rsid w:val="00544B04"/>
    <w:rsid w:val="00552538"/>
    <w:rsid w:val="005546FB"/>
    <w:rsid w:val="00554AB9"/>
    <w:rsid w:val="00560C1C"/>
    <w:rsid w:val="005665EB"/>
    <w:rsid w:val="00572C9C"/>
    <w:rsid w:val="005736F6"/>
    <w:rsid w:val="005929D5"/>
    <w:rsid w:val="0059307C"/>
    <w:rsid w:val="005C68AE"/>
    <w:rsid w:val="005D409A"/>
    <w:rsid w:val="005D6B06"/>
    <w:rsid w:val="005E24BB"/>
    <w:rsid w:val="005E2B3E"/>
    <w:rsid w:val="005E406D"/>
    <w:rsid w:val="005F04E9"/>
    <w:rsid w:val="005F2A37"/>
    <w:rsid w:val="005F7505"/>
    <w:rsid w:val="00606866"/>
    <w:rsid w:val="0060778D"/>
    <w:rsid w:val="00612A74"/>
    <w:rsid w:val="00612F96"/>
    <w:rsid w:val="00624674"/>
    <w:rsid w:val="00627FF8"/>
    <w:rsid w:val="00632C44"/>
    <w:rsid w:val="00634022"/>
    <w:rsid w:val="00636217"/>
    <w:rsid w:val="006547C1"/>
    <w:rsid w:val="006601B2"/>
    <w:rsid w:val="00676D01"/>
    <w:rsid w:val="0068053C"/>
    <w:rsid w:val="00680A82"/>
    <w:rsid w:val="006A7330"/>
    <w:rsid w:val="006B6115"/>
    <w:rsid w:val="006B62BB"/>
    <w:rsid w:val="006B74EB"/>
    <w:rsid w:val="006D3DBE"/>
    <w:rsid w:val="006E04F7"/>
    <w:rsid w:val="00703F24"/>
    <w:rsid w:val="007108E9"/>
    <w:rsid w:val="0071197C"/>
    <w:rsid w:val="00713984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D66F1"/>
    <w:rsid w:val="007F1CA4"/>
    <w:rsid w:val="007F2D3B"/>
    <w:rsid w:val="00801C53"/>
    <w:rsid w:val="00814063"/>
    <w:rsid w:val="0082546F"/>
    <w:rsid w:val="00831927"/>
    <w:rsid w:val="00842B47"/>
    <w:rsid w:val="00843A05"/>
    <w:rsid w:val="00853FD4"/>
    <w:rsid w:val="00893D79"/>
    <w:rsid w:val="008A14FB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35107"/>
    <w:rsid w:val="00946255"/>
    <w:rsid w:val="009532FD"/>
    <w:rsid w:val="009569E8"/>
    <w:rsid w:val="00990505"/>
    <w:rsid w:val="00994F48"/>
    <w:rsid w:val="009A4F25"/>
    <w:rsid w:val="009B0A8C"/>
    <w:rsid w:val="009B66EE"/>
    <w:rsid w:val="009D07A0"/>
    <w:rsid w:val="009D094D"/>
    <w:rsid w:val="009D63E9"/>
    <w:rsid w:val="009E464E"/>
    <w:rsid w:val="009F5174"/>
    <w:rsid w:val="00A14F95"/>
    <w:rsid w:val="00A16793"/>
    <w:rsid w:val="00A210F1"/>
    <w:rsid w:val="00A2259C"/>
    <w:rsid w:val="00A262EE"/>
    <w:rsid w:val="00A30608"/>
    <w:rsid w:val="00A443AB"/>
    <w:rsid w:val="00A505AB"/>
    <w:rsid w:val="00A52A2A"/>
    <w:rsid w:val="00A56F94"/>
    <w:rsid w:val="00A628F3"/>
    <w:rsid w:val="00A62AE9"/>
    <w:rsid w:val="00A65A32"/>
    <w:rsid w:val="00A77294"/>
    <w:rsid w:val="00A917BB"/>
    <w:rsid w:val="00AB202C"/>
    <w:rsid w:val="00AC0420"/>
    <w:rsid w:val="00AE2E23"/>
    <w:rsid w:val="00AE6F86"/>
    <w:rsid w:val="00B040EE"/>
    <w:rsid w:val="00B14677"/>
    <w:rsid w:val="00B17111"/>
    <w:rsid w:val="00B17EBF"/>
    <w:rsid w:val="00B22BE3"/>
    <w:rsid w:val="00B264A9"/>
    <w:rsid w:val="00B27620"/>
    <w:rsid w:val="00B43578"/>
    <w:rsid w:val="00B573FA"/>
    <w:rsid w:val="00B71105"/>
    <w:rsid w:val="00BB0733"/>
    <w:rsid w:val="00BB1286"/>
    <w:rsid w:val="00BB2D3F"/>
    <w:rsid w:val="00BB359B"/>
    <w:rsid w:val="00BB7105"/>
    <w:rsid w:val="00BC59DD"/>
    <w:rsid w:val="00BC5CB4"/>
    <w:rsid w:val="00BD261C"/>
    <w:rsid w:val="00BD5495"/>
    <w:rsid w:val="00BD5E8C"/>
    <w:rsid w:val="00BF3282"/>
    <w:rsid w:val="00C01151"/>
    <w:rsid w:val="00C01CC6"/>
    <w:rsid w:val="00C216C7"/>
    <w:rsid w:val="00C24579"/>
    <w:rsid w:val="00C32704"/>
    <w:rsid w:val="00C3655D"/>
    <w:rsid w:val="00C36DC8"/>
    <w:rsid w:val="00C40972"/>
    <w:rsid w:val="00C447A4"/>
    <w:rsid w:val="00C477DC"/>
    <w:rsid w:val="00C52523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C5AB1"/>
    <w:rsid w:val="00CE4DB0"/>
    <w:rsid w:val="00CF0C29"/>
    <w:rsid w:val="00CF761D"/>
    <w:rsid w:val="00D03FD8"/>
    <w:rsid w:val="00D07EF9"/>
    <w:rsid w:val="00D16482"/>
    <w:rsid w:val="00D2003A"/>
    <w:rsid w:val="00D223C4"/>
    <w:rsid w:val="00D308A8"/>
    <w:rsid w:val="00D31BEF"/>
    <w:rsid w:val="00D634F3"/>
    <w:rsid w:val="00D649BE"/>
    <w:rsid w:val="00D85909"/>
    <w:rsid w:val="00D873EC"/>
    <w:rsid w:val="00D937DC"/>
    <w:rsid w:val="00DA0036"/>
    <w:rsid w:val="00DA2BA8"/>
    <w:rsid w:val="00DA3A00"/>
    <w:rsid w:val="00DA6367"/>
    <w:rsid w:val="00DE60DC"/>
    <w:rsid w:val="00DF0248"/>
    <w:rsid w:val="00DF70FD"/>
    <w:rsid w:val="00E212EC"/>
    <w:rsid w:val="00E24EB0"/>
    <w:rsid w:val="00E40170"/>
    <w:rsid w:val="00E41EC1"/>
    <w:rsid w:val="00E5056F"/>
    <w:rsid w:val="00E52D0D"/>
    <w:rsid w:val="00E563D0"/>
    <w:rsid w:val="00E56567"/>
    <w:rsid w:val="00E572D7"/>
    <w:rsid w:val="00E668C4"/>
    <w:rsid w:val="00E73770"/>
    <w:rsid w:val="00E87D95"/>
    <w:rsid w:val="00E909F3"/>
    <w:rsid w:val="00EB0AEC"/>
    <w:rsid w:val="00EB42A4"/>
    <w:rsid w:val="00ED6D03"/>
    <w:rsid w:val="00EE0B98"/>
    <w:rsid w:val="00EE6BA7"/>
    <w:rsid w:val="00EF79D3"/>
    <w:rsid w:val="00EF7F75"/>
    <w:rsid w:val="00F1760B"/>
    <w:rsid w:val="00F26A65"/>
    <w:rsid w:val="00F32AFD"/>
    <w:rsid w:val="00F51FEB"/>
    <w:rsid w:val="00F53499"/>
    <w:rsid w:val="00F54CB6"/>
    <w:rsid w:val="00F634C8"/>
    <w:rsid w:val="00F64175"/>
    <w:rsid w:val="00F6534E"/>
    <w:rsid w:val="00F7042C"/>
    <w:rsid w:val="00F86376"/>
    <w:rsid w:val="00F879D2"/>
    <w:rsid w:val="00F92190"/>
    <w:rsid w:val="00F96BF7"/>
    <w:rsid w:val="00FA1EA2"/>
    <w:rsid w:val="00FA6312"/>
    <w:rsid w:val="00FA6757"/>
    <w:rsid w:val="00FB797A"/>
    <w:rsid w:val="00FE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274</TotalTime>
  <Pages>2</Pages>
  <Words>174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29</cp:revision>
  <cp:lastPrinted>2022-03-30T07:28:00Z</cp:lastPrinted>
  <dcterms:created xsi:type="dcterms:W3CDTF">2021-10-28T08:32:00Z</dcterms:created>
  <dcterms:modified xsi:type="dcterms:W3CDTF">2023-07-07T15:19:00Z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