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77777777" w:rsidR="00F05B39" w:rsidRDefault="00F05B39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AC0590">
        <w:rPr>
          <w:lang w:val="en-US" w:bidi="ar-EG"/>
        </w:rPr>
        <w:t>3</w:t>
      </w:r>
    </w:p>
    <w:p w14:paraId="24832B10" w14:textId="5C90F92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9F4376">
        <w:rPr>
          <w:lang w:val="en-US" w:bidi="ar-EG"/>
        </w:rPr>
        <w:t>9</w:t>
      </w:r>
    </w:p>
    <w:p w14:paraId="5717C71F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5209AE8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9F4376">
        <w:rPr>
          <w:lang w:val="en-US" w:bidi="ar-EG"/>
        </w:rPr>
        <w:t>7</w:t>
      </w:r>
    </w:p>
    <w:p w14:paraId="762EC753" w14:textId="77777777" w:rsidR="000649CE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751168CD" w14:textId="5D4E9AF5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3B6B2EC8" w14:textId="77777777" w:rsidR="00C85F83" w:rsidRPr="00C85F83" w:rsidRDefault="001269A7" w:rsidP="00C85F8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/>
        </w:rPr>
      </w:pPr>
      <w:r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 التنظيمية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</w:t>
      </w:r>
    </w:p>
    <w:p w14:paraId="08C380F6" w14:textId="44B00BD9" w:rsidR="001269A7" w:rsidRPr="00C85F83" w:rsidRDefault="00C85F83" w:rsidP="00C85F83">
      <w:pPr>
        <w:tabs>
          <w:tab w:val="clear" w:pos="794"/>
          <w:tab w:val="clear" w:pos="1191"/>
          <w:tab w:val="clear" w:pos="1588"/>
          <w:tab w:val="clear" w:pos="1985"/>
          <w:tab w:val="left" w:pos="7370"/>
          <w:tab w:val="right" w:pos="9071"/>
        </w:tabs>
        <w:spacing w:before="0"/>
        <w:rPr>
          <w:lang w:val="en-US" w:bidi="ar-EG"/>
        </w:rPr>
      </w:pPr>
      <w:r w:rsidRPr="00C85F83">
        <w:rPr>
          <w:rtl/>
          <w:lang w:val="en-US"/>
        </w:rPr>
        <w:tab/>
        <w:t>التنظيمية</w:t>
      </w:r>
      <w:r w:rsidR="001269A7" w:rsidRPr="00C85F83">
        <w:rPr>
          <w:rFonts w:hint="cs"/>
          <w:rtl/>
          <w:lang w:val="en-US" w:bidi="ar-EG"/>
        </w:rPr>
        <w:t xml:space="preserve"> - </w:t>
      </w:r>
      <w:r w:rsidR="001269A7" w:rsidRPr="00C85F83">
        <w:rPr>
          <w:lang w:val="en-US" w:bidi="ar-EG"/>
        </w:rPr>
        <w:t>1/2</w:t>
      </w:r>
    </w:p>
    <w:p w14:paraId="4CB31DE5" w14:textId="77777777" w:rsidR="00C85F83" w:rsidRPr="00C85F83" w:rsidRDefault="001269A7" w:rsidP="00C85F8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/>
        </w:rPr>
      </w:pPr>
      <w:r w:rsidRPr="00C85F83">
        <w:rPr>
          <w:lang w:val="en-US" w:bidi="ar-EG"/>
        </w:rPr>
        <w:tab/>
      </w:r>
      <w:r w:rsidR="00C85F83" w:rsidRPr="00C85F83">
        <w:rPr>
          <w:rtl/>
          <w:lang w:val="en-US"/>
        </w:rPr>
        <w:t>الوضع في الخدمة بشكل متزامن</w:t>
      </w:r>
      <w:r w:rsidRPr="00C85F83">
        <w:rPr>
          <w:rFonts w:hint="cs"/>
          <w:rtl/>
          <w:lang w:val="en-US" w:bidi="ar-EG"/>
        </w:rPr>
        <w:t xml:space="preserve"> 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الوضع في الخدمة</w:t>
      </w:r>
    </w:p>
    <w:p w14:paraId="2B9B882A" w14:textId="630D250B" w:rsidR="001269A7" w:rsidRDefault="00C85F83" w:rsidP="00C85F83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8645"/>
        </w:tabs>
        <w:spacing w:before="0"/>
        <w:rPr>
          <w:lang w:val="en-US" w:bidi="ar-EG"/>
        </w:rPr>
      </w:pPr>
      <w:r w:rsidRPr="00C85F83">
        <w:rPr>
          <w:rtl/>
          <w:lang w:val="en-US"/>
        </w:rPr>
        <w:tab/>
      </w:r>
      <w:r>
        <w:rPr>
          <w:lang w:val="en-US"/>
        </w:rPr>
        <w:tab/>
      </w:r>
      <w:r w:rsidRPr="00C85F83">
        <w:rPr>
          <w:rtl/>
          <w:lang w:val="en-US"/>
        </w:rPr>
        <w:t>بشكل متزامن</w:t>
      </w:r>
      <w:r w:rsidRPr="00C85F83">
        <w:rPr>
          <w:rFonts w:hint="cs"/>
          <w:rtl/>
          <w:lang w:val="en-US"/>
        </w:rPr>
        <w:t>-</w:t>
      </w:r>
      <w:r w:rsidRPr="00C85F83">
        <w:rPr>
          <w:lang w:val="en-US"/>
        </w:rPr>
        <w:t>1</w:t>
      </w:r>
    </w:p>
    <w:p w14:paraId="37EE79B5" w14:textId="58917CEE" w:rsidR="00F05B39" w:rsidRPr="00541796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33AEB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52BFEAB2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14:paraId="279B959E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16C797E8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533AEB">
        <w:rPr>
          <w:lang w:val="en-US" w:bidi="ar-EG"/>
        </w:rPr>
        <w:t>4</w:t>
      </w:r>
    </w:p>
    <w:p w14:paraId="021B5A07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14:paraId="6E59819A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7ACDE096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</w:t>
      </w:r>
      <w:r w:rsidR="00533AEB">
        <w:rPr>
          <w:lang w:val="en-US" w:bidi="ar-EG"/>
        </w:rPr>
        <w:t>3</w:t>
      </w:r>
    </w:p>
    <w:p w14:paraId="472DE423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14:paraId="4695E01E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14:paraId="7EC3AAB9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-1/2</w:t>
      </w:r>
    </w:p>
    <w:p w14:paraId="33797484" w14:textId="45D4D936" w:rsidR="00B347BD" w:rsidRDefault="00B347BD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536B22">
        <w:rPr>
          <w:lang w:val="en-US" w:bidi="ar-EG"/>
        </w:rPr>
        <w:t>5</w:t>
      </w:r>
    </w:p>
    <w:p w14:paraId="5577C8CA" w14:textId="26E5A256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</w:t>
      </w:r>
      <w:r w:rsidR="009F4376">
        <w:rPr>
          <w:lang w:val="en-US" w:bidi="ar-EG"/>
        </w:rPr>
        <w:t>6</w:t>
      </w:r>
    </w:p>
    <w:p w14:paraId="6F5EC93E" w14:textId="3213C3B4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6335CA">
        <w:rPr>
          <w:lang w:val="en-US" w:bidi="ar-EG"/>
        </w:rPr>
        <w:t>1</w:t>
      </w:r>
      <w:r w:rsidR="009F4376">
        <w:rPr>
          <w:lang w:val="en-US" w:bidi="ar-EG"/>
        </w:rPr>
        <w:t>3</w:t>
      </w:r>
    </w:p>
    <w:p w14:paraId="225B43E4" w14:textId="7FB0CF66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14:paraId="224838C1" w14:textId="6DF1FE84" w:rsidR="0048697B" w:rsidRDefault="0048697B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 w:rsidR="00295D58">
        <w:rPr>
          <w:b/>
          <w:bCs/>
          <w:lang w:val="en-US" w:bidi="ar-EG"/>
        </w:rPr>
        <w:t>32</w:t>
      </w:r>
      <w:r w:rsidRPr="00B347BD">
        <w:rPr>
          <w:b/>
          <w:bCs/>
          <w:lang w:val="en-US" w:bidi="ar-EG"/>
        </w:rPr>
        <w:t> (Rev.WRC-</w:t>
      </w:r>
      <w:r w:rsidR="006335CA">
        <w:rPr>
          <w:b/>
          <w:bCs/>
          <w:lang w:val="en-US" w:bidi="ar-EG"/>
        </w:rPr>
        <w:t>15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</w:t>
      </w:r>
      <w:r w:rsidR="00295D58">
        <w:rPr>
          <w:lang w:val="en-US" w:bidi="ar-EG"/>
        </w:rPr>
        <w:t>32</w:t>
      </w:r>
      <w:r>
        <w:rPr>
          <w:lang w:val="en-US" w:bidi="ar-EG"/>
        </w:rPr>
        <w:t>-1</w:t>
      </w:r>
    </w:p>
    <w:p w14:paraId="405556E6" w14:textId="3D11755D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170</w:t>
      </w:r>
      <w:r w:rsidRPr="00B347BD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RES170-1/2</w:t>
      </w:r>
    </w:p>
    <w:p w14:paraId="24F3832F" w14:textId="61D04D9F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47B5FD0F" w14:textId="77777777" w:rsidR="00515836" w:rsidRDefault="005158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2CBE9BEA" w14:textId="77777777" w:rsidR="009E6A7F" w:rsidRPr="00F05B39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1808B939" w14:textId="77777777" w:rsidR="005F0B7A" w:rsidRPr="00B347BD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GE75-1/6</w:t>
      </w:r>
    </w:p>
    <w:p w14:paraId="277023F8" w14:textId="77777777" w:rsidR="00533AEB" w:rsidRDefault="00533AE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34FDED5C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0C87BBAA" w14:textId="4EBE7BD7" w:rsidR="00295D58" w:rsidRPr="000A2460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</w:p>
    <w:p w14:paraId="479DA5A9" w14:textId="77777777" w:rsidR="006206F4" w:rsidRDefault="006206F4" w:rsidP="00295D58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2BEEB5D2" w:rsidR="009867BB" w:rsidRDefault="009867B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9F4376">
        <w:rPr>
          <w:lang w:val="en-US" w:bidi="ar-EG"/>
        </w:rPr>
        <w:t>8</w:t>
      </w:r>
    </w:p>
    <w:p w14:paraId="7FC21286" w14:textId="77777777" w:rsidR="00295D58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</w:p>
    <w:p w14:paraId="6713925A" w14:textId="77777777" w:rsidR="00295D58" w:rsidRDefault="00295D58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295D58" w:rsidSect="00AA069E">
          <w:headerReference w:type="even" r:id="rId8"/>
          <w:headerReference w:type="defaul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0185E536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EA18CED" w14:textId="77777777" w:rsidR="005F0B7A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بمنهجية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B4-1/25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39B2C03F" w:rsidR="004C56A5" w:rsidRDefault="004C56A5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0A6E7D" w:rsidRPr="00974446">
        <w:rPr>
          <w:rtl/>
          <w:lang w:val="en-US" w:bidi="ar-SY"/>
        </w:rPr>
        <w:t xml:space="preserve">القواعد المتعلقة بمعايير تطبيق أحكام الرقم </w:t>
      </w:r>
      <w:r w:rsidR="000A6E7D" w:rsidRPr="00974446">
        <w:rPr>
          <w:b/>
          <w:bCs/>
          <w:lang w:val="en-US" w:bidi="ar-SY"/>
        </w:rPr>
        <w:t>36.9</w:t>
      </w:r>
      <w:r w:rsidR="000A6E7D" w:rsidRPr="00974446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 xml:space="preserve">على تخصيص تردد </w:t>
      </w:r>
      <w:r w:rsidR="000A6E7D" w:rsidRPr="00974446">
        <w:rPr>
          <w:rtl/>
          <w:lang w:val="en-US" w:bidi="ar-SY"/>
        </w:rPr>
        <w:br/>
        <w:t>في خدمات الأرض التي يخضع توزيعها أو تحديدها للأرقام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val="en-US" w:bidi="ar-SY"/>
        </w:rPr>
        <w:t>292.5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295.5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297.5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309.5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325.5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326.5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341C.5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429D.5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429F.5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430A.5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432B.5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434.5</w:t>
      </w:r>
      <w:r w:rsidR="000A6E7D" w:rsidRPr="000A6E7D">
        <w:rPr>
          <w:b/>
          <w:bCs/>
          <w:rtl/>
          <w:lang w:val="en-US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E957C5">
        <w:rPr>
          <w:lang w:val="en-US" w:bidi="ar-EG"/>
        </w:rPr>
        <w:t>5</w:t>
      </w:r>
    </w:p>
    <w:p w14:paraId="5D5EE3C2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 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6B0302AC" w14:textId="77777777" w:rsidR="00503B1E" w:rsidRDefault="00503B1E" w:rsidP="00503B1E">
      <w:pPr>
        <w:spacing w:before="600"/>
      </w:pPr>
    </w:p>
    <w:p w14:paraId="7A6FEAFB" w14:textId="77777777" w:rsidR="00503B1E" w:rsidRDefault="00503B1E" w:rsidP="00503B1E">
      <w:pPr>
        <w:spacing w:before="600"/>
      </w:pP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  <w:sectPr w:rsidR="008372BA" w:rsidSect="00AA069E">
          <w:headerReference w:type="defaul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D1C73" w:rsidRPr="004D23F7" w14:paraId="7EF830EA" w14:textId="77777777" w:rsidTr="00466F33">
      <w:tc>
        <w:tcPr>
          <w:tcW w:w="1701" w:type="dxa"/>
          <w:shd w:val="clear" w:color="auto" w:fill="auto"/>
        </w:tcPr>
        <w:p w14:paraId="239E29A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05AFBDB0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420CC541" w14:textId="74A88F14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1269A7">
            <w:rPr>
              <w:sz w:val="21"/>
              <w:szCs w:val="28"/>
              <w:lang w:val="en-US"/>
            </w:rPr>
            <w:t>2</w:t>
          </w:r>
        </w:p>
      </w:tc>
    </w:tr>
  </w:tbl>
  <w:p w14:paraId="12798D34" w14:textId="77777777" w:rsidR="00FD1C73" w:rsidRPr="007358FA" w:rsidRDefault="00FD1C73" w:rsidP="00FD1C73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80E0916" w14:textId="5811BEE3" w:rsidR="00AC0590" w:rsidRPr="004D23F7" w:rsidRDefault="00AC0590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1269A7">
            <w:rPr>
              <w:sz w:val="21"/>
              <w:szCs w:val="28"/>
              <w:lang w:val="en-US"/>
            </w:rPr>
            <w:t>2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D58" w:rsidRPr="004D23F7" w14:paraId="70174A73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0AF12F3A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61AD7718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6BEC84E" w14:textId="77777777" w:rsidR="00295D58" w:rsidRPr="004D23F7" w:rsidRDefault="00295D58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EE012C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4890101E" w14:textId="77777777" w:rsidR="00295D58" w:rsidRPr="007358FA" w:rsidRDefault="00295D58" w:rsidP="00C577C2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649CE"/>
    <w:rsid w:val="00086453"/>
    <w:rsid w:val="000A2460"/>
    <w:rsid w:val="000A5148"/>
    <w:rsid w:val="000A6E7D"/>
    <w:rsid w:val="000B2900"/>
    <w:rsid w:val="000D0B70"/>
    <w:rsid w:val="000F2A0B"/>
    <w:rsid w:val="000F2BB1"/>
    <w:rsid w:val="000F74C0"/>
    <w:rsid w:val="00115300"/>
    <w:rsid w:val="001269A7"/>
    <w:rsid w:val="00127679"/>
    <w:rsid w:val="00141C7C"/>
    <w:rsid w:val="00146CAC"/>
    <w:rsid w:val="00192DEC"/>
    <w:rsid w:val="001A5AD8"/>
    <w:rsid w:val="001B063F"/>
    <w:rsid w:val="001C4798"/>
    <w:rsid w:val="00200206"/>
    <w:rsid w:val="002045E0"/>
    <w:rsid w:val="002301AE"/>
    <w:rsid w:val="0023631E"/>
    <w:rsid w:val="002725FA"/>
    <w:rsid w:val="002955D3"/>
    <w:rsid w:val="00295D58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61845"/>
    <w:rsid w:val="003D5D78"/>
    <w:rsid w:val="00405CBC"/>
    <w:rsid w:val="00413048"/>
    <w:rsid w:val="0041321B"/>
    <w:rsid w:val="00425036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87638"/>
    <w:rsid w:val="005A4670"/>
    <w:rsid w:val="005E2DC9"/>
    <w:rsid w:val="005E641C"/>
    <w:rsid w:val="005E68B5"/>
    <w:rsid w:val="005F0B7A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26857"/>
    <w:rsid w:val="008372BA"/>
    <w:rsid w:val="00840DF1"/>
    <w:rsid w:val="00843BC3"/>
    <w:rsid w:val="008655BB"/>
    <w:rsid w:val="00866FCC"/>
    <w:rsid w:val="00867AB1"/>
    <w:rsid w:val="008A0030"/>
    <w:rsid w:val="008B0B84"/>
    <w:rsid w:val="008B6FD5"/>
    <w:rsid w:val="008F052A"/>
    <w:rsid w:val="009129E9"/>
    <w:rsid w:val="009158D2"/>
    <w:rsid w:val="00941F6A"/>
    <w:rsid w:val="009430CA"/>
    <w:rsid w:val="00974446"/>
    <w:rsid w:val="009867BB"/>
    <w:rsid w:val="009A0C48"/>
    <w:rsid w:val="009B6E83"/>
    <w:rsid w:val="009D3FBD"/>
    <w:rsid w:val="009E698B"/>
    <w:rsid w:val="009E6A7F"/>
    <w:rsid w:val="009F171D"/>
    <w:rsid w:val="009F1EEB"/>
    <w:rsid w:val="009F4376"/>
    <w:rsid w:val="00A0604B"/>
    <w:rsid w:val="00A5740A"/>
    <w:rsid w:val="00A57BF5"/>
    <w:rsid w:val="00A656EE"/>
    <w:rsid w:val="00A7482F"/>
    <w:rsid w:val="00AA069E"/>
    <w:rsid w:val="00AC0590"/>
    <w:rsid w:val="00AC3A5E"/>
    <w:rsid w:val="00B064EC"/>
    <w:rsid w:val="00B347BD"/>
    <w:rsid w:val="00BA1D66"/>
    <w:rsid w:val="00BC5DD3"/>
    <w:rsid w:val="00BE0D0E"/>
    <w:rsid w:val="00BE52BC"/>
    <w:rsid w:val="00BF3BC8"/>
    <w:rsid w:val="00C135DA"/>
    <w:rsid w:val="00C155A7"/>
    <w:rsid w:val="00C17ED5"/>
    <w:rsid w:val="00C577C2"/>
    <w:rsid w:val="00C67D8F"/>
    <w:rsid w:val="00C7009B"/>
    <w:rsid w:val="00C71252"/>
    <w:rsid w:val="00C835A5"/>
    <w:rsid w:val="00C85F83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07E42"/>
    <w:rsid w:val="00E25087"/>
    <w:rsid w:val="00E26DCA"/>
    <w:rsid w:val="00E7261D"/>
    <w:rsid w:val="00E92C88"/>
    <w:rsid w:val="00E957C5"/>
    <w:rsid w:val="00EB7F8D"/>
    <w:rsid w:val="00EE012C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D1C73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4337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A488-D4CE-4784-9D72-8518EA0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135</TotalTime>
  <Pages>4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61</cp:revision>
  <cp:lastPrinted>2021-10-27T13:17:00Z</cp:lastPrinted>
  <dcterms:created xsi:type="dcterms:W3CDTF">2012-09-07T07:14:00Z</dcterms:created>
  <dcterms:modified xsi:type="dcterms:W3CDTF">2022-03-31T13:50:00Z</dcterms:modified>
</cp:coreProperties>
</file>