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C1A33" w14:textId="77777777" w:rsidR="00542C7C" w:rsidRPr="003C563D" w:rsidRDefault="003C563D">
      <w:pPr>
        <w:pStyle w:val="Heading1"/>
        <w:spacing w:before="240"/>
        <w:ind w:left="0" w:firstLine="0"/>
        <w:jc w:val="center"/>
        <w:rPr>
          <w:lang w:val="es-ES_tradnl"/>
        </w:rPr>
      </w:pPr>
      <w:r w:rsidRPr="00BF71E6">
        <w:rPr>
          <w:bCs/>
          <w:szCs w:val="28"/>
          <w:lang w:val="es-ES_tradnl"/>
        </w:rPr>
        <w:t>ACTUALIZACIONES de las</w:t>
      </w:r>
    </w:p>
    <w:p w14:paraId="315617B4" w14:textId="77777777" w:rsidR="00542C7C" w:rsidRPr="003C563D" w:rsidRDefault="003C563D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 w:rsidRPr="002D4CAE">
        <w:rPr>
          <w:bCs/>
          <w:szCs w:val="26"/>
          <w:lang w:val="es-ES_tradnl"/>
        </w:rPr>
        <w:t>Reglas de Procedimiento</w:t>
      </w:r>
    </w:p>
    <w:p w14:paraId="4ED833EC" w14:textId="34F65D02" w:rsidR="00542C7C" w:rsidRPr="003C563D" w:rsidRDefault="003C563D" w:rsidP="00F952A5">
      <w:pPr>
        <w:jc w:val="center"/>
        <w:rPr>
          <w:lang w:val="es-ES_tradnl"/>
        </w:rPr>
      </w:pPr>
      <w:r w:rsidRPr="00BF71E6">
        <w:rPr>
          <w:lang w:val="es-ES_tradnl"/>
        </w:rPr>
        <w:t>(Edición de 20</w:t>
      </w:r>
      <w:r w:rsidR="00FC423C">
        <w:rPr>
          <w:lang w:val="es-ES_tradnl"/>
        </w:rPr>
        <w:t>2</w:t>
      </w:r>
      <w:r w:rsidRPr="00BF71E6">
        <w:rPr>
          <w:lang w:val="es-ES_tradnl"/>
        </w:rPr>
        <w:t>1)</w:t>
      </w:r>
    </w:p>
    <w:p w14:paraId="574CD547" w14:textId="6A5AF841" w:rsidR="00542C7C" w:rsidRDefault="009F61FA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>
        <w:rPr>
          <w:bCs/>
          <w:szCs w:val="26"/>
          <w:lang w:val="es-ES_tradnl"/>
        </w:rPr>
        <w:t>A</w:t>
      </w:r>
      <w:r w:rsidR="003C563D" w:rsidRPr="002D4CAE">
        <w:rPr>
          <w:bCs/>
          <w:szCs w:val="26"/>
          <w:lang w:val="es-ES_tradnl"/>
        </w:rPr>
        <w:t>probadas por la Junta del Reglamento de Radiocomunicaciones</w:t>
      </w:r>
      <w:r w:rsidRPr="009F61FA">
        <w:rPr>
          <w:lang w:val="es-ES_tradnl"/>
        </w:rPr>
        <w:t>*</w:t>
      </w:r>
    </w:p>
    <w:p w14:paraId="3EF2D059" w14:textId="2FC0D814" w:rsidR="00FC423C" w:rsidRDefault="00FC423C" w:rsidP="00FC423C">
      <w:pPr>
        <w:rPr>
          <w:lang w:val="es-ES_tradnl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23"/>
        <w:gridCol w:w="1266"/>
        <w:gridCol w:w="873"/>
        <w:gridCol w:w="1369"/>
        <w:gridCol w:w="1370"/>
        <w:gridCol w:w="961"/>
        <w:gridCol w:w="1799"/>
      </w:tblGrid>
      <w:tr w:rsidR="00FC423C" w:rsidRPr="00FC423C" w14:paraId="6909A6AB" w14:textId="77777777" w:rsidTr="006E631E">
        <w:trPr>
          <w:tblHeader/>
          <w:jc w:val="center"/>
        </w:trPr>
        <w:tc>
          <w:tcPr>
            <w:tcW w:w="1423" w:type="dxa"/>
          </w:tcPr>
          <w:p w14:paraId="2FE1C672" w14:textId="6B4FE940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C423C">
              <w:rPr>
                <w:b/>
                <w:bCs/>
                <w:sz w:val="20"/>
              </w:rPr>
              <w:t>Revisión (Circular Nº)</w:t>
            </w:r>
          </w:p>
        </w:tc>
        <w:tc>
          <w:tcPr>
            <w:tcW w:w="1266" w:type="dxa"/>
          </w:tcPr>
          <w:p w14:paraId="0386C787" w14:textId="3D0E65BE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BF71E6">
              <w:rPr>
                <w:b/>
                <w:bCs/>
                <w:sz w:val="20"/>
              </w:rPr>
              <w:t>Fecha</w:t>
            </w:r>
          </w:p>
        </w:tc>
        <w:tc>
          <w:tcPr>
            <w:tcW w:w="873" w:type="dxa"/>
          </w:tcPr>
          <w:p w14:paraId="64A13DCA" w14:textId="6C620B81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e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8CC4D9F" w14:textId="77777777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0CA7B11" w14:textId="44EA3CCD" w:rsidR="00FC423C" w:rsidRP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22E01EC2" w14:textId="6BE46DE3" w:rsidR="00FC423C" w:rsidRP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retirar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0B08BB64" w14:textId="234873DC" w:rsidR="00FC423C" w:rsidRP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FC423C" w:rsidRPr="003475A2" w14:paraId="5CACAC39" w14:textId="77777777" w:rsidTr="006E631E">
        <w:trPr>
          <w:tblHeader/>
          <w:jc w:val="center"/>
        </w:trPr>
        <w:tc>
          <w:tcPr>
            <w:tcW w:w="1423" w:type="dxa"/>
            <w:tcBorders>
              <w:bottom w:val="nil"/>
            </w:tcBorders>
          </w:tcPr>
          <w:p w14:paraId="324BE8EE" w14:textId="385AB306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479</w:t>
            </w:r>
          </w:p>
        </w:tc>
        <w:tc>
          <w:tcPr>
            <w:tcW w:w="1266" w:type="dxa"/>
            <w:tcBorders>
              <w:bottom w:val="nil"/>
            </w:tcBorders>
          </w:tcPr>
          <w:p w14:paraId="2533C123" w14:textId="3852C63C" w:rsidR="00FC423C" w:rsidRPr="003475A2" w:rsidRDefault="002B7871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15 </w:t>
            </w:r>
            <w:r w:rsidR="006E631E">
              <w:rPr>
                <w:sz w:val="20"/>
                <w:lang w:val="en-US"/>
              </w:rPr>
              <w:t>de o</w:t>
            </w:r>
            <w:r w:rsidR="00FC423C" w:rsidRPr="00FC423C">
              <w:rPr>
                <w:sz w:val="20"/>
                <w:lang w:val="en-US"/>
              </w:rPr>
              <w:t xml:space="preserve">ctubre </w:t>
            </w:r>
            <w:r w:rsidR="003971BD">
              <w:rPr>
                <w:sz w:val="20"/>
                <w:lang w:val="en-US"/>
              </w:rPr>
              <w:t xml:space="preserve">de </w:t>
            </w:r>
            <w:r w:rsidR="00FC423C">
              <w:rPr>
                <w:sz w:val="20"/>
                <w:lang w:val="en-US"/>
              </w:rPr>
              <w:t>2021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4D852AEA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08CC2CA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BD8B2E5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353BA94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E29B33C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40CDB4C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2E9C0D2E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33B278FA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0D7CB7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  <w:p w14:paraId="51A45F81" w14:textId="77777777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C1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9F0AD35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05</w:t>
            </w:r>
          </w:p>
          <w:p w14:paraId="11319FD3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AR05</w:t>
            </w:r>
          </w:p>
          <w:p w14:paraId="37CD25C3" w14:textId="7C9CDFDB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C423C">
              <w:rPr>
                <w:sz w:val="20"/>
                <w:lang w:val="es-ES"/>
              </w:rPr>
              <w:t>Aceptabilidad</w:t>
            </w:r>
          </w:p>
          <w:p w14:paraId="542E87F3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</w:p>
          <w:p w14:paraId="18225484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  <w:p w14:paraId="7810FA4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AP04</w:t>
            </w:r>
          </w:p>
          <w:p w14:paraId="3E5D998F" w14:textId="31BA699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Res.</w:t>
            </w:r>
            <w:r>
              <w:rPr>
                <w:sz w:val="20"/>
                <w:lang w:val="en-US"/>
              </w:rPr>
              <w:t>32</w:t>
            </w:r>
            <w:r w:rsidRPr="00124D0A">
              <w:rPr>
                <w:sz w:val="20"/>
                <w:vertAlign w:val="superscript"/>
                <w:lang w:val="en-US"/>
              </w:rPr>
              <w:t>1</w:t>
            </w:r>
          </w:p>
          <w:p w14:paraId="27D8C5DD" w14:textId="39F1C4E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Res.</w:t>
            </w:r>
            <w:r>
              <w:rPr>
                <w:sz w:val="20"/>
                <w:lang w:val="en-US"/>
              </w:rPr>
              <w:t>49</w:t>
            </w:r>
          </w:p>
          <w:p w14:paraId="422B6AA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16A676EF" w14:textId="77777777" w:rsidR="00FC423C" w:rsidRPr="00430FAB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B2D7D8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6B3466B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5454BAA4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518908B5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111FED8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10E76155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178DA9D6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30B933CF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4C056776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65EFCDA" w14:textId="77777777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0516E8A7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5AE7FDA6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10FA9EE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6-7</w:t>
            </w:r>
          </w:p>
          <w:p w14:paraId="79ADBB7B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18FE6229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720877C3" w14:textId="3B5F8CCD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2B7871">
              <w:rPr>
                <w:sz w:val="20"/>
                <w:lang w:val="en-US"/>
              </w:rPr>
              <w:t>-2</w:t>
            </w:r>
          </w:p>
          <w:p w14:paraId="49E76EDF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4E9544BE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4F7AFDCC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3C674D9B" w14:textId="77777777" w:rsidR="00FC423C" w:rsidRPr="002D511D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2190C9F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76061D6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63A20879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F879D2">
              <w:rPr>
                <w:sz w:val="20"/>
                <w:lang w:val="en-US"/>
              </w:rPr>
              <w:t>(rev.1)</w:t>
            </w:r>
            <w:r>
              <w:rPr>
                <w:sz w:val="20"/>
                <w:lang w:val="en-US"/>
              </w:rPr>
              <w:t xml:space="preserve"> - 7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5A2BFC1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11(rev.1)</w:t>
            </w:r>
          </w:p>
          <w:p w14:paraId="647230E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8(rev.1)</w:t>
            </w:r>
          </w:p>
          <w:p w14:paraId="0BCA08A0" w14:textId="5D969B6F" w:rsidR="00FC423C" w:rsidRDefault="002B7871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  <w:p w14:paraId="60B99047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</w:p>
          <w:p w14:paraId="49E0EFCD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555C568D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  <w:p w14:paraId="52713936" w14:textId="77777777" w:rsidR="00FC423C" w:rsidRPr="00D31BEF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2(rev.1)</w:t>
            </w:r>
          </w:p>
        </w:tc>
      </w:tr>
      <w:tr w:rsidR="00FC423C" w:rsidRPr="003475A2" w14:paraId="40B04A70" w14:textId="77777777" w:rsidTr="006E631E">
        <w:trPr>
          <w:tblHeader/>
          <w:jc w:val="center"/>
        </w:trPr>
        <w:tc>
          <w:tcPr>
            <w:tcW w:w="1423" w:type="dxa"/>
            <w:tcBorders>
              <w:top w:val="nil"/>
              <w:bottom w:val="single" w:sz="4" w:space="0" w:color="auto"/>
            </w:tcBorders>
          </w:tcPr>
          <w:p w14:paraId="6757FE37" w14:textId="77777777" w:rsidR="00FC423C" w:rsidRPr="00F879D2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35C0795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33FB0380" w14:textId="381B2C41" w:rsidR="00FC423C" w:rsidRPr="00F879D2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Índice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FC20EA1" w14:textId="77777777" w:rsidR="00FC423C" w:rsidRPr="00F879D2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12B81B1F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3BF5259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46AEF315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</w:tc>
      </w:tr>
    </w:tbl>
    <w:p w14:paraId="399ED7E4" w14:textId="77777777" w:rsidR="00542C7C" w:rsidRPr="003C563D" w:rsidRDefault="00542C7C" w:rsidP="00FE563F">
      <w:pPr>
        <w:pStyle w:val="Index1"/>
        <w:spacing w:before="0" w:line="120" w:lineRule="auto"/>
        <w:rPr>
          <w:lang w:val="es-ES_tradnl"/>
        </w:rPr>
      </w:pPr>
    </w:p>
    <w:p w14:paraId="05FC242E" w14:textId="580435E8" w:rsidR="00561B86" w:rsidRPr="00B94807" w:rsidRDefault="009F61FA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right="-143" w:hanging="567"/>
        <w:jc w:val="left"/>
        <w:rPr>
          <w:sz w:val="18"/>
          <w:szCs w:val="18"/>
          <w:lang w:val="es-ES_tradnl"/>
        </w:rPr>
      </w:pPr>
      <w:r w:rsidRPr="00B94807">
        <w:rPr>
          <w:sz w:val="18"/>
          <w:szCs w:val="18"/>
          <w:lang w:val="es-ES_tradnl"/>
        </w:rPr>
        <w:t>*</w:t>
      </w:r>
      <w:r w:rsidR="00561B86" w:rsidRPr="00B94807">
        <w:rPr>
          <w:sz w:val="18"/>
          <w:szCs w:val="18"/>
          <w:lang w:val="es-ES_tradnl"/>
        </w:rPr>
        <w:tab/>
        <w:t>Las nuevas Reglas o las modificaciones a las Reglas existentes surten efecto inmediatamente o según se indique.</w:t>
      </w:r>
    </w:p>
    <w:p w14:paraId="35049BC7" w14:textId="4BEBB9A8" w:rsidR="001073BC" w:rsidRPr="00B94807" w:rsidRDefault="001073BC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18"/>
          <w:szCs w:val="18"/>
          <w:lang w:val="es-ES_tradnl"/>
        </w:rPr>
      </w:pPr>
      <w:r w:rsidRPr="00B94807">
        <w:rPr>
          <w:sz w:val="18"/>
          <w:szCs w:val="18"/>
          <w:vertAlign w:val="superscript"/>
          <w:lang w:val="es-ES_tradnl"/>
        </w:rPr>
        <w:t>1</w:t>
      </w:r>
      <w:r w:rsidRPr="00B94807">
        <w:rPr>
          <w:sz w:val="18"/>
          <w:szCs w:val="18"/>
          <w:lang w:val="es-ES_tradnl"/>
        </w:rPr>
        <w:tab/>
        <w:t xml:space="preserve">Fecha efectiva de entrada en vigor: </w:t>
      </w:r>
      <w:r w:rsidR="00FC423C">
        <w:rPr>
          <w:sz w:val="18"/>
          <w:szCs w:val="18"/>
          <w:lang w:val="es-ES_tradnl"/>
        </w:rPr>
        <w:t>23</w:t>
      </w:r>
      <w:r w:rsidRPr="00B94807">
        <w:rPr>
          <w:sz w:val="18"/>
          <w:szCs w:val="18"/>
          <w:lang w:val="es-ES_tradnl"/>
        </w:rPr>
        <w:t xml:space="preserve"> de </w:t>
      </w:r>
      <w:r w:rsidR="00FC423C">
        <w:rPr>
          <w:sz w:val="18"/>
          <w:szCs w:val="18"/>
          <w:lang w:val="es-ES_tradnl"/>
        </w:rPr>
        <w:t xml:space="preserve">noviembre </w:t>
      </w:r>
      <w:r w:rsidRPr="00B94807">
        <w:rPr>
          <w:sz w:val="18"/>
          <w:szCs w:val="18"/>
          <w:lang w:val="es-ES_tradnl"/>
        </w:rPr>
        <w:t>de 201</w:t>
      </w:r>
      <w:r w:rsidR="00FC423C">
        <w:rPr>
          <w:sz w:val="18"/>
          <w:szCs w:val="18"/>
          <w:lang w:val="es-ES_tradnl"/>
        </w:rPr>
        <w:t>9</w:t>
      </w:r>
      <w:r w:rsidRPr="00B94807">
        <w:rPr>
          <w:sz w:val="18"/>
          <w:szCs w:val="18"/>
          <w:lang w:val="es-ES_tradnl"/>
        </w:rPr>
        <w:t>.</w:t>
      </w:r>
    </w:p>
    <w:p w14:paraId="3CD3F427" w14:textId="77777777" w:rsidR="00542C7C" w:rsidRPr="00B94807" w:rsidRDefault="00542C7C" w:rsidP="00B94807">
      <w:pPr>
        <w:pStyle w:val="AnnexRef"/>
        <w:spacing w:before="0"/>
        <w:rPr>
          <w:sz w:val="18"/>
          <w:szCs w:val="18"/>
          <w:lang w:val="en-US"/>
        </w:rPr>
      </w:pPr>
      <w:r w:rsidRPr="00B94807">
        <w:rPr>
          <w:sz w:val="18"/>
          <w:szCs w:val="18"/>
          <w:lang w:val="en-US"/>
        </w:rPr>
        <w:t>____________________</w:t>
      </w:r>
    </w:p>
    <w:sectPr w:rsidR="00542C7C" w:rsidRPr="00B94807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6FEA6" w14:textId="77777777" w:rsidR="008B67DF" w:rsidRDefault="008B67DF">
      <w:r>
        <w:separator/>
      </w:r>
    </w:p>
  </w:endnote>
  <w:endnote w:type="continuationSeparator" w:id="0">
    <w:p w14:paraId="70A94322" w14:textId="77777777" w:rsidR="008B67DF" w:rsidRDefault="008B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A40CE" w14:textId="77777777" w:rsidR="008B67DF" w:rsidRDefault="008B67DF">
      <w:r>
        <w:rPr>
          <w:b/>
        </w:rPr>
        <w:t>_______________</w:t>
      </w:r>
    </w:p>
  </w:footnote>
  <w:footnote w:type="continuationSeparator" w:id="0">
    <w:p w14:paraId="39587F63" w14:textId="77777777" w:rsidR="008B67DF" w:rsidRDefault="008B6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062908CA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FE563F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6F42D94A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2225058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FB5BEBA" w14:textId="77777777" w:rsidR="00264EB1" w:rsidRPr="00BB5AFA" w:rsidRDefault="00264EB1">
        <w:pPr>
          <w:pStyle w:val="Header"/>
          <w:jc w:val="center"/>
          <w:rPr>
            <w:b w:val="0"/>
            <w:bCs/>
          </w:rPr>
        </w:pPr>
        <w:r w:rsidRPr="00BB5AFA">
          <w:rPr>
            <w:b w:val="0"/>
            <w:bCs/>
          </w:rPr>
          <w:fldChar w:fldCharType="begin"/>
        </w:r>
        <w:r w:rsidRPr="00BB5AFA">
          <w:rPr>
            <w:b w:val="0"/>
            <w:bCs/>
          </w:rPr>
          <w:instrText xml:space="preserve"> PAGE   \* MERGEFORMAT </w:instrText>
        </w:r>
        <w:r w:rsidRPr="00BB5AFA">
          <w:rPr>
            <w:b w:val="0"/>
            <w:bCs/>
          </w:rPr>
          <w:fldChar w:fldCharType="separate"/>
        </w:r>
        <w:r w:rsidR="009F61FA">
          <w:rPr>
            <w:b w:val="0"/>
            <w:bCs/>
            <w:noProof/>
          </w:rPr>
          <w:t>3</w:t>
        </w:r>
        <w:r w:rsidRPr="00BB5AFA">
          <w:rPr>
            <w:b w:val="0"/>
            <w:bCs/>
            <w:noProof/>
          </w:rPr>
          <w:fldChar w:fldCharType="end"/>
        </w:r>
      </w:p>
    </w:sdtContent>
  </w:sdt>
  <w:p w14:paraId="1A62BB5E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27D25"/>
    <w:rsid w:val="000445F7"/>
    <w:rsid w:val="000662B6"/>
    <w:rsid w:val="0007101F"/>
    <w:rsid w:val="00073C9E"/>
    <w:rsid w:val="00077D94"/>
    <w:rsid w:val="00080E20"/>
    <w:rsid w:val="00086B05"/>
    <w:rsid w:val="00087323"/>
    <w:rsid w:val="0009209B"/>
    <w:rsid w:val="000B1FFF"/>
    <w:rsid w:val="000E035A"/>
    <w:rsid w:val="000E3E55"/>
    <w:rsid w:val="00100FAD"/>
    <w:rsid w:val="001073BC"/>
    <w:rsid w:val="00110C46"/>
    <w:rsid w:val="00111337"/>
    <w:rsid w:val="00114217"/>
    <w:rsid w:val="001227BB"/>
    <w:rsid w:val="001303CD"/>
    <w:rsid w:val="00130D3C"/>
    <w:rsid w:val="00146839"/>
    <w:rsid w:val="0015337D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53E7C"/>
    <w:rsid w:val="00264EB1"/>
    <w:rsid w:val="00280F3B"/>
    <w:rsid w:val="0028168E"/>
    <w:rsid w:val="00284246"/>
    <w:rsid w:val="00287220"/>
    <w:rsid w:val="00292170"/>
    <w:rsid w:val="002A7F56"/>
    <w:rsid w:val="002B7871"/>
    <w:rsid w:val="002D6D90"/>
    <w:rsid w:val="002E306E"/>
    <w:rsid w:val="002E4ADB"/>
    <w:rsid w:val="002F23DB"/>
    <w:rsid w:val="002F74FA"/>
    <w:rsid w:val="00316734"/>
    <w:rsid w:val="00317415"/>
    <w:rsid w:val="00323919"/>
    <w:rsid w:val="003329F2"/>
    <w:rsid w:val="003369A3"/>
    <w:rsid w:val="003428AD"/>
    <w:rsid w:val="00347017"/>
    <w:rsid w:val="003475A2"/>
    <w:rsid w:val="00372DA7"/>
    <w:rsid w:val="0038634D"/>
    <w:rsid w:val="00391E5F"/>
    <w:rsid w:val="003971BD"/>
    <w:rsid w:val="003A312D"/>
    <w:rsid w:val="003B77AB"/>
    <w:rsid w:val="003C563D"/>
    <w:rsid w:val="003F2744"/>
    <w:rsid w:val="003F2917"/>
    <w:rsid w:val="004109B3"/>
    <w:rsid w:val="00415F35"/>
    <w:rsid w:val="00416C07"/>
    <w:rsid w:val="00427262"/>
    <w:rsid w:val="0044166A"/>
    <w:rsid w:val="00446274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05CE"/>
    <w:rsid w:val="0052522A"/>
    <w:rsid w:val="0053743E"/>
    <w:rsid w:val="00542C7C"/>
    <w:rsid w:val="00544B04"/>
    <w:rsid w:val="00554AB9"/>
    <w:rsid w:val="00560C1C"/>
    <w:rsid w:val="00561B86"/>
    <w:rsid w:val="005665EB"/>
    <w:rsid w:val="00572C9C"/>
    <w:rsid w:val="005736F6"/>
    <w:rsid w:val="00580DF0"/>
    <w:rsid w:val="005929D5"/>
    <w:rsid w:val="005D409A"/>
    <w:rsid w:val="005D6B06"/>
    <w:rsid w:val="005E24BB"/>
    <w:rsid w:val="005E2B3E"/>
    <w:rsid w:val="005E406D"/>
    <w:rsid w:val="005F2A37"/>
    <w:rsid w:val="005F7505"/>
    <w:rsid w:val="0060778D"/>
    <w:rsid w:val="00610E5B"/>
    <w:rsid w:val="00612A74"/>
    <w:rsid w:val="00612F96"/>
    <w:rsid w:val="00624674"/>
    <w:rsid w:val="00632C44"/>
    <w:rsid w:val="00634022"/>
    <w:rsid w:val="00636217"/>
    <w:rsid w:val="006547C1"/>
    <w:rsid w:val="006601B2"/>
    <w:rsid w:val="00671392"/>
    <w:rsid w:val="0068053C"/>
    <w:rsid w:val="00680A82"/>
    <w:rsid w:val="006A7330"/>
    <w:rsid w:val="006B6115"/>
    <w:rsid w:val="006B6947"/>
    <w:rsid w:val="006B74EB"/>
    <w:rsid w:val="006D3DBE"/>
    <w:rsid w:val="006E04F7"/>
    <w:rsid w:val="006E631E"/>
    <w:rsid w:val="00703F24"/>
    <w:rsid w:val="007108E9"/>
    <w:rsid w:val="0071197C"/>
    <w:rsid w:val="00723D92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75F7F"/>
    <w:rsid w:val="00876CBC"/>
    <w:rsid w:val="00893D79"/>
    <w:rsid w:val="00893F70"/>
    <w:rsid w:val="008A14FB"/>
    <w:rsid w:val="008B4AE9"/>
    <w:rsid w:val="008B67DF"/>
    <w:rsid w:val="008C2539"/>
    <w:rsid w:val="008E009D"/>
    <w:rsid w:val="008E5622"/>
    <w:rsid w:val="008E6F5B"/>
    <w:rsid w:val="008F42A5"/>
    <w:rsid w:val="009012B6"/>
    <w:rsid w:val="0090676C"/>
    <w:rsid w:val="00911A2D"/>
    <w:rsid w:val="00920867"/>
    <w:rsid w:val="009245EC"/>
    <w:rsid w:val="0092596F"/>
    <w:rsid w:val="00935107"/>
    <w:rsid w:val="009569E8"/>
    <w:rsid w:val="0098092D"/>
    <w:rsid w:val="00990505"/>
    <w:rsid w:val="00994BB0"/>
    <w:rsid w:val="00994F48"/>
    <w:rsid w:val="009A4F25"/>
    <w:rsid w:val="009B66EE"/>
    <w:rsid w:val="009D63E9"/>
    <w:rsid w:val="009E464E"/>
    <w:rsid w:val="009F5174"/>
    <w:rsid w:val="009F5F40"/>
    <w:rsid w:val="009F61FA"/>
    <w:rsid w:val="00A14F95"/>
    <w:rsid w:val="00A16793"/>
    <w:rsid w:val="00A2259C"/>
    <w:rsid w:val="00A30608"/>
    <w:rsid w:val="00A34961"/>
    <w:rsid w:val="00A443AB"/>
    <w:rsid w:val="00A52A2A"/>
    <w:rsid w:val="00A56F94"/>
    <w:rsid w:val="00A62AE9"/>
    <w:rsid w:val="00A65A32"/>
    <w:rsid w:val="00A917BB"/>
    <w:rsid w:val="00AB202C"/>
    <w:rsid w:val="00AE2E23"/>
    <w:rsid w:val="00AE6F86"/>
    <w:rsid w:val="00B040EE"/>
    <w:rsid w:val="00B17111"/>
    <w:rsid w:val="00B22BE3"/>
    <w:rsid w:val="00B264A9"/>
    <w:rsid w:val="00B27620"/>
    <w:rsid w:val="00B43578"/>
    <w:rsid w:val="00B573FA"/>
    <w:rsid w:val="00B71105"/>
    <w:rsid w:val="00B80AF5"/>
    <w:rsid w:val="00B94807"/>
    <w:rsid w:val="00BB2D3F"/>
    <w:rsid w:val="00BB359B"/>
    <w:rsid w:val="00BB5AFA"/>
    <w:rsid w:val="00BB7105"/>
    <w:rsid w:val="00BD261C"/>
    <w:rsid w:val="00BD5E8C"/>
    <w:rsid w:val="00BF3282"/>
    <w:rsid w:val="00C01151"/>
    <w:rsid w:val="00C01CC6"/>
    <w:rsid w:val="00C216C7"/>
    <w:rsid w:val="00C24579"/>
    <w:rsid w:val="00C24D4D"/>
    <w:rsid w:val="00C32704"/>
    <w:rsid w:val="00C36DC8"/>
    <w:rsid w:val="00C40972"/>
    <w:rsid w:val="00C477DC"/>
    <w:rsid w:val="00C631B0"/>
    <w:rsid w:val="00C65091"/>
    <w:rsid w:val="00C74907"/>
    <w:rsid w:val="00C7511F"/>
    <w:rsid w:val="00C80FB4"/>
    <w:rsid w:val="00C82211"/>
    <w:rsid w:val="00C86946"/>
    <w:rsid w:val="00C906BD"/>
    <w:rsid w:val="00CB571A"/>
    <w:rsid w:val="00CE4DB0"/>
    <w:rsid w:val="00CF0C29"/>
    <w:rsid w:val="00CF761D"/>
    <w:rsid w:val="00D07EF9"/>
    <w:rsid w:val="00D16482"/>
    <w:rsid w:val="00D2003A"/>
    <w:rsid w:val="00D223C4"/>
    <w:rsid w:val="00D308A8"/>
    <w:rsid w:val="00D5029B"/>
    <w:rsid w:val="00D649BE"/>
    <w:rsid w:val="00D74556"/>
    <w:rsid w:val="00D873EC"/>
    <w:rsid w:val="00DA2BA8"/>
    <w:rsid w:val="00DA3A00"/>
    <w:rsid w:val="00DE60DC"/>
    <w:rsid w:val="00DF0248"/>
    <w:rsid w:val="00DF39A0"/>
    <w:rsid w:val="00DF70FD"/>
    <w:rsid w:val="00E303BA"/>
    <w:rsid w:val="00E40170"/>
    <w:rsid w:val="00E5056F"/>
    <w:rsid w:val="00E51713"/>
    <w:rsid w:val="00E563D0"/>
    <w:rsid w:val="00E56567"/>
    <w:rsid w:val="00E572D7"/>
    <w:rsid w:val="00E73770"/>
    <w:rsid w:val="00E87D95"/>
    <w:rsid w:val="00E909F3"/>
    <w:rsid w:val="00EB42A4"/>
    <w:rsid w:val="00EC6F6C"/>
    <w:rsid w:val="00ED6D03"/>
    <w:rsid w:val="00EE0B98"/>
    <w:rsid w:val="00EE6BA7"/>
    <w:rsid w:val="00EF79D3"/>
    <w:rsid w:val="00EF7F75"/>
    <w:rsid w:val="00F53499"/>
    <w:rsid w:val="00F630C9"/>
    <w:rsid w:val="00F634C8"/>
    <w:rsid w:val="00F64175"/>
    <w:rsid w:val="00F6534E"/>
    <w:rsid w:val="00F84018"/>
    <w:rsid w:val="00F86376"/>
    <w:rsid w:val="00F879D2"/>
    <w:rsid w:val="00F92190"/>
    <w:rsid w:val="00F952A5"/>
    <w:rsid w:val="00F96BF7"/>
    <w:rsid w:val="00FC423C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79A8647E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C22EC-4A2B-4930-9569-8DB8A6E5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100</TotalTime>
  <Pages>1</Pages>
  <Words>130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Al-Yammouni, Hala</cp:lastModifiedBy>
  <cp:revision>51</cp:revision>
  <cp:lastPrinted>2021-10-28T11:22:00Z</cp:lastPrinted>
  <dcterms:created xsi:type="dcterms:W3CDTF">2017-03-06T16:30:00Z</dcterms:created>
  <dcterms:modified xsi:type="dcterms:W3CDTF">2021-10-28T11:23:00Z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