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8E1EB" w14:textId="77777777" w:rsidR="00674991" w:rsidRDefault="00674991" w:rsidP="00403946">
      <w:pPr>
        <w:pStyle w:val="Heading1"/>
        <w:spacing w:before="300"/>
        <w:jc w:val="center"/>
        <w:rPr>
          <w:lang w:val="es-ES"/>
        </w:rPr>
      </w:pPr>
      <w:r>
        <w:rPr>
          <w:lang w:val="es-ES"/>
        </w:rPr>
        <w:t>PARTE  B</w:t>
      </w:r>
    </w:p>
    <w:p w14:paraId="7BDFCAAF" w14:textId="77777777" w:rsidR="00674991" w:rsidRDefault="00674991">
      <w:pPr>
        <w:pStyle w:val="Heading2"/>
        <w:ind w:left="0" w:firstLine="0"/>
        <w:jc w:val="center"/>
        <w:rPr>
          <w:lang w:val="es-ES"/>
        </w:rPr>
      </w:pPr>
      <w:r>
        <w:rPr>
          <w:lang w:val="es-ES"/>
        </w:rPr>
        <w:t>SECCIÓN  B</w:t>
      </w:r>
      <w:r>
        <w:rPr>
          <w:rStyle w:val="href2"/>
          <w:lang w:val="es-ES"/>
        </w:rPr>
        <w:t>2</w:t>
      </w:r>
    </w:p>
    <w:p w14:paraId="536FA55E" w14:textId="77777777" w:rsidR="00674991" w:rsidRDefault="00674991">
      <w:pPr>
        <w:pStyle w:val="Heading2"/>
        <w:jc w:val="center"/>
        <w:rPr>
          <w:lang w:val="es-ES"/>
        </w:rPr>
      </w:pPr>
      <w:r>
        <w:rPr>
          <w:lang w:val="es-ES"/>
        </w:rPr>
        <w:t>(No utilizado)</w:t>
      </w:r>
    </w:p>
    <w:p w14:paraId="7D27E27C" w14:textId="77777777" w:rsidR="00674991" w:rsidRDefault="00674991" w:rsidP="00403946">
      <w:pPr>
        <w:rPr>
          <w:lang w:val="es-ES"/>
        </w:rPr>
      </w:pPr>
    </w:p>
    <w:p w14:paraId="7E2898FE" w14:textId="77777777" w:rsidR="00674991" w:rsidRDefault="00674991" w:rsidP="00403946">
      <w:pPr>
        <w:jc w:val="center"/>
      </w:pPr>
      <w:r>
        <w:t>____________________</w:t>
      </w:r>
    </w:p>
    <w:p w14:paraId="7E3D4C69" w14:textId="4D1BCDCE" w:rsidR="00674991" w:rsidRDefault="00674991" w:rsidP="00403946">
      <w:pPr>
        <w:rPr>
          <w:lang w:val="fr-FR"/>
        </w:rPr>
      </w:pPr>
    </w:p>
    <w:p w14:paraId="3EB34575" w14:textId="77777777" w:rsidR="002770DD" w:rsidRDefault="002770DD" w:rsidP="00403946">
      <w:pPr>
        <w:rPr>
          <w:lang w:val="fr-FR"/>
        </w:rPr>
      </w:pPr>
    </w:p>
    <w:p w14:paraId="10A94F5C" w14:textId="77777777" w:rsidR="00674991" w:rsidRDefault="00674991" w:rsidP="00403946">
      <w:pPr>
        <w:rPr>
          <w:lang w:val="fr-FR"/>
        </w:rPr>
      </w:pPr>
    </w:p>
    <w:p w14:paraId="4A562F99" w14:textId="77777777" w:rsidR="00674991" w:rsidRDefault="00674991" w:rsidP="00403946">
      <w:pPr>
        <w:rPr>
          <w:lang w:val="fr-FR"/>
        </w:rPr>
      </w:pPr>
      <w:bookmarkStart w:id="0" w:name="_GoBack"/>
      <w:bookmarkEnd w:id="0"/>
    </w:p>
    <w:p w14:paraId="676CDCBE" w14:textId="77777777" w:rsidR="00674991" w:rsidRDefault="00674991" w:rsidP="00403946">
      <w:pPr>
        <w:rPr>
          <w:lang w:val="fr-FR"/>
        </w:rPr>
      </w:pPr>
    </w:p>
    <w:p w14:paraId="565D4EE5" w14:textId="77777777" w:rsidR="00674991" w:rsidRDefault="00674991" w:rsidP="00403946">
      <w:pPr>
        <w:rPr>
          <w:lang w:val="fr-FR"/>
        </w:rPr>
      </w:pPr>
    </w:p>
    <w:p w14:paraId="54A89A48" w14:textId="77777777" w:rsidR="00674991" w:rsidRDefault="00674991" w:rsidP="00403946">
      <w:pPr>
        <w:rPr>
          <w:lang w:val="fr-FR"/>
        </w:rPr>
      </w:pPr>
    </w:p>
    <w:p w14:paraId="633395FE" w14:textId="77777777" w:rsidR="00674991" w:rsidRDefault="00674991" w:rsidP="00403946">
      <w:pPr>
        <w:rPr>
          <w:lang w:val="fr-FR"/>
        </w:rPr>
      </w:pPr>
    </w:p>
    <w:p w14:paraId="4D0E294F" w14:textId="77777777" w:rsidR="00674991" w:rsidRDefault="00674991" w:rsidP="00403946">
      <w:pPr>
        <w:rPr>
          <w:lang w:val="fr-FR"/>
        </w:rPr>
      </w:pPr>
    </w:p>
    <w:p w14:paraId="33539517" w14:textId="77777777" w:rsidR="00674991" w:rsidRDefault="00674991" w:rsidP="00403946">
      <w:pPr>
        <w:rPr>
          <w:lang w:val="fr-FR"/>
        </w:rPr>
      </w:pPr>
    </w:p>
    <w:p w14:paraId="288B6195" w14:textId="77777777" w:rsidR="00674991" w:rsidRDefault="00674991" w:rsidP="00403946">
      <w:pPr>
        <w:rPr>
          <w:lang w:val="fr-FR"/>
        </w:rPr>
      </w:pPr>
    </w:p>
    <w:p w14:paraId="062B5CE3" w14:textId="77777777" w:rsidR="00674991" w:rsidRDefault="00674991" w:rsidP="00403946">
      <w:pPr>
        <w:rPr>
          <w:lang w:val="fr-FR"/>
        </w:rPr>
      </w:pPr>
    </w:p>
    <w:p w14:paraId="48971614" w14:textId="77777777" w:rsidR="00674991" w:rsidRDefault="00674991" w:rsidP="00403946">
      <w:pPr>
        <w:rPr>
          <w:lang w:val="fr-FR"/>
        </w:rPr>
      </w:pPr>
    </w:p>
    <w:p w14:paraId="6736DE25" w14:textId="77777777" w:rsidR="00674991" w:rsidRDefault="00674991" w:rsidP="00403946">
      <w:pPr>
        <w:rPr>
          <w:lang w:val="fr-FR"/>
        </w:rPr>
      </w:pPr>
    </w:p>
    <w:p w14:paraId="3EF52C53" w14:textId="77777777" w:rsidR="00674991" w:rsidRDefault="00674991" w:rsidP="00403946">
      <w:pPr>
        <w:rPr>
          <w:lang w:val="fr-FR"/>
        </w:rPr>
      </w:pPr>
    </w:p>
    <w:p w14:paraId="5EB241CB" w14:textId="77777777" w:rsidR="00674991" w:rsidRDefault="00674991" w:rsidP="00403946">
      <w:pPr>
        <w:rPr>
          <w:lang w:val="fr-FR"/>
        </w:rPr>
      </w:pPr>
    </w:p>
    <w:p w14:paraId="7792FA2F" w14:textId="77777777" w:rsidR="00674991" w:rsidRDefault="00674991" w:rsidP="00403946">
      <w:pPr>
        <w:rPr>
          <w:lang w:val="fr-FR"/>
        </w:rPr>
      </w:pPr>
    </w:p>
    <w:p w14:paraId="5C94DD6D" w14:textId="77777777" w:rsidR="00674991" w:rsidRDefault="00674991" w:rsidP="00403946">
      <w:pPr>
        <w:rPr>
          <w:lang w:val="fr-FR"/>
        </w:rPr>
      </w:pPr>
    </w:p>
    <w:p w14:paraId="55FF7E48" w14:textId="77777777" w:rsidR="00403946" w:rsidRDefault="00403946" w:rsidP="00403946">
      <w:pPr>
        <w:rPr>
          <w:lang w:val="fr-FR"/>
        </w:rPr>
      </w:pPr>
    </w:p>
    <w:p w14:paraId="459C6846" w14:textId="77777777" w:rsidR="00403946" w:rsidRDefault="00403946" w:rsidP="00403946">
      <w:pPr>
        <w:rPr>
          <w:lang w:val="fr-FR"/>
        </w:rPr>
      </w:pPr>
    </w:p>
    <w:p w14:paraId="1C591049" w14:textId="77777777" w:rsidR="00674991" w:rsidRDefault="00674991" w:rsidP="00403946">
      <w:pPr>
        <w:rPr>
          <w:lang w:val="en-US"/>
        </w:rPr>
        <w:sectPr w:rsidR="0067499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1FD2859B" w14:textId="77777777" w:rsidR="00674991" w:rsidRDefault="00674991" w:rsidP="00403946">
      <w:pPr>
        <w:rPr>
          <w:lang w:val="en-US"/>
        </w:rPr>
      </w:pPr>
    </w:p>
    <w:sectPr w:rsidR="00674991" w:rsidSect="00403946">
      <w:headerReference w:type="first" r:id="rId13"/>
      <w:footerReference w:type="first" r:id="rId14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94E709" w14:textId="77777777" w:rsidR="005E1D13" w:rsidRDefault="005E1D13">
      <w:r>
        <w:separator/>
      </w:r>
    </w:p>
  </w:endnote>
  <w:endnote w:type="continuationSeparator" w:id="0">
    <w:p w14:paraId="1775D980" w14:textId="77777777" w:rsidR="005E1D13" w:rsidRDefault="005E1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B84E2C" w14:textId="77777777" w:rsidR="00E54578" w:rsidRDefault="00E545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B36BA" w14:textId="77777777" w:rsidR="00E54578" w:rsidRDefault="00E5457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8DDDF" w14:textId="77777777" w:rsidR="00E54578" w:rsidRDefault="00E5457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76D28" w14:textId="77777777" w:rsidR="00674991" w:rsidRDefault="00674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5C50EA" w14:textId="77777777" w:rsidR="005E1D13" w:rsidRDefault="005E1D13">
      <w:r>
        <w:rPr>
          <w:b/>
        </w:rPr>
        <w:t>_______________</w:t>
      </w:r>
    </w:p>
  </w:footnote>
  <w:footnote w:type="continuationSeparator" w:id="0">
    <w:p w14:paraId="7623573A" w14:textId="77777777" w:rsidR="005E1D13" w:rsidRDefault="005E1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74991" w14:paraId="238D182D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54E01F8" w14:textId="7D88A36C" w:rsidR="00674991" w:rsidRDefault="00674991">
          <w:pPr>
            <w:pStyle w:val="HeaderRegProc"/>
          </w:pPr>
          <w:r>
            <w:t>Partie A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7E3042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AE4357" w14:textId="553440BF" w:rsidR="00674991" w:rsidRDefault="00674991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7E3042">
            <w:rPr>
              <w:noProof/>
            </w:rPr>
            <w:t>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45A1594" w14:textId="77777777" w:rsidR="00674991" w:rsidRDefault="00674991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EFAB8B6" w14:textId="5C7F1F6D" w:rsidR="00674991" w:rsidRDefault="00674991">
          <w:pPr>
            <w:pStyle w:val="HeaderRegProc"/>
            <w:rPr>
              <w:lang w:val="fr-CH"/>
            </w:rPr>
          </w:pPr>
          <w:r>
            <w:rPr>
              <w:lang w:val="fr-CH"/>
            </w:rPr>
            <w:t>rév.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7E3042">
            <w:rPr>
              <w:lang w:val="fr-CH"/>
            </w:rPr>
            <w:t>-</w:t>
          </w:r>
          <w:r>
            <w:fldChar w:fldCharType="end"/>
          </w:r>
        </w:p>
      </w:tc>
    </w:tr>
  </w:tbl>
  <w:p w14:paraId="76E54C23" w14:textId="77777777" w:rsidR="00674991" w:rsidRDefault="00674991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674991" w14:paraId="687E083E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099C76" w14:textId="77777777" w:rsidR="00674991" w:rsidRDefault="00674991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4C46196" w14:textId="531F42B5" w:rsidR="00674991" w:rsidRDefault="00674991">
          <w:pPr>
            <w:pStyle w:val="HeaderRegProc"/>
            <w:rPr>
              <w:lang w:val="fr-FR"/>
            </w:rPr>
          </w:pPr>
          <w:r>
            <w:t>B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7E3042">
            <w:rPr>
              <w:noProof/>
            </w:rPr>
            <w:t>2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CE0A81C" w14:textId="77777777" w:rsidR="00674991" w:rsidRDefault="00674991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4D4BCD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19E1450" w14:textId="4609A052" w:rsidR="00674991" w:rsidRDefault="00674991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E54578">
            <w:rPr>
              <w:lang w:val="fr-CH"/>
            </w:rPr>
            <w:t xml:space="preserve"> -</w:t>
          </w:r>
        </w:p>
      </w:tc>
    </w:tr>
  </w:tbl>
  <w:p w14:paraId="460F21CB" w14:textId="77777777" w:rsidR="00674991" w:rsidRDefault="006749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AA41B" w14:textId="77777777" w:rsidR="00E54578" w:rsidRDefault="00E5457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337A0" w14:textId="77777777" w:rsidR="00674991" w:rsidRDefault="006749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730DE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734BC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9E4A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604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EC9C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2645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BA96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74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9C5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01A65EE5"/>
    <w:multiLevelType w:val="hybridMultilevel"/>
    <w:tmpl w:val="8D0EB3D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02315390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6CA1AA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10375325"/>
    <w:multiLevelType w:val="hybridMultilevel"/>
    <w:tmpl w:val="8ED4EF22"/>
    <w:lvl w:ilvl="0" w:tplc="58948DE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1B585A"/>
    <w:multiLevelType w:val="hybridMultilevel"/>
    <w:tmpl w:val="698CA5C2"/>
    <w:lvl w:ilvl="0" w:tplc="8E1C596E">
      <w:start w:val="11"/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41646BF"/>
    <w:multiLevelType w:val="singleLevel"/>
    <w:tmpl w:val="0C090019"/>
    <w:lvl w:ilvl="0">
      <w:start w:val="5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14EA125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189D77DD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2792E63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268F05A4"/>
    <w:multiLevelType w:val="singleLevel"/>
    <w:tmpl w:val="3094168E"/>
    <w:lvl w:ilvl="0">
      <w:start w:val="6"/>
      <w:numFmt w:val="lowerLetter"/>
      <w:lvlText w:val="(%1)"/>
      <w:lvlJc w:val="left"/>
      <w:pPr>
        <w:tabs>
          <w:tab w:val="num" w:pos="357"/>
        </w:tabs>
        <w:ind w:left="357" w:hanging="360"/>
      </w:pPr>
      <w:rPr>
        <w:rFonts w:hint="default"/>
      </w:rPr>
    </w:lvl>
  </w:abstractNum>
  <w:abstractNum w:abstractNumId="21" w15:restartNumberingAfterBreak="0">
    <w:nsid w:val="40053BE9"/>
    <w:multiLevelType w:val="hybridMultilevel"/>
    <w:tmpl w:val="35A8DA0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453A15D5"/>
    <w:multiLevelType w:val="singleLevel"/>
    <w:tmpl w:val="828C971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 w15:restartNumberingAfterBreak="0">
    <w:nsid w:val="488D1F27"/>
    <w:multiLevelType w:val="singleLevel"/>
    <w:tmpl w:val="C38E9F88"/>
    <w:lvl w:ilvl="0">
      <w:start w:val="6"/>
      <w:numFmt w:val="lowerLetter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4" w15:restartNumberingAfterBreak="0">
    <w:nsid w:val="51B4287E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53C14C17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50E322A"/>
    <w:multiLevelType w:val="multilevel"/>
    <w:tmpl w:val="4D44A1F2"/>
    <w:lvl w:ilvl="0">
      <w:start w:val="4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C725441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C9621BB"/>
    <w:multiLevelType w:val="hybridMultilevel"/>
    <w:tmpl w:val="50F40EE8"/>
    <w:lvl w:ilvl="0" w:tplc="5048719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69A23C38"/>
    <w:multiLevelType w:val="hybridMultilevel"/>
    <w:tmpl w:val="E780BDD8"/>
    <w:lvl w:ilvl="0" w:tplc="76E25B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A61D84"/>
    <w:multiLevelType w:val="hybridMultilevel"/>
    <w:tmpl w:val="1E22844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AB12259"/>
    <w:multiLevelType w:val="hybridMultilevel"/>
    <w:tmpl w:val="AE48B51E"/>
    <w:lvl w:ilvl="0" w:tplc="71460F3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1F1769"/>
    <w:multiLevelType w:val="hybridMultilevel"/>
    <w:tmpl w:val="8C7E49BA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 w15:restartNumberingAfterBreak="0">
    <w:nsid w:val="7B8D1963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5"/>
  </w:num>
  <w:num w:numId="2">
    <w:abstractNumId w:val="31"/>
  </w:num>
  <w:num w:numId="3">
    <w:abstractNumId w:val="32"/>
  </w:num>
  <w:num w:numId="4">
    <w:abstractNumId w:val="28"/>
  </w:num>
  <w:num w:numId="5">
    <w:abstractNumId w:val="30"/>
  </w:num>
  <w:num w:numId="6">
    <w:abstractNumId w:val="11"/>
  </w:num>
  <w:num w:numId="7">
    <w:abstractNumId w:val="22"/>
  </w:num>
  <w:num w:numId="8">
    <w:abstractNumId w:val="19"/>
  </w:num>
  <w:num w:numId="9">
    <w:abstractNumId w:val="13"/>
  </w:num>
  <w:num w:numId="10">
    <w:abstractNumId w:val="24"/>
  </w:num>
  <w:num w:numId="11">
    <w:abstractNumId w:val="21"/>
  </w:num>
  <w:num w:numId="12">
    <w:abstractNumId w:val="29"/>
  </w:num>
  <w:num w:numId="13">
    <w:abstractNumId w:val="8"/>
  </w:num>
  <w:num w:numId="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>
    <w:abstractNumId w:val="14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26">
    <w:abstractNumId w:val="17"/>
  </w:num>
  <w:num w:numId="27">
    <w:abstractNumId w:val="33"/>
  </w:num>
  <w:num w:numId="28">
    <w:abstractNumId w:val="18"/>
  </w:num>
  <w:num w:numId="29">
    <w:abstractNumId w:val="20"/>
  </w:num>
  <w:num w:numId="30">
    <w:abstractNumId w:val="23"/>
  </w:num>
  <w:num w:numId="31">
    <w:abstractNumId w:val="27"/>
  </w:num>
  <w:num w:numId="32">
    <w:abstractNumId w:val="12"/>
  </w:num>
  <w:num w:numId="33">
    <w:abstractNumId w:val="16"/>
  </w:num>
  <w:num w:numId="34">
    <w:abstractNumId w:val="25"/>
  </w:num>
  <w:num w:numId="35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74991"/>
    <w:rsid w:val="00210BF9"/>
    <w:rsid w:val="002770DD"/>
    <w:rsid w:val="00403946"/>
    <w:rsid w:val="004D4BCD"/>
    <w:rsid w:val="005E1D13"/>
    <w:rsid w:val="00674991"/>
    <w:rsid w:val="007E3042"/>
    <w:rsid w:val="00E5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70DBD17"/>
  <w15:docId w15:val="{1C83EE89-CBF4-4AD8-8AD2-58929D8C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b1">
    <w:name w:val="heading_b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lang w:val="fr-FR"/>
    </w:rPr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b w:val="0"/>
      <w:i/>
      <w:lang w:val="fr-FR"/>
    </w:rPr>
  </w:style>
  <w:style w:type="paragraph" w:customStyle="1" w:styleId="AnnexNo">
    <w:name w:val="Annex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28"/>
      <w:lang w:val="fr-FR"/>
    </w:rPr>
  </w:style>
  <w:style w:type="paragraph" w:customStyle="1" w:styleId="Annextitle0">
    <w:name w:val="Annex_title"/>
    <w:basedOn w:val="Normal"/>
    <w:next w:val="Normalaftertitl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fr-FR"/>
    </w:rPr>
  </w:style>
  <w:style w:type="paragraph" w:customStyle="1" w:styleId="RecNo">
    <w:name w:val="Rec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2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Partie B - SECB2  du RR</dc:subject>
  <dc:creator>Composition des Publications</dc:creator>
  <cp:keywords>FOLIOS:  1  -  2 (bl)</cp:keywords>
  <dc:description>Edition 2009:  16.02.2009/DD (dict. ok)</dc:description>
  <cp:lastModifiedBy>Martinez Romera, Angel</cp:lastModifiedBy>
  <cp:revision>6</cp:revision>
  <cp:lastPrinted>2020-12-21T15:18:00Z</cp:lastPrinted>
  <dcterms:created xsi:type="dcterms:W3CDTF">2012-10-03T08:34:00Z</dcterms:created>
  <dcterms:modified xsi:type="dcterms:W3CDTF">2020-12-21T15:19:00Z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