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2D0DB" w14:textId="3382D8BD" w:rsidR="00E052A7" w:rsidRDefault="00592434" w:rsidP="0089365D">
      <w:pPr>
        <w:pStyle w:val="Heading1"/>
        <w:spacing w:before="300"/>
        <w:ind w:left="0" w:firstLine="0"/>
        <w:jc w:val="center"/>
        <w:rPr>
          <w:lang w:val="es-ES"/>
        </w:rPr>
      </w:pPr>
      <w:r w:rsidRPr="00592434">
        <w:rPr>
          <w:lang w:val="es-ES"/>
        </w:rPr>
        <w:t>Reglas relativas a la</w:t>
      </w:r>
    </w:p>
    <w:p w14:paraId="3DC19763" w14:textId="601B6B43" w:rsidR="00EB5754" w:rsidRPr="00EB5754" w:rsidRDefault="00EB5754" w:rsidP="00EB5754">
      <w:pPr>
        <w:rPr>
          <w:sz w:val="16"/>
          <w:szCs w:val="16"/>
          <w:lang w:val="fr-CH"/>
        </w:rPr>
      </w:pPr>
      <w:r w:rsidRPr="00484A8D">
        <w:rPr>
          <w:sz w:val="16"/>
          <w:szCs w:val="16"/>
          <w:lang w:val="fr-CH"/>
        </w:rPr>
        <w:t>(ADD RRB21/479)</w:t>
      </w:r>
    </w:p>
    <w:p w14:paraId="6D735A6A" w14:textId="5A6A8DF6" w:rsidR="00E052A7" w:rsidRPr="00592434" w:rsidRDefault="00E052A7">
      <w:pPr>
        <w:pStyle w:val="Heading2"/>
        <w:ind w:left="0" w:firstLine="0"/>
        <w:jc w:val="center"/>
        <w:rPr>
          <w:lang w:val="es-ES"/>
        </w:rPr>
      </w:pPr>
      <w:r w:rsidRPr="00A0467E">
        <w:rPr>
          <w:lang w:val="es-ES"/>
        </w:rPr>
        <w:t>RESOLU</w:t>
      </w:r>
      <w:r w:rsidR="00082866" w:rsidRPr="00A0467E">
        <w:rPr>
          <w:lang w:val="es-ES"/>
        </w:rPr>
        <w:t>CIÓ</w:t>
      </w:r>
      <w:r w:rsidRPr="00A0467E">
        <w:rPr>
          <w:lang w:val="es-ES"/>
        </w:rPr>
        <w:t xml:space="preserve">N  </w:t>
      </w:r>
      <w:r w:rsidR="00395F3E" w:rsidRPr="00A0467E">
        <w:rPr>
          <w:rStyle w:val="href2"/>
          <w:lang w:val="es-ES"/>
        </w:rPr>
        <w:t>32</w:t>
      </w:r>
      <w:r w:rsidRPr="00A0467E">
        <w:rPr>
          <w:lang w:val="es-ES"/>
        </w:rPr>
        <w:t xml:space="preserve"> (</w:t>
      </w:r>
      <w:r w:rsidR="00082866" w:rsidRPr="00A0467E">
        <w:rPr>
          <w:lang w:val="es-ES"/>
        </w:rPr>
        <w:t>CMR</w:t>
      </w:r>
      <w:r w:rsidRPr="00A0467E">
        <w:rPr>
          <w:lang w:val="es-ES"/>
        </w:rPr>
        <w:t>-</w:t>
      </w:r>
      <w:r w:rsidR="00395F3E" w:rsidRPr="00A0467E">
        <w:rPr>
          <w:lang w:val="es-ES"/>
        </w:rPr>
        <w:t>1</w:t>
      </w:r>
      <w:r w:rsidRPr="00A0467E">
        <w:rPr>
          <w:lang w:val="es-ES"/>
        </w:rPr>
        <w:t>9)</w:t>
      </w:r>
    </w:p>
    <w:p w14:paraId="7D60942F" w14:textId="1418E1C9" w:rsidR="00E052A7" w:rsidRPr="00A0467E" w:rsidRDefault="00A0467E" w:rsidP="003F79CF">
      <w:pPr>
        <w:pStyle w:val="Heading1"/>
        <w:ind w:left="0" w:firstLine="0"/>
        <w:jc w:val="center"/>
        <w:rPr>
          <w:lang w:val="es-ES"/>
        </w:rPr>
      </w:pPr>
      <w:r>
        <w:rPr>
          <w:lang w:val="es-ES"/>
        </w:rPr>
        <w:t>«</w:t>
      </w:r>
      <w:r w:rsidRPr="00A0467E">
        <w:rPr>
          <w:lang w:val="es-ES"/>
        </w:rPr>
        <w:t>Procedimientos reglamentarios para las asignaciones de frecuencias a sistemas y redes de satélites no geoestacionarios identificados como</w:t>
      </w:r>
      <w:r>
        <w:rPr>
          <w:lang w:val="es-ES"/>
        </w:rPr>
        <w:t> </w:t>
      </w:r>
      <w:r w:rsidRPr="00A0467E">
        <w:rPr>
          <w:lang w:val="es-ES"/>
        </w:rPr>
        <w:t xml:space="preserve">misiones de corta duración no sujetos a la aplicación de </w:t>
      </w:r>
      <w:r>
        <w:rPr>
          <w:lang w:val="es-ES"/>
        </w:rPr>
        <w:br/>
      </w:r>
      <w:r w:rsidRPr="00A0467E">
        <w:rPr>
          <w:lang w:val="es-ES"/>
        </w:rPr>
        <w:t>la Sección II del Artículo 9</w:t>
      </w:r>
      <w:r>
        <w:rPr>
          <w:lang w:val="es-ES"/>
        </w:rPr>
        <w:t>»</w:t>
      </w:r>
    </w:p>
    <w:p w14:paraId="3A13749B" w14:textId="77777777" w:rsidR="00082866" w:rsidRPr="00082866" w:rsidRDefault="00082866" w:rsidP="00082866">
      <w:pPr>
        <w:tabs>
          <w:tab w:val="left" w:pos="3402"/>
        </w:tabs>
        <w:spacing w:line="280" w:lineRule="exact"/>
        <w:rPr>
          <w:szCs w:val="28"/>
          <w:lang w:val="es-ES"/>
        </w:rPr>
      </w:pPr>
      <w:r w:rsidRPr="00082866">
        <w:rPr>
          <w:szCs w:val="28"/>
          <w:lang w:val="es-ES"/>
        </w:rPr>
        <w:t xml:space="preserve">El § 4 del Anexo a la Resolución </w:t>
      </w:r>
      <w:r w:rsidRPr="00082866">
        <w:rPr>
          <w:b/>
          <w:bCs/>
          <w:szCs w:val="28"/>
          <w:lang w:val="es-ES"/>
        </w:rPr>
        <w:t>32 (CMR-19)</w:t>
      </w:r>
      <w:r w:rsidRPr="00082866">
        <w:rPr>
          <w:szCs w:val="28"/>
          <w:lang w:val="es-ES"/>
        </w:rPr>
        <w:t xml:space="preserve"> indica que la información de notificación relativa a las redes o los sistemas no OSG identificados como misiones de corta duración se comunicarán a la Oficina de Radiocomunicaciones únicamente después del lanzamiento de un satélite en el caso de una red de satélites, o del primer satélite en el caso de un sistema que prevea múltiples lanzamientos, y a más tardar dos meses después de la fecha de puesta en servicio. Esta disposición se aplica en lugar del número </w:t>
      </w:r>
      <w:r w:rsidRPr="00082866">
        <w:rPr>
          <w:b/>
          <w:bCs/>
          <w:szCs w:val="28"/>
          <w:lang w:val="es-ES"/>
        </w:rPr>
        <w:t>11.25</w:t>
      </w:r>
      <w:r w:rsidRPr="00082866">
        <w:rPr>
          <w:szCs w:val="28"/>
          <w:lang w:val="es-ES"/>
        </w:rPr>
        <w:t xml:space="preserve"> para las asignaciones de frecuencias a los sistemas o redes no OSG en misiones de corta duración.</w:t>
      </w:r>
    </w:p>
    <w:p w14:paraId="176D2498" w14:textId="77777777" w:rsidR="00082866" w:rsidRPr="00082866" w:rsidRDefault="00082866" w:rsidP="00082866">
      <w:pPr>
        <w:tabs>
          <w:tab w:val="left" w:pos="3402"/>
        </w:tabs>
        <w:spacing w:line="280" w:lineRule="exact"/>
        <w:rPr>
          <w:szCs w:val="28"/>
          <w:lang w:val="es-ES"/>
        </w:rPr>
      </w:pPr>
      <w:r w:rsidRPr="00082866">
        <w:rPr>
          <w:szCs w:val="28"/>
          <w:lang w:val="es-ES"/>
        </w:rPr>
        <w:t xml:space="preserve">Sin embargo, en el número </w:t>
      </w:r>
      <w:r w:rsidRPr="00082866">
        <w:rPr>
          <w:b/>
          <w:bCs/>
          <w:szCs w:val="28"/>
          <w:lang w:val="es-ES"/>
        </w:rPr>
        <w:t>9.1</w:t>
      </w:r>
      <w:r w:rsidRPr="00082866">
        <w:rPr>
          <w:szCs w:val="28"/>
          <w:lang w:val="es-ES"/>
        </w:rPr>
        <w:t xml:space="preserve"> se exige que la fecha de recepción de la notificación no sea anterior a cuatro meses después de la publicación de la sección especial API.</w:t>
      </w:r>
    </w:p>
    <w:p w14:paraId="51219D3B" w14:textId="77777777" w:rsidR="00082866" w:rsidRPr="00082866" w:rsidRDefault="00082866" w:rsidP="00082866">
      <w:pPr>
        <w:tabs>
          <w:tab w:val="left" w:pos="3402"/>
        </w:tabs>
        <w:spacing w:line="280" w:lineRule="exact"/>
        <w:rPr>
          <w:szCs w:val="28"/>
          <w:lang w:val="es-ES"/>
        </w:rPr>
      </w:pPr>
      <w:r w:rsidRPr="00082866">
        <w:rPr>
          <w:szCs w:val="28"/>
          <w:lang w:val="es-ES"/>
        </w:rPr>
        <w:t xml:space="preserve">Puede, por tanto, suceder que la información de notificación relativa a las redes o los sistemas no OSG identificados como misiones de corta duración se comuniquen a la Oficina antes de que transcurran dos meses de la puesta en </w:t>
      </w:r>
      <w:proofErr w:type="gramStart"/>
      <w:r w:rsidRPr="00082866">
        <w:rPr>
          <w:szCs w:val="28"/>
          <w:lang w:val="es-ES"/>
        </w:rPr>
        <w:t>servicio</w:t>
      </w:r>
      <w:proofErr w:type="gramEnd"/>
      <w:r w:rsidRPr="00082866">
        <w:rPr>
          <w:szCs w:val="28"/>
          <w:lang w:val="es-ES"/>
        </w:rPr>
        <w:t xml:space="preserve"> pero antes de que transcurran cuatro meses de la publicación de la sección especial API.</w:t>
      </w:r>
    </w:p>
    <w:p w14:paraId="26B8C38F" w14:textId="5709AA46" w:rsidR="00E36ED1" w:rsidRPr="00082866" w:rsidRDefault="00082866" w:rsidP="00082866">
      <w:pPr>
        <w:tabs>
          <w:tab w:val="left" w:pos="3402"/>
        </w:tabs>
        <w:spacing w:line="280" w:lineRule="exact"/>
        <w:rPr>
          <w:szCs w:val="28"/>
          <w:lang w:val="es-ES"/>
          <w:rPrChange w:id="0" w:author="Editors" w:date="2021-10-15T16:27:00Z">
            <w:rPr>
              <w:szCs w:val="28"/>
              <w:lang w:val="en-CA"/>
            </w:rPr>
          </w:rPrChange>
        </w:rPr>
      </w:pPr>
      <w:r w:rsidRPr="00082866">
        <w:rPr>
          <w:szCs w:val="28"/>
          <w:lang w:val="es-ES"/>
        </w:rPr>
        <w:t xml:space="preserve">Habida cuenta de que el § 4 del Anexo a la Resolución </w:t>
      </w:r>
      <w:r w:rsidRPr="00082866">
        <w:rPr>
          <w:b/>
          <w:bCs/>
          <w:szCs w:val="28"/>
          <w:lang w:val="es-ES"/>
        </w:rPr>
        <w:t>32 (CMR-19)</w:t>
      </w:r>
      <w:r w:rsidRPr="00082866">
        <w:rPr>
          <w:szCs w:val="28"/>
          <w:lang w:val="es-ES"/>
        </w:rPr>
        <w:t xml:space="preserve"> atañe al momento en que se ha de comunicar la información de notificación a la Oficina, mientras que el número</w:t>
      </w:r>
      <w:r>
        <w:rPr>
          <w:szCs w:val="28"/>
          <w:lang w:val="es-ES"/>
        </w:rPr>
        <w:t> </w:t>
      </w:r>
      <w:r w:rsidRPr="00082866">
        <w:rPr>
          <w:b/>
          <w:bCs/>
          <w:szCs w:val="28"/>
          <w:lang w:val="es-ES"/>
        </w:rPr>
        <w:t>9.1</w:t>
      </w:r>
      <w:r w:rsidRPr="00082866">
        <w:rPr>
          <w:szCs w:val="28"/>
          <w:lang w:val="es-ES"/>
        </w:rPr>
        <w:t xml:space="preserve"> se refiere al establecimiento de la fecha de recepción formal, la Junta decidió que la Oficina publique estos avisos de notificación con una fecha de recepción de conformidad con el número </w:t>
      </w:r>
      <w:r w:rsidRPr="00082866">
        <w:rPr>
          <w:b/>
          <w:bCs/>
          <w:szCs w:val="28"/>
          <w:lang w:val="es-ES"/>
        </w:rPr>
        <w:t>9.1</w:t>
      </w:r>
      <w:r w:rsidRPr="00082866">
        <w:rPr>
          <w:szCs w:val="28"/>
          <w:lang w:val="es-ES"/>
        </w:rPr>
        <w:t xml:space="preserve">, junto con una nota que indique la fecha en la que esta información se comunicó a la Oficina de Radiocomunicaciones, con objeto de que las Administraciones puedan quedar informadas de la conformidad de dichos avisos con el § 4 del Anexo a la Resolución </w:t>
      </w:r>
      <w:r w:rsidRPr="00082866">
        <w:rPr>
          <w:b/>
          <w:bCs/>
          <w:szCs w:val="28"/>
          <w:lang w:val="es-ES"/>
        </w:rPr>
        <w:t>32 (CMR-19)</w:t>
      </w:r>
      <w:r w:rsidRPr="00082866">
        <w:rPr>
          <w:szCs w:val="28"/>
          <w:lang w:val="es-ES"/>
        </w:rPr>
        <w:t>.</w:t>
      </w:r>
    </w:p>
    <w:p w14:paraId="3B749283" w14:textId="77777777" w:rsidR="00E052A7" w:rsidRPr="00082866" w:rsidRDefault="00E052A7" w:rsidP="0089365D">
      <w:pPr>
        <w:rPr>
          <w:lang w:val="es-ES"/>
        </w:rPr>
      </w:pPr>
    </w:p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396A8FA" w14:textId="77777777" w:rsidR="00E052A7" w:rsidRDefault="00E052A7" w:rsidP="0089365D"/>
    <w:p w14:paraId="445AFBC5" w14:textId="77777777" w:rsidR="00E052A7" w:rsidRDefault="00E052A7" w:rsidP="00E36ED1">
      <w:pPr>
        <w:rPr>
          <w:lang w:val="en-US"/>
        </w:rPr>
      </w:pPr>
    </w:p>
    <w:sectPr w:rsidR="00E052A7" w:rsidSect="0089365D">
      <w:headerReference w:type="first" r:id="rId6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0BCB7" w14:textId="77777777" w:rsidR="000B6CC5" w:rsidRDefault="000B6CC5">
      <w:r>
        <w:separator/>
      </w:r>
    </w:p>
  </w:endnote>
  <w:endnote w:type="continuationSeparator" w:id="0">
    <w:p w14:paraId="49F949AC" w14:textId="77777777" w:rsidR="000B6CC5" w:rsidRDefault="000B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C3534" w14:textId="77777777" w:rsidR="000B6CC5" w:rsidRDefault="000B6CC5">
      <w:r>
        <w:rPr>
          <w:b/>
        </w:rPr>
        <w:t>_______________</w:t>
      </w:r>
    </w:p>
  </w:footnote>
  <w:footnote w:type="continuationSeparator" w:id="0">
    <w:p w14:paraId="67D6BDE3" w14:textId="77777777" w:rsidR="000B6CC5" w:rsidRDefault="000B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00715" w14:paraId="6EA4E789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BD916C" w14:textId="4A5AD8D3" w:rsidR="00B00715" w:rsidRDefault="00B00715" w:rsidP="00B00715">
          <w:pPr>
            <w:pStyle w:val="HeaderRegProc"/>
          </w:pPr>
          <w:r>
            <w:t>Part</w:t>
          </w:r>
          <w:r w:rsidR="00592434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8094A7" w14:textId="206FBBB7" w:rsidR="00B00715" w:rsidRDefault="00B00715" w:rsidP="00B0071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B5754">
            <w:rPr>
              <w:noProof/>
            </w:rPr>
            <w:t>32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D3C241" w14:textId="69508544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</w:t>
          </w:r>
          <w:r w:rsidR="00592434">
            <w:rPr>
              <w:lang w:val="fr-FR"/>
            </w:rPr>
            <w:t>á</w:t>
          </w:r>
          <w:r>
            <w:rPr>
              <w:lang w:val="fr-FR"/>
            </w:rPr>
            <w:t>g</w:t>
          </w:r>
          <w:r w:rsidR="00592434">
            <w:rPr>
              <w:lang w:val="fr-FR"/>
            </w:rPr>
            <w:t>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D00D8E" w14:textId="33D907A0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 xml:space="preserve">. </w:t>
          </w:r>
          <w:r w:rsidR="00EB5754">
            <w:t>1</w:t>
          </w:r>
        </w:p>
      </w:tc>
    </w:tr>
  </w:tbl>
  <w:p w14:paraId="3CE4A68B" w14:textId="77777777" w:rsidR="00E052A7" w:rsidRDefault="00E052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s">
    <w15:presenceInfo w15:providerId="None" w15:userId="Edito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82866"/>
    <w:rsid w:val="000B1472"/>
    <w:rsid w:val="000B6CC5"/>
    <w:rsid w:val="001C7192"/>
    <w:rsid w:val="00204C1C"/>
    <w:rsid w:val="00395F3E"/>
    <w:rsid w:val="003F79CF"/>
    <w:rsid w:val="00592434"/>
    <w:rsid w:val="00824378"/>
    <w:rsid w:val="0089365D"/>
    <w:rsid w:val="00A0467E"/>
    <w:rsid w:val="00B00715"/>
    <w:rsid w:val="00B2732B"/>
    <w:rsid w:val="00B472F8"/>
    <w:rsid w:val="00CC1BC0"/>
    <w:rsid w:val="00E052A7"/>
    <w:rsid w:val="00E36ED1"/>
    <w:rsid w:val="00EB0E47"/>
    <w:rsid w:val="00EB5754"/>
    <w:rsid w:val="00F7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Catalano Moreira, Rossana</cp:lastModifiedBy>
  <cp:revision>17</cp:revision>
  <cp:lastPrinted>2020-12-15T08:59:00Z</cp:lastPrinted>
  <dcterms:created xsi:type="dcterms:W3CDTF">2012-08-08T06:51:00Z</dcterms:created>
  <dcterms:modified xsi:type="dcterms:W3CDTF">2021-10-27T13:28:00Z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