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5F419" w14:textId="77777777" w:rsidR="00A209EC" w:rsidRDefault="00A209EC" w:rsidP="00B27854">
      <w:pPr>
        <w:pStyle w:val="Heading1"/>
        <w:spacing w:before="300"/>
        <w:jc w:val="center"/>
        <w:rPr>
          <w:lang w:val="es-ES"/>
        </w:rPr>
      </w:pPr>
      <w:r>
        <w:rPr>
          <w:lang w:val="es-ES"/>
        </w:rPr>
        <w:t>Reglas relativas al</w:t>
      </w:r>
    </w:p>
    <w:p w14:paraId="48523461" w14:textId="77777777" w:rsidR="00A209EC" w:rsidRDefault="00A209EC">
      <w:pPr>
        <w:pStyle w:val="Heading2"/>
        <w:jc w:val="center"/>
        <w:rPr>
          <w:lang w:val="es-ES"/>
        </w:rPr>
      </w:pPr>
      <w:r>
        <w:rPr>
          <w:lang w:val="es-ES"/>
        </w:rPr>
        <w:t xml:space="preserve">ARTÍCULO </w:t>
      </w:r>
      <w:r w:rsidR="00B27854">
        <w:rPr>
          <w:lang w:val="es-ES"/>
        </w:rPr>
        <w:t xml:space="preserve"> </w:t>
      </w:r>
      <w:r>
        <w:rPr>
          <w:lang w:val="es-ES"/>
        </w:rPr>
        <w:t>6 del RR</w:t>
      </w:r>
    </w:p>
    <w:p w14:paraId="14B04A27" w14:textId="77777777" w:rsidR="00C46508" w:rsidRPr="00C46508" w:rsidRDefault="00C46508" w:rsidP="00C46508">
      <w:pPr>
        <w:rPr>
          <w:lang w:val="es-ES"/>
        </w:rPr>
      </w:pPr>
    </w:p>
    <w:p w14:paraId="4A1976A3" w14:textId="77777777" w:rsidR="00A209EC" w:rsidRDefault="00A209EC">
      <w:pPr>
        <w:pStyle w:val="Heading8"/>
        <w:rPr>
          <w:lang w:val="es-ES"/>
        </w:rPr>
      </w:pPr>
      <w:r>
        <w:rPr>
          <w:rStyle w:val="href2"/>
          <w:lang w:val="es-ES"/>
        </w:rPr>
        <w:t>6</w:t>
      </w:r>
      <w:r>
        <w:rPr>
          <w:lang w:val="es-ES"/>
        </w:rPr>
        <w:t>.7</w:t>
      </w:r>
    </w:p>
    <w:p w14:paraId="4DE91518" w14:textId="77777777" w:rsidR="00A209EC" w:rsidRDefault="00A209EC">
      <w:pPr>
        <w:pStyle w:val="Normalaftertitle"/>
        <w:rPr>
          <w:lang w:val="es-ES"/>
        </w:rPr>
      </w:pPr>
      <w:r>
        <w:rPr>
          <w:lang w:val="es-ES"/>
        </w:rPr>
        <w:t>La información sobre la realización de la coordinación mencionada en la presente disposición, una vez comunicada a la Oficina, se consignará en el Registro con una referencia a esta disposición.</w:t>
      </w:r>
    </w:p>
    <w:p w14:paraId="650B1F9A" w14:textId="748215FE" w:rsidR="009D6A20" w:rsidRDefault="009D6A20" w:rsidP="00B27854">
      <w:pPr>
        <w:rPr>
          <w:lang w:val="es-ES"/>
        </w:rPr>
      </w:pPr>
    </w:p>
    <w:p w14:paraId="4D19E027" w14:textId="77777777" w:rsidR="00A209EC" w:rsidRDefault="00A209EC">
      <w:pPr>
        <w:jc w:val="center"/>
      </w:pPr>
      <w:r>
        <w:t>____________________</w:t>
      </w:r>
    </w:p>
    <w:p w14:paraId="74B929AF" w14:textId="77777777" w:rsidR="00A209EC" w:rsidRDefault="00A209EC" w:rsidP="00B27854">
      <w:pPr>
        <w:rPr>
          <w:lang w:val="es-ES"/>
        </w:rPr>
      </w:pPr>
    </w:p>
    <w:p w14:paraId="1108AB8F" w14:textId="77777777" w:rsidR="00AA5286" w:rsidRDefault="00AA5286" w:rsidP="00B27854">
      <w:pPr>
        <w:rPr>
          <w:lang w:val="es-ES"/>
        </w:rPr>
      </w:pPr>
      <w:bookmarkStart w:id="0" w:name="_GoBack"/>
      <w:bookmarkEnd w:id="0"/>
    </w:p>
    <w:p w14:paraId="394A5844" w14:textId="77777777" w:rsidR="00A209EC" w:rsidRDefault="00A209EC" w:rsidP="00B27854">
      <w:pPr>
        <w:rPr>
          <w:lang w:val="es-ES"/>
        </w:rPr>
      </w:pPr>
    </w:p>
    <w:p w14:paraId="74290217" w14:textId="77777777" w:rsidR="00A209EC" w:rsidRDefault="00A209EC" w:rsidP="00B27854">
      <w:pPr>
        <w:rPr>
          <w:lang w:val="es-ES"/>
        </w:rPr>
      </w:pPr>
    </w:p>
    <w:p w14:paraId="644220F1" w14:textId="77777777" w:rsidR="00A209EC" w:rsidRDefault="00A209EC" w:rsidP="00B27854">
      <w:pPr>
        <w:rPr>
          <w:lang w:val="es-ES"/>
        </w:rPr>
      </w:pPr>
    </w:p>
    <w:p w14:paraId="57F6AFAA" w14:textId="77777777" w:rsidR="00A209EC" w:rsidRDefault="00A209EC" w:rsidP="00B27854">
      <w:pPr>
        <w:rPr>
          <w:lang w:val="es-ES"/>
        </w:rPr>
      </w:pPr>
    </w:p>
    <w:p w14:paraId="2DBDFF1A" w14:textId="77777777" w:rsidR="00A209EC" w:rsidRDefault="00A209EC" w:rsidP="00B27854">
      <w:pPr>
        <w:rPr>
          <w:lang w:val="es-ES"/>
        </w:rPr>
      </w:pPr>
    </w:p>
    <w:p w14:paraId="6CF042F6" w14:textId="77777777" w:rsidR="00A209EC" w:rsidRDefault="00A209EC" w:rsidP="00B27854">
      <w:pPr>
        <w:rPr>
          <w:lang w:val="es-ES"/>
        </w:rPr>
      </w:pPr>
    </w:p>
    <w:p w14:paraId="5845D240" w14:textId="77777777" w:rsidR="00A209EC" w:rsidRDefault="00A209EC" w:rsidP="00B27854">
      <w:pPr>
        <w:rPr>
          <w:lang w:val="es-ES"/>
        </w:rPr>
      </w:pPr>
    </w:p>
    <w:p w14:paraId="099FB6E6" w14:textId="77777777" w:rsidR="00A209EC" w:rsidRDefault="00A209EC" w:rsidP="00B27854">
      <w:pPr>
        <w:rPr>
          <w:lang w:val="es-ES"/>
        </w:rPr>
      </w:pPr>
    </w:p>
    <w:p w14:paraId="4F383A45" w14:textId="77777777" w:rsidR="00A209EC" w:rsidRDefault="00A209EC" w:rsidP="00B27854">
      <w:pPr>
        <w:rPr>
          <w:lang w:val="es-ES"/>
        </w:rPr>
      </w:pPr>
    </w:p>
    <w:p w14:paraId="3B20430E" w14:textId="77777777" w:rsidR="00A209EC" w:rsidRDefault="00A209EC" w:rsidP="00B27854">
      <w:pPr>
        <w:rPr>
          <w:lang w:val="es-ES"/>
        </w:rPr>
      </w:pPr>
    </w:p>
    <w:p w14:paraId="5FB94FB1" w14:textId="77777777" w:rsidR="00A209EC" w:rsidRDefault="00A209EC" w:rsidP="00B27854">
      <w:pPr>
        <w:rPr>
          <w:lang w:val="es-ES"/>
        </w:rPr>
      </w:pPr>
    </w:p>
    <w:p w14:paraId="633330CF" w14:textId="77777777" w:rsidR="00A209EC" w:rsidRDefault="00A209EC" w:rsidP="00B27854">
      <w:pPr>
        <w:rPr>
          <w:lang w:val="es-ES"/>
        </w:rPr>
      </w:pPr>
    </w:p>
    <w:p w14:paraId="3DE46A8A" w14:textId="77777777" w:rsidR="00A209EC" w:rsidRDefault="00A209EC" w:rsidP="00B27854">
      <w:pPr>
        <w:rPr>
          <w:lang w:val="es-ES"/>
        </w:rPr>
      </w:pPr>
    </w:p>
    <w:p w14:paraId="7ED7F4D7" w14:textId="77777777" w:rsidR="00A209EC" w:rsidRDefault="00A209EC" w:rsidP="00B27854">
      <w:pPr>
        <w:rPr>
          <w:lang w:val="es-ES"/>
        </w:rPr>
      </w:pPr>
    </w:p>
    <w:p w14:paraId="3DD8CB99" w14:textId="77777777" w:rsidR="00A209EC" w:rsidRDefault="00A209EC" w:rsidP="00B27854">
      <w:pPr>
        <w:rPr>
          <w:lang w:val="es-ES"/>
        </w:rPr>
      </w:pPr>
    </w:p>
    <w:p w14:paraId="41079136" w14:textId="77777777" w:rsidR="00A209EC" w:rsidRDefault="00A209EC" w:rsidP="00B27854">
      <w:pPr>
        <w:rPr>
          <w:lang w:val="en-US"/>
        </w:rPr>
        <w:sectPr w:rsidR="00A209EC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5A5A9C48" w14:textId="77777777" w:rsidR="00A209EC" w:rsidRDefault="00A209EC" w:rsidP="00B27854">
      <w:pPr>
        <w:rPr>
          <w:lang w:val="es-ES"/>
        </w:rPr>
      </w:pPr>
    </w:p>
    <w:sectPr w:rsidR="00A209EC" w:rsidSect="00B27854"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EFF09" w14:textId="77777777" w:rsidR="00E474C8" w:rsidRDefault="00E474C8">
      <w:r>
        <w:separator/>
      </w:r>
    </w:p>
  </w:endnote>
  <w:endnote w:type="continuationSeparator" w:id="0">
    <w:p w14:paraId="30FEB13C" w14:textId="77777777" w:rsidR="00E474C8" w:rsidRDefault="00E47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A63ED" w14:textId="77777777" w:rsidR="00E474C8" w:rsidRDefault="00E474C8">
      <w:r>
        <w:rPr>
          <w:b/>
        </w:rPr>
        <w:t>_______________</w:t>
      </w:r>
    </w:p>
  </w:footnote>
  <w:footnote w:type="continuationSeparator" w:id="0">
    <w:p w14:paraId="1C87A602" w14:textId="77777777" w:rsidR="00E474C8" w:rsidRDefault="00E47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209EC" w14:paraId="05ACFFDB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540205" w14:textId="577FBB73" w:rsidR="00A209EC" w:rsidRDefault="00A209EC">
          <w:pPr>
            <w:pStyle w:val="HeaderRegProc"/>
            <w:rPr>
              <w:lang w:val="en-US"/>
            </w:rPr>
          </w:pPr>
          <w:r>
            <w:rPr>
              <w:lang w:val="en-US"/>
            </w:rPr>
            <w:t xml:space="preserve">Partie </w:t>
          </w:r>
          <w:r>
            <w:fldChar w:fldCharType="begin"/>
          </w:r>
          <w:r>
            <w:rPr>
              <w:lang w:val="en-US"/>
            </w:rPr>
            <w:instrText>styleref href</w:instrText>
          </w:r>
          <w:r>
            <w:fldChar w:fldCharType="separate"/>
          </w:r>
          <w:r w:rsidR="00A123A4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7DE42A6" w14:textId="401529C0" w:rsidR="00A209EC" w:rsidRDefault="00A209EC">
          <w:pPr>
            <w:pStyle w:val="HeaderRegProc"/>
            <w:rPr>
              <w:lang w:val="fr-FR"/>
            </w:rPr>
          </w:pPr>
          <w:r>
            <w:fldChar w:fldCharType="begin"/>
          </w:r>
          <w:r>
            <w:rPr>
              <w:lang w:val="fr-CH"/>
            </w:rPr>
            <w:instrText xml:space="preserve"> DOCPROPERTY "Header" \* MERGEFORMAT </w:instrText>
          </w:r>
          <w:r>
            <w:fldChar w:fldCharType="separate"/>
          </w:r>
          <w:r w:rsidR="00A123A4">
            <w:rPr>
              <w:lang w:val="fr-CH"/>
            </w:rPr>
            <w:t>AR</w:t>
          </w:r>
          <w:r>
            <w:fldChar w:fldCharType="end"/>
          </w:r>
          <w:r>
            <w:fldChar w:fldCharType="begin"/>
          </w:r>
          <w:r>
            <w:rPr>
              <w:lang w:val="fr-CH"/>
            </w:rPr>
            <w:instrText>styleref href2</w:instrText>
          </w:r>
          <w:r>
            <w:fldChar w:fldCharType="separate"/>
          </w:r>
          <w:r w:rsidR="00A123A4">
            <w:rPr>
              <w:noProof/>
              <w:lang w:val="fr-CH"/>
            </w:rPr>
            <w:t>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4AFA30F" w14:textId="77777777" w:rsidR="00A209EC" w:rsidRDefault="00A209EC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  <w:lang w:val="fr-CH"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10F5E9A" w14:textId="2B939F7D" w:rsidR="00A209EC" w:rsidRDefault="00A209EC">
          <w:pPr>
            <w:pStyle w:val="HeaderRegProc"/>
            <w:rPr>
              <w:lang w:val="fr-CH"/>
            </w:rPr>
          </w:pPr>
          <w:r>
            <w:rPr>
              <w:lang w:val="fr-CH"/>
            </w:rPr>
            <w:t>rév.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A123A4">
            <w:rPr>
              <w:lang w:val="fr-CH"/>
            </w:rPr>
            <w:t>-</w:t>
          </w:r>
          <w:r>
            <w:fldChar w:fldCharType="end"/>
          </w:r>
        </w:p>
      </w:tc>
    </w:tr>
  </w:tbl>
  <w:p w14:paraId="58E03A17" w14:textId="77777777" w:rsidR="00A209EC" w:rsidRDefault="00A209EC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209EC" w14:paraId="3FBA903D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7635096" w14:textId="77777777" w:rsidR="00A209EC" w:rsidRDefault="00A209EC">
          <w:pPr>
            <w:pStyle w:val="HeaderRegProc"/>
          </w:pPr>
          <w:r>
            <w:t>Parte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8178CA5" w14:textId="26D4A538" w:rsidR="00A209EC" w:rsidRDefault="009D6A20">
          <w:pPr>
            <w:pStyle w:val="HeaderRegProc"/>
          </w:pPr>
          <w:fldSimple w:instr=" DOCPROPERTY &quot;Header&quot; \* MERGEFORMAT ">
            <w:r w:rsidR="00A123A4">
              <w:t>AR</w:t>
            </w:r>
          </w:fldSimple>
          <w:r w:rsidR="00A209EC">
            <w:fldChar w:fldCharType="begin"/>
          </w:r>
          <w:r w:rsidR="00A209EC">
            <w:instrText>styleref href2</w:instrText>
          </w:r>
          <w:r w:rsidR="00A209EC">
            <w:fldChar w:fldCharType="separate"/>
          </w:r>
          <w:r w:rsidR="00AA5286">
            <w:rPr>
              <w:noProof/>
            </w:rPr>
            <w:t>6</w:t>
          </w:r>
          <w:r w:rsidR="00A209EC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A7B5D0C" w14:textId="77777777" w:rsidR="00A209EC" w:rsidRDefault="00A209EC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005E16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AD7DA8" w14:textId="2CC918DC" w:rsidR="00A209EC" w:rsidRDefault="00A209EC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A2090D">
            <w:t xml:space="preserve"> -</w:t>
          </w:r>
        </w:p>
      </w:tc>
    </w:tr>
  </w:tbl>
  <w:p w14:paraId="733C57D0" w14:textId="77777777" w:rsidR="00A209EC" w:rsidRDefault="00A209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12785" w14:textId="77777777" w:rsidR="00A209EC" w:rsidRDefault="00A209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FB43A8"/>
    <w:multiLevelType w:val="hybridMultilevel"/>
    <w:tmpl w:val="91CA7D66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 w15:restartNumberingAfterBreak="0">
    <w:nsid w:val="253D3E89"/>
    <w:multiLevelType w:val="hybridMultilevel"/>
    <w:tmpl w:val="A8D47A7C"/>
    <w:lvl w:ilvl="0" w:tplc="517EAA1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9EC"/>
    <w:rsid w:val="00005E16"/>
    <w:rsid w:val="00834828"/>
    <w:rsid w:val="008A1B7B"/>
    <w:rsid w:val="009D6A20"/>
    <w:rsid w:val="00A123A4"/>
    <w:rsid w:val="00A2090D"/>
    <w:rsid w:val="00A209EC"/>
    <w:rsid w:val="00AA5286"/>
    <w:rsid w:val="00B27854"/>
    <w:rsid w:val="00C46508"/>
    <w:rsid w:val="00E474C8"/>
    <w:rsid w:val="00FD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3"/>
    </o:shapelayout>
  </w:shapeDefaults>
  <w:decimalSymbol w:val=","/>
  <w:listSeparator w:val=","/>
  <w14:docId w14:val="11E19682"/>
  <w15:docId w15:val="{D6A6396A-E3A5-4762-A719-498B6683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paragraph" w:customStyle="1" w:styleId="Tabletitle0">
    <w:name w:val="Table_title"/>
    <w:basedOn w:val="Normal"/>
    <w:next w:val="Tabletext0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 Bold" w:hAnsi="Times New Roman Bold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30</TotalTime>
  <Pages>2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Article 6</dc:subject>
  <dc:creator>Composition des Publications</dc:creator>
  <cp:keywords>Folios: 1 - 2 (blanc)</cp:keywords>
  <dc:description>Edition 2009:  11.02.209/DD  (dict. ok)</dc:description>
  <cp:lastModifiedBy>Martinez Romera, Angel</cp:lastModifiedBy>
  <cp:revision>7</cp:revision>
  <cp:lastPrinted>2020-12-21T08:13:00Z</cp:lastPrinted>
  <dcterms:created xsi:type="dcterms:W3CDTF">2012-10-02T09:31:00Z</dcterms:created>
  <dcterms:modified xsi:type="dcterms:W3CDTF">2020-12-21T08:40:00Z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