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2F810" w14:textId="77777777" w:rsidR="00FB779B" w:rsidRPr="008E5877" w:rsidRDefault="00FB779B" w:rsidP="00AF7B42">
      <w:pPr>
        <w:pStyle w:val="Heading1"/>
        <w:spacing w:before="0"/>
        <w:ind w:left="0" w:firstLine="0"/>
        <w:jc w:val="center"/>
        <w:rPr>
          <w:rStyle w:val="href"/>
          <w:color w:val="000000"/>
          <w:lang w:val="fr-FR"/>
        </w:rPr>
      </w:pPr>
      <w:r w:rsidRPr="008E5877">
        <w:rPr>
          <w:rStyle w:val="href"/>
          <w:color w:val="000000"/>
          <w:lang w:val="fr-FR"/>
        </w:rPr>
        <w:t xml:space="preserve">TABLE  </w:t>
      </w:r>
      <w:r w:rsidR="00AF7B42" w:rsidRPr="008E5877">
        <w:rPr>
          <w:rStyle w:val="href"/>
          <w:color w:val="000000"/>
          <w:lang w:val="fr-FR"/>
        </w:rPr>
        <w:t>DES</w:t>
      </w:r>
      <w:r w:rsidRPr="008E5877">
        <w:rPr>
          <w:rStyle w:val="href"/>
          <w:color w:val="000000"/>
          <w:lang w:val="fr-FR"/>
        </w:rPr>
        <w:t xml:space="preserve">  </w:t>
      </w:r>
      <w:r w:rsidR="00AF7B42" w:rsidRPr="008E5877">
        <w:rPr>
          <w:rStyle w:val="href"/>
          <w:color w:val="000000"/>
          <w:lang w:val="fr-FR"/>
        </w:rPr>
        <w:t>MATIÈRES</w:t>
      </w:r>
    </w:p>
    <w:p w14:paraId="41937014" w14:textId="77777777" w:rsidR="00FB779B" w:rsidRPr="008E5877" w:rsidRDefault="00FB779B" w:rsidP="00DA0248">
      <w:pPr>
        <w:pStyle w:val="Heading2"/>
        <w:spacing w:before="160"/>
        <w:ind w:left="0" w:firstLine="0"/>
        <w:jc w:val="center"/>
        <w:rPr>
          <w:color w:val="000000"/>
          <w:lang w:val="fr-FR"/>
        </w:rPr>
      </w:pPr>
      <w:r w:rsidRPr="008E5877">
        <w:rPr>
          <w:color w:val="000000"/>
          <w:lang w:val="fr-FR"/>
        </w:rPr>
        <w:t>PART</w:t>
      </w:r>
      <w:r w:rsidR="00AF7B42" w:rsidRPr="008E5877">
        <w:rPr>
          <w:color w:val="000000"/>
          <w:lang w:val="fr-FR"/>
        </w:rPr>
        <w:t>IE</w:t>
      </w:r>
      <w:r w:rsidRPr="008E5877">
        <w:rPr>
          <w:color w:val="000000"/>
          <w:lang w:val="fr-FR"/>
        </w:rPr>
        <w:t xml:space="preserve">  A</w:t>
      </w:r>
    </w:p>
    <w:p w14:paraId="503F8941" w14:textId="77777777" w:rsidR="00FB779B" w:rsidRPr="008E5877" w:rsidRDefault="00FB779B" w:rsidP="00D11BC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  <w:t>R</w:t>
      </w:r>
      <w:r w:rsidR="00AF7B42" w:rsidRPr="008E5877">
        <w:rPr>
          <w:noProof/>
          <w:color w:val="000000"/>
          <w:lang w:val="fr-FR"/>
        </w:rPr>
        <w:t>è</w:t>
      </w:r>
      <w:r w:rsidR="00640845">
        <w:rPr>
          <w:noProof/>
          <w:color w:val="000000"/>
          <w:lang w:val="fr-FR"/>
        </w:rPr>
        <w:t>g</w:t>
      </w:r>
      <w:r w:rsidR="00AF7B42" w:rsidRPr="008E5877">
        <w:rPr>
          <w:noProof/>
          <w:color w:val="000000"/>
          <w:lang w:val="fr-FR"/>
        </w:rPr>
        <w:t>les relatives à</w:t>
      </w:r>
      <w:r w:rsidRPr="008E5877">
        <w:rPr>
          <w:noProof/>
          <w:color w:val="000000"/>
          <w:lang w:val="fr-FR"/>
        </w:rPr>
        <w:tab/>
        <w:t>Page</w:t>
      </w:r>
    </w:p>
    <w:p w14:paraId="30816239" w14:textId="77777777" w:rsidR="00FB779B" w:rsidRPr="008E5877" w:rsidRDefault="00FB779B" w:rsidP="00A22EF0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60"/>
        <w:ind w:left="0" w:right="0" w:firstLine="0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A1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 xml:space="preserve">Article </w:t>
      </w:r>
      <w:r w:rsidRPr="008E5877">
        <w:rPr>
          <w:noProof/>
          <w:color w:val="000000"/>
          <w:sz w:val="24"/>
          <w:lang w:val="fr-FR"/>
        </w:rPr>
        <w:t>1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du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RR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AR1-1/</w:t>
      </w:r>
      <w:r w:rsidR="00A22EF0">
        <w:rPr>
          <w:b w:val="0"/>
          <w:bCs/>
          <w:noProof/>
          <w:color w:val="000000"/>
          <w:sz w:val="24"/>
          <w:lang w:val="fr-FR"/>
        </w:rPr>
        <w:t>2</w:t>
      </w:r>
    </w:p>
    <w:p w14:paraId="6EA1F5DA" w14:textId="77777777" w:rsidR="00FB779B" w:rsidRPr="008E5877" w:rsidRDefault="00FB779B" w:rsidP="00A22EF0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4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AR4-1/</w:t>
      </w:r>
      <w:r w:rsidR="00A22EF0">
        <w:rPr>
          <w:noProof/>
          <w:color w:val="000000"/>
          <w:lang w:val="fr-FR"/>
        </w:rPr>
        <w:t>3</w:t>
      </w:r>
    </w:p>
    <w:p w14:paraId="5661A188" w14:textId="31761605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5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="004415CF">
        <w:rPr>
          <w:noProof/>
          <w:color w:val="000000"/>
          <w:lang w:val="fr-FR"/>
        </w:rPr>
        <w:t xml:space="preserve"> RR</w:t>
      </w:r>
      <w:r w:rsidR="004415CF">
        <w:rPr>
          <w:noProof/>
          <w:color w:val="000000"/>
          <w:lang w:val="fr-FR"/>
        </w:rPr>
        <w:tab/>
      </w:r>
      <w:r w:rsidR="004415CF">
        <w:rPr>
          <w:noProof/>
          <w:color w:val="000000"/>
          <w:lang w:val="fr-FR"/>
        </w:rPr>
        <w:tab/>
        <w:t>AR5-1/2</w:t>
      </w:r>
      <w:r w:rsidR="0060783D">
        <w:rPr>
          <w:noProof/>
          <w:color w:val="000000"/>
          <w:lang w:val="fr-FR"/>
        </w:rPr>
        <w:t>9</w:t>
      </w:r>
    </w:p>
    <w:p w14:paraId="7A7EC9A0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6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AR6-1</w:t>
      </w:r>
    </w:p>
    <w:p w14:paraId="6D09FC8D" w14:textId="73BD87B2" w:rsidR="00FB779B" w:rsidRPr="008E5877" w:rsidRDefault="00FB779B" w:rsidP="00B61673">
      <w:pPr>
        <w:pStyle w:val="TOC2"/>
        <w:keepLines w:val="0"/>
        <w:tabs>
          <w:tab w:val="left" w:leader="dot" w:pos="7088"/>
          <w:tab w:val="left" w:pos="7371"/>
        </w:tabs>
        <w:spacing w:before="60"/>
        <w:ind w:left="0" w:right="0" w:firstLine="992"/>
        <w:jc w:val="left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Recevabilit</w:t>
      </w:r>
      <w:r w:rsidR="00AF7B42" w:rsidRPr="008E5877">
        <w:rPr>
          <w:noProof/>
          <w:color w:val="000000"/>
          <w:lang w:val="fr-FR"/>
        </w:rPr>
        <w:t>é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="00AF7B42" w:rsidRPr="008E5877">
        <w:rPr>
          <w:noProof/>
          <w:color w:val="000000"/>
          <w:lang w:val="fr-FR"/>
        </w:rPr>
        <w:t>Recevabilité</w:t>
      </w:r>
      <w:r w:rsidRPr="008E5877">
        <w:rPr>
          <w:noProof/>
          <w:color w:val="000000"/>
          <w:lang w:val="fr-FR"/>
        </w:rPr>
        <w:t>-1/</w:t>
      </w:r>
      <w:r w:rsidR="0060783D">
        <w:rPr>
          <w:noProof/>
          <w:color w:val="000000"/>
          <w:lang w:val="fr-FR"/>
        </w:rPr>
        <w:t>7</w:t>
      </w:r>
    </w:p>
    <w:p w14:paraId="332AB020" w14:textId="77777777" w:rsidR="005E17D4" w:rsidRDefault="005E17D4" w:rsidP="005E17D4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jc w:val="left"/>
        <w:rPr>
          <w:noProof/>
          <w:color w:val="000000"/>
          <w:lang w:val="fr-FR"/>
        </w:rPr>
      </w:pPr>
      <w:r w:rsidRPr="00502B0B">
        <w:rPr>
          <w:noProof/>
          <w:color w:val="000000"/>
          <w:lang w:val="fr-FR"/>
        </w:rPr>
        <w:t>Date effective d'entrée en vigueur</w:t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Date effective </w:t>
      </w:r>
    </w:p>
    <w:p w14:paraId="07B37BB1" w14:textId="77777777" w:rsidR="005E17D4" w:rsidRDefault="005E17D4" w:rsidP="005E17D4">
      <w:pPr>
        <w:pStyle w:val="TOC2"/>
        <w:keepLines w:val="0"/>
        <w:tabs>
          <w:tab w:val="clear" w:pos="8505"/>
          <w:tab w:val="clear" w:pos="9355"/>
          <w:tab w:val="left" w:pos="2268"/>
          <w:tab w:val="left" w:pos="7371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d'entrée </w:t>
      </w:r>
    </w:p>
    <w:p w14:paraId="0B9CF465" w14:textId="77777777" w:rsidR="005E17D4" w:rsidRPr="00502B0B" w:rsidRDefault="005E17D4" w:rsidP="005E17D4">
      <w:pPr>
        <w:pStyle w:val="TOC2"/>
        <w:keepLines w:val="0"/>
        <w:tabs>
          <w:tab w:val="clear" w:pos="8505"/>
          <w:tab w:val="clear" w:pos="9355"/>
          <w:tab w:val="left" w:pos="2268"/>
          <w:tab w:val="left" w:pos="7371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>en vigueur</w:t>
      </w:r>
      <w:r>
        <w:rPr>
          <w:noProof/>
          <w:color w:val="000000"/>
          <w:lang w:val="fr-FR"/>
        </w:rPr>
        <w:t>-1</w:t>
      </w:r>
    </w:p>
    <w:p w14:paraId="1F5877EC" w14:textId="77777777" w:rsidR="004415CF" w:rsidRDefault="004415CF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4415CF">
        <w:rPr>
          <w:noProof/>
          <w:color w:val="000000"/>
          <w:lang w:val="fr-FR"/>
        </w:rPr>
        <w:t>Administration Notificatrice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 xml:space="preserve">Administration </w:t>
      </w:r>
    </w:p>
    <w:p w14:paraId="1FFD592D" w14:textId="0C9EF6F4" w:rsidR="004415CF" w:rsidRDefault="004415CF" w:rsidP="00B944EE">
      <w:pPr>
        <w:pStyle w:val="TOC2"/>
        <w:keepLines w:val="0"/>
        <w:tabs>
          <w:tab w:val="left" w:pos="2268"/>
          <w:tab w:val="left" w:pos="7371"/>
        </w:tabs>
        <w:spacing w:before="0"/>
        <w:ind w:left="0" w:right="0" w:firstLine="992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>Notificatrice</w:t>
      </w:r>
      <w:r w:rsidRPr="008E5877">
        <w:rPr>
          <w:noProof/>
          <w:color w:val="000000"/>
          <w:lang w:val="fr-FR"/>
        </w:rPr>
        <w:t>-1</w:t>
      </w:r>
      <w:r w:rsidR="00CC429F">
        <w:rPr>
          <w:noProof/>
          <w:color w:val="000000"/>
          <w:lang w:val="fr-FR"/>
        </w:rPr>
        <w:t>/8</w:t>
      </w:r>
    </w:p>
    <w:p w14:paraId="5552CEEA" w14:textId="626E47D3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9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AR9-1/3</w:t>
      </w:r>
      <w:r w:rsidR="0060783D">
        <w:rPr>
          <w:noProof/>
          <w:color w:val="000000"/>
          <w:lang w:val="fr-FR"/>
        </w:rPr>
        <w:t>3</w:t>
      </w:r>
    </w:p>
    <w:p w14:paraId="64D8D05B" w14:textId="415CDBD5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AR11-1/</w:t>
      </w:r>
      <w:r w:rsidR="00B61673">
        <w:rPr>
          <w:noProof/>
          <w:color w:val="000000"/>
          <w:lang w:val="fr-FR"/>
        </w:rPr>
        <w:t>3</w:t>
      </w:r>
      <w:r w:rsidR="0060783D">
        <w:rPr>
          <w:noProof/>
          <w:color w:val="000000"/>
          <w:lang w:val="fr-FR"/>
        </w:rPr>
        <w:t>3</w:t>
      </w:r>
    </w:p>
    <w:p w14:paraId="6CBE1BBB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AR12-1/2</w:t>
      </w:r>
    </w:p>
    <w:p w14:paraId="543ACB9E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AR13-1</w:t>
      </w:r>
      <w:r w:rsidR="00B61673">
        <w:rPr>
          <w:noProof/>
          <w:color w:val="000000"/>
          <w:lang w:val="fr-FR"/>
        </w:rPr>
        <w:t>/2</w:t>
      </w:r>
    </w:p>
    <w:p w14:paraId="6EA261CF" w14:textId="77777777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AR21-1/</w:t>
      </w:r>
      <w:r w:rsidR="00B61673">
        <w:rPr>
          <w:noProof/>
          <w:color w:val="000000"/>
          <w:lang w:val="fr-FR"/>
        </w:rPr>
        <w:t>4</w:t>
      </w:r>
    </w:p>
    <w:p w14:paraId="668F343D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AR22-1</w:t>
      </w:r>
    </w:p>
    <w:p w14:paraId="1ED3F3AF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AR23-1</w:t>
      </w:r>
      <w:r w:rsidR="00B61673">
        <w:rPr>
          <w:noProof/>
          <w:color w:val="000000"/>
          <w:lang w:val="fr-FR"/>
        </w:rPr>
        <w:t>/2</w:t>
      </w:r>
    </w:p>
    <w:p w14:paraId="44384D27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4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B61673">
        <w:rPr>
          <w:noProof/>
          <w:color w:val="000000"/>
          <w:lang w:val="fr-FR"/>
        </w:rPr>
        <w:t xml:space="preserve"> RR</w:t>
      </w:r>
      <w:r w:rsidR="00B61673">
        <w:rPr>
          <w:noProof/>
          <w:color w:val="000000"/>
          <w:lang w:val="fr-FR"/>
        </w:rPr>
        <w:tab/>
      </w:r>
      <w:r w:rsidR="00B61673">
        <w:rPr>
          <w:noProof/>
          <w:color w:val="000000"/>
          <w:lang w:val="fr-FR"/>
        </w:rPr>
        <w:tab/>
        <w:t>AP4-1/3</w:t>
      </w:r>
    </w:p>
    <w:p w14:paraId="3EF49D12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5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AP5-1</w:t>
      </w:r>
    </w:p>
    <w:p w14:paraId="493A9574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bCs/>
          <w:noProof/>
          <w:color w:val="000000"/>
          <w:lang w:val="fr-FR"/>
        </w:rPr>
        <w:t>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AP7-1</w:t>
      </w:r>
    </w:p>
    <w:p w14:paraId="67845BC7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27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AP27-1/2</w:t>
      </w:r>
    </w:p>
    <w:p w14:paraId="5BC1DCEC" w14:textId="513C5EEE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AP30-1/2</w:t>
      </w:r>
      <w:r w:rsidR="00F57EE9">
        <w:rPr>
          <w:noProof/>
          <w:color w:val="000000"/>
          <w:lang w:val="fr-FR"/>
        </w:rPr>
        <w:t>5</w:t>
      </w:r>
    </w:p>
    <w:p w14:paraId="37453EB3" w14:textId="635063F9" w:rsidR="00FB779B" w:rsidRPr="008C56DB" w:rsidRDefault="00AF7B42" w:rsidP="008C56D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CH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30A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1D7047">
        <w:rPr>
          <w:noProof/>
          <w:color w:val="000000"/>
          <w:lang w:val="fr-FR"/>
        </w:rPr>
        <w:t xml:space="preserve"> RR</w:t>
      </w:r>
      <w:r w:rsidR="001D7047">
        <w:rPr>
          <w:noProof/>
          <w:color w:val="000000"/>
          <w:lang w:val="fr-FR"/>
        </w:rPr>
        <w:tab/>
      </w:r>
      <w:r w:rsidR="001D7047">
        <w:rPr>
          <w:noProof/>
          <w:color w:val="000000"/>
          <w:lang w:val="fr-FR"/>
        </w:rPr>
        <w:tab/>
        <w:t>AP30A-1/1</w:t>
      </w:r>
      <w:r w:rsidR="0060783D">
        <w:rPr>
          <w:noProof/>
          <w:color w:val="000000"/>
          <w:lang w:val="fr-FR"/>
        </w:rPr>
        <w:t>6</w:t>
      </w:r>
    </w:p>
    <w:p w14:paraId="76832141" w14:textId="20408115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30B</w:t>
      </w:r>
      <w:r w:rsidR="00F8714A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8714A" w:rsidRPr="008E5877">
        <w:rPr>
          <w:noProof/>
          <w:color w:val="000000"/>
          <w:lang w:val="fr-FR"/>
        </w:rPr>
        <w:t xml:space="preserve"> RR</w:t>
      </w:r>
      <w:r w:rsidR="00F8714A" w:rsidRPr="008E5877">
        <w:rPr>
          <w:noProof/>
          <w:color w:val="000000"/>
          <w:lang w:val="fr-FR"/>
        </w:rPr>
        <w:tab/>
      </w:r>
      <w:r w:rsidR="00F8714A" w:rsidRPr="008E5877">
        <w:rPr>
          <w:noProof/>
          <w:color w:val="000000"/>
          <w:lang w:val="fr-FR"/>
        </w:rPr>
        <w:tab/>
        <w:t>AP30B-1/</w:t>
      </w:r>
      <w:r w:rsidR="00CC429F">
        <w:rPr>
          <w:noProof/>
          <w:color w:val="000000"/>
          <w:lang w:val="fr-FR"/>
        </w:rPr>
        <w:t>1</w:t>
      </w:r>
      <w:r w:rsidR="0060783D">
        <w:rPr>
          <w:noProof/>
          <w:color w:val="000000"/>
          <w:lang w:val="fr-FR"/>
        </w:rPr>
        <w:t>3</w:t>
      </w:r>
    </w:p>
    <w:p w14:paraId="1F9FBEB7" w14:textId="77777777" w:rsidR="00FB779B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>R</w:t>
      </w:r>
      <w:r w:rsidR="00AF7B42" w:rsidRPr="008E5877">
        <w:rPr>
          <w:color w:val="000000"/>
          <w:lang w:val="fr-FR"/>
        </w:rPr>
        <w:t>é</w:t>
      </w:r>
      <w:r w:rsidRPr="008E5877">
        <w:rPr>
          <w:color w:val="000000"/>
          <w:lang w:val="fr-FR"/>
        </w:rPr>
        <w:t xml:space="preserve">solution </w:t>
      </w:r>
      <w:r w:rsidRPr="008E5877">
        <w:rPr>
          <w:b/>
          <w:color w:val="000000"/>
          <w:lang w:val="fr-FR"/>
        </w:rPr>
        <w:t>1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(R</w:t>
      </w:r>
      <w:r w:rsidR="00AF7B42" w:rsidRPr="008E5877">
        <w:rPr>
          <w:b/>
          <w:color w:val="000000"/>
          <w:lang w:val="fr-FR"/>
        </w:rPr>
        <w:t>é</w:t>
      </w:r>
      <w:r w:rsidRPr="008E5877">
        <w:rPr>
          <w:b/>
          <w:color w:val="000000"/>
          <w:lang w:val="fr-FR"/>
        </w:rPr>
        <w:t>v.C</w:t>
      </w:r>
      <w:r w:rsidR="00B92C26" w:rsidRPr="008E5877">
        <w:rPr>
          <w:b/>
          <w:color w:val="000000"/>
          <w:lang w:val="fr-FR"/>
        </w:rPr>
        <w:t>MR</w:t>
      </w:r>
      <w:r w:rsidRPr="008E5877">
        <w:rPr>
          <w:b/>
          <w:color w:val="000000"/>
          <w:lang w:val="fr-FR"/>
        </w:rPr>
        <w:t>-97)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RES1</w:t>
      </w:r>
      <w:r w:rsidRPr="008E5877">
        <w:rPr>
          <w:noProof/>
          <w:color w:val="000000"/>
          <w:lang w:val="fr-FR"/>
        </w:rPr>
        <w:t>-1/2</w:t>
      </w:r>
    </w:p>
    <w:p w14:paraId="058CE7D8" w14:textId="36FD1665" w:rsidR="00C17873" w:rsidRPr="00C17873" w:rsidRDefault="00C17873" w:rsidP="00C178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 xml:space="preserve">Résolution </w:t>
      </w:r>
      <w:r w:rsidRPr="00C17873">
        <w:rPr>
          <w:b/>
          <w:bCs/>
          <w:color w:val="000000"/>
          <w:lang w:val="fr-FR"/>
        </w:rPr>
        <w:t>32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(CMR-</w:t>
      </w:r>
      <w:r>
        <w:rPr>
          <w:b/>
          <w:color w:val="000000"/>
          <w:lang w:val="fr-FR"/>
        </w:rPr>
        <w:t>19</w:t>
      </w:r>
      <w:r w:rsidRPr="008E5877">
        <w:rPr>
          <w:b/>
          <w:color w:val="000000"/>
          <w:lang w:val="fr-FR"/>
        </w:rPr>
        <w:t>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</w:t>
      </w:r>
      <w:r>
        <w:rPr>
          <w:color w:val="000000"/>
          <w:lang w:val="fr-FR"/>
        </w:rPr>
        <w:t>32</w:t>
      </w:r>
      <w:r w:rsidRPr="008E5877">
        <w:rPr>
          <w:noProof/>
          <w:color w:val="000000"/>
          <w:lang w:val="fr-FR"/>
        </w:rPr>
        <w:t>-</w:t>
      </w:r>
      <w:r>
        <w:rPr>
          <w:noProof/>
          <w:color w:val="000000"/>
          <w:lang w:val="fr-FR"/>
        </w:rPr>
        <w:t>1</w:t>
      </w:r>
    </w:p>
    <w:p w14:paraId="3BD18854" w14:textId="1C6C65DF" w:rsidR="00CC1171" w:rsidRPr="00CC1171" w:rsidRDefault="00CC1171" w:rsidP="00CC1171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b/>
          <w:bCs/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170 (</w:t>
      </w:r>
      <w:r>
        <w:rPr>
          <w:b/>
          <w:bCs/>
          <w:lang w:val="fr-CH"/>
        </w:rPr>
        <w:t>CMR</w:t>
      </w:r>
      <w:r w:rsidRPr="00CC1171">
        <w:rPr>
          <w:b/>
          <w:bCs/>
          <w:lang w:val="fr-CH"/>
        </w:rPr>
        <w:t>-19)</w:t>
      </w:r>
      <w:r w:rsidRPr="00CC1171">
        <w:rPr>
          <w:lang w:val="fr-CH"/>
        </w:rPr>
        <w:tab/>
      </w:r>
      <w:r w:rsidRPr="00CC1171">
        <w:rPr>
          <w:lang w:val="fr-CH"/>
        </w:rPr>
        <w:tab/>
        <w:t>RES170-1/2</w:t>
      </w:r>
    </w:p>
    <w:p w14:paraId="7067CBC4" w14:textId="52EC1959" w:rsidR="00CC1171" w:rsidRPr="00CC1171" w:rsidRDefault="00CC1171" w:rsidP="00CC1171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750 (R</w:t>
      </w:r>
      <w:r>
        <w:rPr>
          <w:b/>
          <w:bCs/>
          <w:lang w:val="fr-CH"/>
        </w:rPr>
        <w:t>é</w:t>
      </w:r>
      <w:r w:rsidRPr="00CC1171">
        <w:rPr>
          <w:b/>
          <w:bCs/>
          <w:lang w:val="fr-CH"/>
        </w:rPr>
        <w:t>v.</w:t>
      </w:r>
      <w:r>
        <w:rPr>
          <w:b/>
          <w:bCs/>
          <w:lang w:val="fr-CH"/>
        </w:rPr>
        <w:t>CMR</w:t>
      </w:r>
      <w:r w:rsidRPr="00CC1171">
        <w:rPr>
          <w:b/>
          <w:bCs/>
          <w:lang w:val="fr-CH"/>
        </w:rPr>
        <w:t>-19)</w:t>
      </w:r>
      <w:r w:rsidRPr="00CC1171">
        <w:rPr>
          <w:lang w:val="fr-CH"/>
        </w:rPr>
        <w:tab/>
      </w:r>
      <w:r w:rsidRPr="00CC1171">
        <w:rPr>
          <w:b/>
          <w:bCs/>
          <w:lang w:val="fr-CH"/>
        </w:rPr>
        <w:tab/>
      </w:r>
      <w:r w:rsidRPr="00CC1171">
        <w:rPr>
          <w:lang w:val="fr-CH"/>
        </w:rPr>
        <w:t>RES750-1</w:t>
      </w:r>
    </w:p>
    <w:p w14:paraId="7469EA27" w14:textId="77777777" w:rsidR="00FB779B" w:rsidRPr="008E5877" w:rsidRDefault="00FB779B" w:rsidP="00D11BC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40"/>
        <w:ind w:left="992" w:right="1985" w:hanging="992"/>
        <w:rPr>
          <w:b w:val="0"/>
          <w:bCs/>
          <w:sz w:val="24"/>
          <w:szCs w:val="24"/>
          <w:lang w:val="fr-FR"/>
        </w:rPr>
      </w:pPr>
      <w:r w:rsidRPr="008E5877">
        <w:rPr>
          <w:b w:val="0"/>
          <w:bCs/>
          <w:sz w:val="24"/>
          <w:szCs w:val="24"/>
          <w:lang w:val="fr-FR"/>
        </w:rPr>
        <w:t>A2</w:t>
      </w:r>
      <w:r w:rsidRPr="008E5877">
        <w:rPr>
          <w:b w:val="0"/>
          <w:bCs/>
          <w:sz w:val="24"/>
          <w:szCs w:val="24"/>
          <w:lang w:val="fr-FR"/>
        </w:rPr>
        <w:tab/>
      </w:r>
      <w:r w:rsidR="00AF7B42" w:rsidRPr="008E5877">
        <w:rPr>
          <w:b w:val="0"/>
          <w:bCs/>
          <w:sz w:val="24"/>
          <w:szCs w:val="24"/>
          <w:lang w:val="fr-FR"/>
        </w:rPr>
        <w:t>Règles relatives à l'Accord régional pour la Zone européenne de radiodiffusion relatif à l'utilisation par le service de radio</w:t>
      </w:r>
      <w:r w:rsidR="00AF7B42" w:rsidRPr="008E5877">
        <w:rPr>
          <w:b w:val="0"/>
          <w:bCs/>
          <w:sz w:val="24"/>
          <w:szCs w:val="24"/>
          <w:lang w:val="fr-FR"/>
        </w:rPr>
        <w:softHyphen/>
        <w:t>diffusion de fréquences des bandes des ondes métriques et décimétriques (Stockholm, 1961) (ST61)</w:t>
      </w:r>
      <w:r w:rsidRPr="008E5877">
        <w:rPr>
          <w:b w:val="0"/>
          <w:bCs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ab/>
        <w:t>ST61-1/2</w:t>
      </w:r>
    </w:p>
    <w:p w14:paraId="6C7DF9CA" w14:textId="77777777" w:rsidR="005F2FDB" w:rsidRDefault="005F2FD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b w:val="0"/>
          <w:lang w:val="fr-FR"/>
        </w:rPr>
      </w:pPr>
      <w:r>
        <w:rPr>
          <w:b w:val="0"/>
          <w:lang w:val="fr-FR"/>
        </w:rPr>
        <w:br w:type="page"/>
      </w:r>
    </w:p>
    <w:p w14:paraId="37E4B2DE" w14:textId="77777777"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681F6286" w14:textId="77777777" w:rsidR="00C34E96" w:rsidRPr="008E5877" w:rsidRDefault="00C34E96" w:rsidP="00C34E9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4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par le service de radiodiffusion de fréquences dans les bandes des ondes hectométriques dans les Régions 1 et 3 et dans les bandes des ondes kilométriques dans la Région 1 (Genève, 1975) (GE75)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GE75-1/</w:t>
      </w:r>
      <w:r>
        <w:rPr>
          <w:b w:val="0"/>
          <w:bCs/>
          <w:noProof/>
          <w:color w:val="000000"/>
          <w:sz w:val="24"/>
          <w:szCs w:val="24"/>
          <w:lang w:val="fr-FR"/>
        </w:rPr>
        <w:t>6</w:t>
      </w:r>
    </w:p>
    <w:p w14:paraId="5BAECB7C" w14:textId="77777777" w:rsidR="005F2FDB" w:rsidRDefault="005F2FDB" w:rsidP="005F2FDB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 xml:space="preserve">Règles </w:t>
      </w:r>
      <w:r w:rsidRPr="008E5877">
        <w:rPr>
          <w:b w:val="0"/>
          <w:bCs/>
          <w:color w:val="000000"/>
          <w:sz w:val="24"/>
          <w:szCs w:val="24"/>
          <w:lang w:val="fr-FR"/>
        </w:rPr>
        <w:t>relatives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de la bande 535-1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605 kHz dans la Région 2 par le service de radio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diffusion (Rio de Janeiro, 1981) (RJ81)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RJ81-1/5</w:t>
      </w:r>
    </w:p>
    <w:p w14:paraId="5BC12FE8" w14:textId="77777777" w:rsidR="00AF7B42" w:rsidRPr="008E5877" w:rsidRDefault="00AF7B42" w:rsidP="005F2FDB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A5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color w:val="000000"/>
          <w:sz w:val="24"/>
          <w:szCs w:val="24"/>
          <w:lang w:val="fr-FR"/>
        </w:rPr>
        <w:t>Règles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relatives à l'Accord régional relatif à l'utilisation de la bande 87,5-108 MHz pour la radiodiffusion sonore à modu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softHyphen/>
        <w:t xml:space="preserve">lation de fréquence </w:t>
      </w:r>
      <w:r w:rsidRPr="008E5877">
        <w:rPr>
          <w:b w:val="0"/>
          <w:bCs/>
          <w:color w:val="000000"/>
          <w:sz w:val="24"/>
          <w:szCs w:val="24"/>
          <w:lang w:val="fr-FR"/>
        </w:rPr>
        <w:t>(Genève, 1984) (GE84)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GE84-1</w:t>
      </w:r>
    </w:p>
    <w:p w14:paraId="1D57CBA6" w14:textId="77777777"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A6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de la radiodiffusion télévisuelle en ondes métriques/décimétriques dans la Zone africaine de radiodiffusion et les pays voisins (Genève, 1989) (GE89)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GE89-1/3</w:t>
      </w:r>
    </w:p>
    <w:p w14:paraId="4C2C5627" w14:textId="77777777" w:rsidR="00AF7B42" w:rsidRPr="008E5877" w:rsidRDefault="00AF7B42" w:rsidP="00AF7B4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A7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Résolution 1 de la Conférence RJ88 et à l'Article 6 de l'Accord RJ88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RJ88-1/2</w:t>
      </w:r>
    </w:p>
    <w:p w14:paraId="5BF1EE82" w14:textId="77777777"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aux services mobile maritime et de radionavigation aéronautique en ondes hecto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métriques (Région 1) (Genève, 1985) (GE85-MM-R1)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GE85-R1-1/4</w:t>
      </w:r>
    </w:p>
    <w:p w14:paraId="6B57D0FC" w14:textId="77777777"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A9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du service de radionavigation maritime (radiophares) dans la Zone européenne maritime (Genève, 1985) (GE85-EMA)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GE85-EMA-1/4</w:t>
      </w:r>
    </w:p>
    <w:p w14:paraId="22F932A2" w14:textId="556C0521" w:rsidR="00B04987" w:rsidRDefault="00AF7B42" w:rsidP="00960AB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ru-RU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A10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>Règles relatives à l'Accord régional relatif à la planification du service de radiodiffusion numérique de Terre dans certaines parties des Régions 1 et 3, dans les bandes de fréquences 174-230 MHz et 470-862 MHz (Genève, 2006) (GE06)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GE06-1/</w:t>
      </w:r>
      <w:r w:rsidR="00C1106B">
        <w:rPr>
          <w:b w:val="0"/>
          <w:bCs/>
          <w:noProof/>
          <w:color w:val="000000"/>
          <w:sz w:val="24"/>
          <w:szCs w:val="24"/>
          <w:lang w:val="fr-FR"/>
        </w:rPr>
        <w:t>1</w:t>
      </w:r>
      <w:r w:rsidR="008216D8">
        <w:rPr>
          <w:b w:val="0"/>
          <w:bCs/>
          <w:noProof/>
          <w:color w:val="000000"/>
          <w:sz w:val="24"/>
          <w:szCs w:val="24"/>
          <w:lang w:val="ru-RU"/>
        </w:rPr>
        <w:t>5</w:t>
      </w:r>
    </w:p>
    <w:p w14:paraId="2C0DB003" w14:textId="68BF279D" w:rsidR="00562ED2" w:rsidRPr="00562ED2" w:rsidRDefault="00562ED2" w:rsidP="00712C05">
      <w:pPr>
        <w:pStyle w:val="TOC1"/>
        <w:keepNext w:val="0"/>
        <w:tabs>
          <w:tab w:val="left" w:pos="992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sz w:val="24"/>
          <w:szCs w:val="24"/>
          <w:lang w:val="fr-FR"/>
        </w:rPr>
      </w:pPr>
      <w:r w:rsidRPr="00562ED2">
        <w:rPr>
          <w:b w:val="0"/>
          <w:bCs/>
          <w:sz w:val="24"/>
          <w:szCs w:val="24"/>
          <w:lang w:val="fr-FR"/>
        </w:rPr>
        <w:t>A11</w:t>
      </w:r>
      <w:r w:rsidRPr="00562ED2">
        <w:rPr>
          <w:b w:val="0"/>
          <w:bCs/>
          <w:sz w:val="24"/>
          <w:szCs w:val="24"/>
          <w:lang w:val="fr-FR"/>
        </w:rPr>
        <w:tab/>
      </w:r>
      <w:r w:rsidRPr="00562ED2">
        <w:rPr>
          <w:b w:val="0"/>
          <w:bCs/>
          <w:sz w:val="24"/>
          <w:szCs w:val="24"/>
          <w:lang w:val="fr-FR"/>
        </w:rPr>
        <w:t>Règles relatives à la prorogation du délai réglementaire applicable à la mise en service d'assignations de fréquence à un satellite</w:t>
      </w:r>
      <w:r>
        <w:rPr>
          <w:b w:val="0"/>
          <w:bCs/>
          <w:sz w:val="24"/>
          <w:szCs w:val="24"/>
          <w:lang w:val="fr-FR"/>
        </w:rPr>
        <w:tab/>
      </w:r>
      <w:r>
        <w:rPr>
          <w:b w:val="0"/>
          <w:bCs/>
          <w:sz w:val="24"/>
          <w:szCs w:val="24"/>
          <w:lang w:val="fr-FR"/>
        </w:rPr>
        <w:tab/>
        <w:t>1/2</w:t>
      </w:r>
    </w:p>
    <w:p w14:paraId="4D1837A9" w14:textId="77777777" w:rsidR="00FB779B" w:rsidRPr="008E5877" w:rsidRDefault="00FB779B">
      <w:pPr>
        <w:rPr>
          <w:lang w:val="fr-FR"/>
        </w:rPr>
      </w:pPr>
    </w:p>
    <w:p w14:paraId="351C1AD3" w14:textId="77777777"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fr-FR"/>
        </w:rPr>
      </w:pPr>
      <w:r w:rsidRPr="008E5877">
        <w:rPr>
          <w:color w:val="000000"/>
          <w:sz w:val="26"/>
          <w:lang w:val="fr-FR"/>
        </w:rPr>
        <w:t>PART</w:t>
      </w:r>
      <w:r w:rsidR="00AF7B42" w:rsidRPr="008E5877">
        <w:rPr>
          <w:color w:val="000000"/>
          <w:sz w:val="26"/>
          <w:lang w:val="fr-FR"/>
        </w:rPr>
        <w:t>IE</w:t>
      </w:r>
      <w:r w:rsidRPr="008E5877">
        <w:rPr>
          <w:color w:val="000000"/>
          <w:sz w:val="26"/>
          <w:lang w:val="fr-FR"/>
        </w:rPr>
        <w:t xml:space="preserve">  B</w:t>
      </w:r>
    </w:p>
    <w:p w14:paraId="123DCE9F" w14:textId="77777777"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682C658D" w14:textId="77777777" w:rsidR="00FB779B" w:rsidRPr="008E5877" w:rsidRDefault="00FB779B" w:rsidP="00AF7B4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n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u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tilisé</w:t>
      </w:r>
      <w:r w:rsidRPr="008E5877">
        <w:rPr>
          <w:b w:val="0"/>
          <w:bCs/>
          <w:noProof/>
          <w:color w:val="000000"/>
          <w:sz w:val="24"/>
          <w:lang w:val="fr-FR"/>
        </w:rPr>
        <w:t>)</w:t>
      </w:r>
    </w:p>
    <w:p w14:paraId="0A40D07B" w14:textId="77777777" w:rsidR="00FB779B" w:rsidRPr="008E5877" w:rsidRDefault="00FB779B" w:rsidP="00AF7B4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B2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Non utilisé</w:t>
      </w:r>
      <w:r w:rsidRPr="008E5877">
        <w:rPr>
          <w:b w:val="0"/>
          <w:bCs/>
          <w:noProof/>
          <w:color w:val="000000"/>
          <w:sz w:val="24"/>
          <w:lang w:val="fr-FR"/>
        </w:rPr>
        <w:t>)</w:t>
      </w:r>
    </w:p>
    <w:p w14:paraId="738AB4A1" w14:textId="4D430D0E" w:rsidR="00AF7B42" w:rsidRPr="008E5877" w:rsidRDefault="00AF7B42" w:rsidP="00960AB9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de la probabilité de brouillage préjudiciable entre réseaux à satellite (rapports </w:t>
      </w:r>
      <w:r w:rsidRPr="008E5877">
        <w:rPr>
          <w:b w:val="0"/>
          <w:bCs/>
          <w:i/>
          <w:color w:val="000000"/>
          <w:sz w:val="24"/>
          <w:szCs w:val="24"/>
          <w:lang w:val="fr-FR"/>
        </w:rPr>
        <w:t>C</w:t>
      </w:r>
      <w:r w:rsidRPr="008E5877">
        <w:rPr>
          <w:b w:val="0"/>
          <w:bCs/>
          <w:color w:val="000000"/>
          <w:sz w:val="24"/>
          <w:szCs w:val="24"/>
          <w:lang w:val="fr-FR"/>
        </w:rPr>
        <w:t>/</w:t>
      </w:r>
      <w:r w:rsidRPr="008E5877">
        <w:rPr>
          <w:b w:val="0"/>
          <w:bCs/>
          <w:i/>
          <w:color w:val="000000"/>
          <w:sz w:val="24"/>
          <w:szCs w:val="24"/>
          <w:lang w:val="fr-FR"/>
        </w:rPr>
        <w:t>I</w:t>
      </w:r>
      <w:r w:rsidRPr="008E5877">
        <w:rPr>
          <w:rFonts w:ascii="Tms Rmn" w:hAnsi="Tms Rmn"/>
          <w:b w:val="0"/>
          <w:bCs/>
          <w:i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B3-1/1</w:t>
      </w:r>
      <w:r w:rsidR="0060783D">
        <w:rPr>
          <w:b w:val="0"/>
          <w:bCs/>
          <w:noProof/>
          <w:color w:val="000000"/>
          <w:sz w:val="24"/>
          <w:szCs w:val="24"/>
          <w:lang w:val="fr-FR"/>
        </w:rPr>
        <w:t>8</w:t>
      </w:r>
    </w:p>
    <w:p w14:paraId="63ED5A88" w14:textId="77777777" w:rsidR="00960AB9" w:rsidRDefault="00960AB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fr-FR"/>
        </w:rPr>
      </w:pPr>
    </w:p>
    <w:p w14:paraId="23B6F4F7" w14:textId="77777777" w:rsidR="00D966E8" w:rsidRDefault="00D966E8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noProof/>
          <w:color w:val="000000"/>
          <w:sz w:val="24"/>
          <w:szCs w:val="24"/>
          <w:rtl/>
          <w:lang w:val="fr-FR"/>
        </w:rPr>
        <w:sectPr w:rsidR="00D966E8" w:rsidSect="00D11BC2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CE06E3D" w14:textId="77777777" w:rsidR="008E5877" w:rsidRPr="008E5877" w:rsidRDefault="008E5877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noProof/>
          <w:color w:val="000000"/>
          <w:sz w:val="24"/>
          <w:szCs w:val="24"/>
          <w:lang w:val="fr-FR"/>
        </w:rPr>
        <w:lastRenderedPageBreak/>
        <w:t>Section</w:t>
      </w:r>
      <w:r w:rsidRPr="008E5877">
        <w:rPr>
          <w:noProof/>
          <w:color w:val="000000"/>
          <w:sz w:val="24"/>
          <w:szCs w:val="24"/>
          <w:lang w:val="fr-FR"/>
        </w:rPr>
        <w:tab/>
      </w:r>
      <w:r w:rsidRPr="008E5877">
        <w:rPr>
          <w:noProof/>
          <w:color w:val="000000"/>
          <w:sz w:val="24"/>
          <w:szCs w:val="24"/>
          <w:lang w:val="fr-FR"/>
        </w:rPr>
        <w:tab/>
        <w:t>Page</w:t>
      </w:r>
    </w:p>
    <w:p w14:paraId="675CFA77" w14:textId="77777777" w:rsidR="00C34E96" w:rsidRDefault="00C34E96" w:rsidP="00C34E9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et normes 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techniques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à appliquer pour déterminer les administrations affectées et pour évaluer la probabilité de brouillage préjudiciable dans les bandes comprises entre 9 kHz et 28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000 kHz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B4-1/2</w:t>
      </w:r>
      <w:r>
        <w:rPr>
          <w:b w:val="0"/>
          <w:bCs/>
          <w:noProof/>
          <w:color w:val="000000"/>
          <w:sz w:val="24"/>
          <w:szCs w:val="24"/>
          <w:lang w:val="fr-FR"/>
        </w:rPr>
        <w:t>5</w:t>
      </w:r>
    </w:p>
    <w:p w14:paraId="08F1F115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 xml:space="preserve">Règles relatives aux critères nécessaires pour appliquer les dispositions du numéro </w:t>
      </w:r>
      <w:r w:rsidRPr="008E5877">
        <w:rPr>
          <w:rStyle w:val="Artref"/>
          <w:color w:val="000000"/>
          <w:sz w:val="24"/>
          <w:lang w:val="fr-FR"/>
        </w:rPr>
        <w:t>9.36</w:t>
      </w:r>
      <w:r w:rsidRPr="008E5877">
        <w:rPr>
          <w:b w:val="0"/>
          <w:bCs/>
          <w:color w:val="000000"/>
          <w:sz w:val="24"/>
          <w:lang w:val="fr-FR"/>
        </w:rPr>
        <w:t xml:space="preserve"> à une assignation de </w:t>
      </w:r>
      <w:r w:rsidRPr="008E5877">
        <w:rPr>
          <w:b w:val="0"/>
          <w:bCs/>
          <w:noProof/>
          <w:color w:val="000000"/>
          <w:sz w:val="24"/>
          <w:lang w:val="fr-FR"/>
        </w:rPr>
        <w:t>fréquence</w:t>
      </w:r>
      <w:r w:rsidRPr="008E5877">
        <w:rPr>
          <w:b w:val="0"/>
          <w:bCs/>
          <w:color w:val="000000"/>
          <w:sz w:val="24"/>
          <w:lang w:val="fr-FR"/>
        </w:rPr>
        <w:t xml:space="preserve"> dans les bandes régies par le numéro </w:t>
      </w:r>
      <w:r w:rsidRPr="008E5877">
        <w:rPr>
          <w:rStyle w:val="Artref"/>
          <w:color w:val="000000"/>
          <w:sz w:val="24"/>
          <w:lang w:val="fr-FR"/>
        </w:rPr>
        <w:t>5.92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B5-1/3</w:t>
      </w:r>
    </w:p>
    <w:p w14:paraId="44BA5AB7" w14:textId="56C41592" w:rsidR="009F6CCC" w:rsidRPr="008E5877" w:rsidRDefault="009F6CCC" w:rsidP="00C34E96">
      <w:pPr>
        <w:pStyle w:val="TOC1"/>
        <w:keepNext w:val="0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B6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367DFD" w:rsidRPr="00367DFD">
        <w:rPr>
          <w:b w:val="0"/>
          <w:bCs/>
          <w:color w:val="000000"/>
          <w:sz w:val="24"/>
          <w:lang w:val="fr-FR"/>
        </w:rPr>
        <w:t xml:space="preserve">Règles relatives aux critères d'application des dispositions du numéro </w:t>
      </w:r>
      <w:r w:rsidR="00367DFD" w:rsidRPr="00204BDD">
        <w:rPr>
          <w:color w:val="000000"/>
          <w:sz w:val="24"/>
          <w:lang w:val="fr-FR"/>
        </w:rPr>
        <w:t>9.36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 à une assignation de fréquence dans les services de Terre dont l'attribution ou l'identification est régie par les numéros </w:t>
      </w:r>
      <w:r w:rsidR="00367DFD" w:rsidRPr="00204BDD">
        <w:rPr>
          <w:color w:val="000000"/>
          <w:sz w:val="24"/>
          <w:lang w:val="fr-FR"/>
        </w:rPr>
        <w:t>5.292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5.293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5.295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5.296A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5.297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5.308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5.308A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5.309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5.323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5.325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5.341A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5.341C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5.346A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5.429D</w:t>
      </w:r>
      <w:r w:rsidR="00774B3F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5.429F</w:t>
      </w:r>
      <w:r w:rsidR="00774B3F" w:rsidRPr="00774B3F">
        <w:rPr>
          <w:b w:val="0"/>
          <w:bCs/>
          <w:color w:val="000000"/>
          <w:sz w:val="24"/>
          <w:lang w:val="fr-FR"/>
        </w:rPr>
        <w:t>,</w:t>
      </w:r>
      <w:r w:rsidR="00774B3F">
        <w:rPr>
          <w:color w:val="000000"/>
          <w:sz w:val="24"/>
          <w:lang w:val="fr-FR"/>
        </w:rPr>
        <w:t xml:space="preserve"> </w:t>
      </w:r>
      <w:r w:rsidR="00774B3F" w:rsidRPr="00774B3F">
        <w:rPr>
          <w:color w:val="000000"/>
          <w:sz w:val="24"/>
          <w:lang w:val="fr-CH"/>
        </w:rPr>
        <w:t>5.430A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5.431A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5.431B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5.432B</w:t>
      </w:r>
      <w:r w:rsidR="00234E10">
        <w:rPr>
          <w:b w:val="0"/>
          <w:bCs/>
          <w:color w:val="000000"/>
          <w:sz w:val="24"/>
          <w:lang w:val="fr-CH"/>
        </w:rPr>
        <w:t>,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 </w:t>
      </w:r>
      <w:r w:rsidR="00774B3F" w:rsidRPr="00774B3F">
        <w:rPr>
          <w:color w:val="000000"/>
          <w:sz w:val="24"/>
          <w:lang w:val="fr-CH"/>
        </w:rPr>
        <w:t>5.434</w:t>
      </w:r>
      <w:r w:rsidR="00234E10">
        <w:rPr>
          <w:b w:val="0"/>
          <w:bCs/>
          <w:color w:val="000000"/>
          <w:sz w:val="24"/>
          <w:lang w:val="fr-CH"/>
        </w:rPr>
        <w:t xml:space="preserve"> et </w:t>
      </w:r>
      <w:r w:rsidR="00234E10">
        <w:rPr>
          <w:color w:val="000000"/>
          <w:sz w:val="24"/>
          <w:lang w:val="fr-CH"/>
        </w:rPr>
        <w:t>5.553A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C34E96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>B6-1/</w:t>
      </w:r>
      <w:r w:rsidR="00F57EE9">
        <w:rPr>
          <w:b w:val="0"/>
          <w:bCs/>
          <w:noProof/>
          <w:color w:val="000000"/>
          <w:sz w:val="24"/>
          <w:lang w:val="fr-FR"/>
        </w:rPr>
        <w:t>5</w:t>
      </w:r>
    </w:p>
    <w:p w14:paraId="3C36FF23" w14:textId="77777777" w:rsidR="004415CF" w:rsidRPr="008E5877" w:rsidRDefault="004415CF" w:rsidP="00C670C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4415CF">
        <w:rPr>
          <w:b w:val="0"/>
          <w:bCs/>
          <w:color w:val="000000"/>
          <w:sz w:val="24"/>
          <w:lang w:val="fr-FR"/>
        </w:rPr>
        <w:t>Règles relatives aux valeurs des rapports de protection et aux valeurs du champ minimal à utiliser dans le cas de systèmes de transmission utilisant la modulation numérique lors de l'application des dispositions de l</w:t>
      </w:r>
      <w:r w:rsidR="00C670C9">
        <w:rPr>
          <w:b w:val="0"/>
          <w:bCs/>
          <w:color w:val="000000"/>
          <w:sz w:val="24"/>
          <w:lang w:val="fr-FR"/>
        </w:rPr>
        <w:t>'Article 4 de l'Accord régional </w:t>
      </w:r>
      <w:r w:rsidRPr="004415CF">
        <w:rPr>
          <w:b w:val="0"/>
          <w:bCs/>
          <w:color w:val="000000"/>
          <w:sz w:val="24"/>
          <w:lang w:val="fr-FR"/>
        </w:rPr>
        <w:t>GE75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>-1/</w:t>
      </w:r>
      <w:r>
        <w:rPr>
          <w:b w:val="0"/>
          <w:bCs/>
          <w:noProof/>
          <w:color w:val="000000"/>
          <w:sz w:val="24"/>
          <w:lang w:val="fr-FR"/>
        </w:rPr>
        <w:t>5</w:t>
      </w:r>
    </w:p>
    <w:p w14:paraId="24E6C7B2" w14:textId="77777777" w:rsidR="004415CF" w:rsidRPr="008E5877" w:rsidRDefault="004415CF" w:rsidP="004415CF">
      <w:pPr>
        <w:rPr>
          <w:lang w:val="fr-FR"/>
        </w:rPr>
      </w:pPr>
    </w:p>
    <w:p w14:paraId="4487B34F" w14:textId="77777777" w:rsidR="009F6CCC" w:rsidRPr="008E5877" w:rsidRDefault="009F6CCC" w:rsidP="009F6CCC">
      <w:pPr>
        <w:rPr>
          <w:lang w:val="fr-FR"/>
        </w:rPr>
      </w:pPr>
    </w:p>
    <w:p w14:paraId="24F6A7A8" w14:textId="77777777" w:rsidR="009F6CCC" w:rsidRPr="008E5877" w:rsidRDefault="009F6CCC" w:rsidP="009F6CCC">
      <w:pPr>
        <w:rPr>
          <w:lang w:val="fr-FR"/>
        </w:rPr>
      </w:pPr>
    </w:p>
    <w:p w14:paraId="258A9639" w14:textId="77777777" w:rsidR="009F6CCC" w:rsidRPr="008E5877" w:rsidRDefault="009F6CCC" w:rsidP="009F6CCC">
      <w:pPr>
        <w:pStyle w:val="Heading2"/>
        <w:ind w:left="0" w:firstLine="0"/>
        <w:jc w:val="center"/>
        <w:rPr>
          <w:color w:val="000000"/>
          <w:lang w:val="fr-FR"/>
        </w:rPr>
      </w:pPr>
      <w:r w:rsidRPr="008E5877">
        <w:rPr>
          <w:color w:val="000000"/>
          <w:lang w:val="fr-FR"/>
        </w:rPr>
        <w:t>PARTIE  C</w:t>
      </w:r>
    </w:p>
    <w:p w14:paraId="50B1D967" w14:textId="77777777" w:rsidR="009F6CCC" w:rsidRPr="008E5877" w:rsidRDefault="009F6CCC" w:rsidP="008E5877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51EE364F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C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>Dispositions internes et méthodes de travail du Comité du Règlement des radiocommunications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826C67">
        <w:rPr>
          <w:b w:val="0"/>
          <w:bCs/>
          <w:noProof/>
          <w:color w:val="000000"/>
          <w:sz w:val="24"/>
          <w:lang w:val="fr-FR"/>
        </w:rPr>
        <w:tab/>
        <w:t>C-1/7</w:t>
      </w:r>
    </w:p>
    <w:p w14:paraId="3AA65223" w14:textId="77777777" w:rsidR="009F6CCC" w:rsidRPr="008E5877" w:rsidRDefault="009F6CCC" w:rsidP="009F6CCC">
      <w:pPr>
        <w:rPr>
          <w:lang w:val="fr-FR"/>
        </w:rPr>
      </w:pPr>
    </w:p>
    <w:p w14:paraId="19A9CF9A" w14:textId="77777777" w:rsidR="009F6CCC" w:rsidRPr="008E5877" w:rsidRDefault="009F6CCC" w:rsidP="009F6CCC">
      <w:pPr>
        <w:jc w:val="center"/>
        <w:rPr>
          <w:lang w:val="fr-FR"/>
        </w:rPr>
      </w:pPr>
      <w:r w:rsidRPr="008E5877">
        <w:rPr>
          <w:lang w:val="fr-FR"/>
        </w:rPr>
        <w:t>_________________</w:t>
      </w:r>
      <w:r w:rsidR="008E5877" w:rsidRPr="008E5877">
        <w:rPr>
          <w:lang w:val="fr-FR"/>
        </w:rPr>
        <w:t>___</w:t>
      </w:r>
    </w:p>
    <w:p w14:paraId="228DF3FB" w14:textId="77777777" w:rsidR="009F6CCC" w:rsidRPr="008E5877" w:rsidRDefault="009F6CCC" w:rsidP="009F6CCC">
      <w:pPr>
        <w:rPr>
          <w:lang w:val="fr-FR"/>
        </w:rPr>
      </w:pPr>
    </w:p>
    <w:p w14:paraId="3AD59E07" w14:textId="77777777" w:rsidR="009F6CCC" w:rsidRPr="008E5877" w:rsidRDefault="009F6CCC" w:rsidP="009F6CCC">
      <w:pPr>
        <w:rPr>
          <w:lang w:val="fr-FR"/>
        </w:rPr>
      </w:pPr>
    </w:p>
    <w:p w14:paraId="301C5513" w14:textId="77777777" w:rsidR="009F6CCC" w:rsidRPr="008E5877" w:rsidRDefault="009F6CCC" w:rsidP="009F6CCC">
      <w:pPr>
        <w:rPr>
          <w:lang w:val="fr-FR"/>
        </w:rPr>
      </w:pPr>
    </w:p>
    <w:p w14:paraId="49F88E45" w14:textId="77777777" w:rsidR="009F6CCC" w:rsidRPr="008E5877" w:rsidRDefault="009F6CCC" w:rsidP="009F6CCC">
      <w:pPr>
        <w:rPr>
          <w:lang w:val="fr-FR"/>
        </w:rPr>
      </w:pPr>
    </w:p>
    <w:p w14:paraId="384BAF83" w14:textId="77777777" w:rsidR="009F6CCC" w:rsidRPr="008E5877" w:rsidRDefault="009F6CCC" w:rsidP="009F6CCC">
      <w:pPr>
        <w:rPr>
          <w:lang w:val="fr-FR"/>
        </w:rPr>
      </w:pPr>
    </w:p>
    <w:p w14:paraId="4A98F4F4" w14:textId="77777777" w:rsidR="008E5877" w:rsidRPr="008E5877" w:rsidRDefault="008E5877" w:rsidP="009F6CCC">
      <w:pPr>
        <w:rPr>
          <w:lang w:val="fr-FR"/>
        </w:rPr>
      </w:pPr>
    </w:p>
    <w:p w14:paraId="68FA0F9A" w14:textId="77777777" w:rsidR="00FB779B" w:rsidRPr="008E5877" w:rsidRDefault="00FB779B">
      <w:pPr>
        <w:rPr>
          <w:bCs/>
          <w:color w:val="000000"/>
          <w:rtl/>
          <w:lang w:val="fr-FR"/>
        </w:rPr>
        <w:sectPr w:rsidR="00FB779B" w:rsidRPr="008E5877" w:rsidSect="00D11BC2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C35746A" w14:textId="77777777" w:rsidR="00FB779B" w:rsidRPr="008E5877" w:rsidRDefault="00FB779B">
      <w:pPr>
        <w:rPr>
          <w:bCs/>
          <w:color w:val="000000"/>
          <w:lang w:val="fr-FR"/>
        </w:rPr>
      </w:pPr>
    </w:p>
    <w:sectPr w:rsidR="00FB779B" w:rsidRPr="008E5877" w:rsidSect="008E5877">
      <w:headerReference w:type="even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0A493" w14:textId="77777777" w:rsidR="00DA0248" w:rsidRDefault="00DA0248">
      <w:r>
        <w:separator/>
      </w:r>
    </w:p>
  </w:endnote>
  <w:endnote w:type="continuationSeparator" w:id="0">
    <w:p w14:paraId="4ABA2C62" w14:textId="77777777" w:rsidR="00DA0248" w:rsidRDefault="00DA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FEED0" w14:textId="77777777" w:rsidR="00DA0248" w:rsidRDefault="00DA0248">
      <w:r>
        <w:rPr>
          <w:b/>
        </w:rPr>
        <w:t>_______________</w:t>
      </w:r>
    </w:p>
  </w:footnote>
  <w:footnote w:type="continuationSeparator" w:id="0">
    <w:p w14:paraId="689A3CA6" w14:textId="77777777" w:rsidR="00DA0248" w:rsidRDefault="00DA0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DA0248" w14:paraId="177A4A5E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0B7B7A" w14:textId="77777777" w:rsidR="00DA0248" w:rsidRDefault="00DA0248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8CE4CA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3201C3" w14:textId="5CB255F1" w:rsidR="00DA0248" w:rsidRDefault="00DA0248" w:rsidP="00960AB9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rév.</w:t>
          </w:r>
          <w:r w:rsidR="00960AB9">
            <w:rPr>
              <w:color w:val="000000"/>
              <w:lang w:val="fr-CH"/>
            </w:rPr>
            <w:t xml:space="preserve"> </w:t>
          </w:r>
          <w:r w:rsidR="0060783D">
            <w:rPr>
              <w:color w:val="000000"/>
              <w:lang w:val="fr-CH"/>
            </w:rPr>
            <w:t>1</w:t>
          </w:r>
        </w:p>
      </w:tc>
    </w:tr>
  </w:tbl>
  <w:p w14:paraId="4983B849" w14:textId="77777777" w:rsidR="00DA0248" w:rsidRDefault="00DA0248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A0248" w14:paraId="308D8352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C75505" w14:textId="77777777" w:rsidR="00DA0248" w:rsidRDefault="00DA024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1587FE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0EF9AF" w14:textId="0417B6D9" w:rsidR="00DA0248" w:rsidRPr="00F57EE9" w:rsidRDefault="00DA0248" w:rsidP="00960AB9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rév.</w:t>
          </w:r>
          <w:r w:rsidR="00960AB9">
            <w:rPr>
              <w:color w:val="000000"/>
              <w:lang w:val="fr-CH"/>
            </w:rPr>
            <w:t xml:space="preserve"> </w:t>
          </w:r>
          <w:r w:rsidR="0060783D">
            <w:rPr>
              <w:color w:val="000000"/>
              <w:lang w:val="fr-CH"/>
            </w:rPr>
            <w:t>1</w:t>
          </w:r>
        </w:p>
      </w:tc>
    </w:tr>
  </w:tbl>
  <w:p w14:paraId="3FF3A4F9" w14:textId="77777777" w:rsidR="00DA0248" w:rsidRDefault="00DA0248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966E8" w14:paraId="2ED55708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C906BB" w14:textId="77777777" w:rsidR="00D966E8" w:rsidRDefault="00D966E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3FC2B" w14:textId="77777777" w:rsidR="00D966E8" w:rsidRDefault="00D966E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BDB4FE" w14:textId="26F9085B" w:rsidR="00D966E8" w:rsidRDefault="00D966E8" w:rsidP="00C676C3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rév.</w:t>
          </w:r>
          <w:r w:rsidR="009C277B">
            <w:rPr>
              <w:color w:val="000000"/>
              <w:lang w:val="fr-CH"/>
            </w:rPr>
            <w:t xml:space="preserve"> -</w:t>
          </w:r>
        </w:p>
      </w:tc>
    </w:tr>
  </w:tbl>
  <w:p w14:paraId="497890D1" w14:textId="77777777" w:rsidR="00D966E8" w:rsidRDefault="00D966E8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EB24C" w14:textId="77777777" w:rsidR="00DA0248" w:rsidRDefault="00DA0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2145E"/>
    <w:rsid w:val="0004699D"/>
    <w:rsid w:val="0009777F"/>
    <w:rsid w:val="000B05B3"/>
    <w:rsid w:val="000B76FD"/>
    <w:rsid w:val="000C636A"/>
    <w:rsid w:val="000F66CF"/>
    <w:rsid w:val="001725AB"/>
    <w:rsid w:val="0017511D"/>
    <w:rsid w:val="0018054A"/>
    <w:rsid w:val="001B29CB"/>
    <w:rsid w:val="001B70A0"/>
    <w:rsid w:val="001D7047"/>
    <w:rsid w:val="00204BDD"/>
    <w:rsid w:val="00234E10"/>
    <w:rsid w:val="0025715F"/>
    <w:rsid w:val="00367DFD"/>
    <w:rsid w:val="003F26DD"/>
    <w:rsid w:val="00421841"/>
    <w:rsid w:val="004415CF"/>
    <w:rsid w:val="00470AB9"/>
    <w:rsid w:val="004733C3"/>
    <w:rsid w:val="00491221"/>
    <w:rsid w:val="004C4264"/>
    <w:rsid w:val="004E6919"/>
    <w:rsid w:val="00502B0B"/>
    <w:rsid w:val="00514D83"/>
    <w:rsid w:val="00562ED2"/>
    <w:rsid w:val="00580ACC"/>
    <w:rsid w:val="00585C14"/>
    <w:rsid w:val="005A562C"/>
    <w:rsid w:val="005E17D4"/>
    <w:rsid w:val="005F2FDB"/>
    <w:rsid w:val="0060783D"/>
    <w:rsid w:val="00625E29"/>
    <w:rsid w:val="00640845"/>
    <w:rsid w:val="006529B0"/>
    <w:rsid w:val="006D6908"/>
    <w:rsid w:val="006F23BD"/>
    <w:rsid w:val="00712C05"/>
    <w:rsid w:val="00774B3F"/>
    <w:rsid w:val="007B1820"/>
    <w:rsid w:val="007C0CEA"/>
    <w:rsid w:val="008108B6"/>
    <w:rsid w:val="00817080"/>
    <w:rsid w:val="008216D8"/>
    <w:rsid w:val="00826C67"/>
    <w:rsid w:val="00891EAA"/>
    <w:rsid w:val="008A664B"/>
    <w:rsid w:val="008A6CE4"/>
    <w:rsid w:val="008C5366"/>
    <w:rsid w:val="008C56DB"/>
    <w:rsid w:val="008E5877"/>
    <w:rsid w:val="009422CC"/>
    <w:rsid w:val="00952245"/>
    <w:rsid w:val="00960AB9"/>
    <w:rsid w:val="009841AA"/>
    <w:rsid w:val="0098531B"/>
    <w:rsid w:val="009A033C"/>
    <w:rsid w:val="009C277B"/>
    <w:rsid w:val="009F6593"/>
    <w:rsid w:val="009F6CCC"/>
    <w:rsid w:val="00A22EF0"/>
    <w:rsid w:val="00AF524D"/>
    <w:rsid w:val="00AF7B42"/>
    <w:rsid w:val="00B04987"/>
    <w:rsid w:val="00B14163"/>
    <w:rsid w:val="00B61673"/>
    <w:rsid w:val="00B67E58"/>
    <w:rsid w:val="00B92C26"/>
    <w:rsid w:val="00B944EE"/>
    <w:rsid w:val="00BF2296"/>
    <w:rsid w:val="00C04F40"/>
    <w:rsid w:val="00C1106B"/>
    <w:rsid w:val="00C17873"/>
    <w:rsid w:val="00C34E96"/>
    <w:rsid w:val="00C379E8"/>
    <w:rsid w:val="00C42756"/>
    <w:rsid w:val="00C670C9"/>
    <w:rsid w:val="00C676C3"/>
    <w:rsid w:val="00CB635F"/>
    <w:rsid w:val="00CC1171"/>
    <w:rsid w:val="00CC429F"/>
    <w:rsid w:val="00D11BC2"/>
    <w:rsid w:val="00D35428"/>
    <w:rsid w:val="00D41DAC"/>
    <w:rsid w:val="00D966E8"/>
    <w:rsid w:val="00DA0248"/>
    <w:rsid w:val="00DF3AAC"/>
    <w:rsid w:val="00E75B2B"/>
    <w:rsid w:val="00E81B28"/>
    <w:rsid w:val="00F57EE9"/>
    <w:rsid w:val="00F8714A"/>
    <w:rsid w:val="00FB779B"/>
    <w:rsid w:val="00FC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1C53EAA3"/>
  <w15:docId w15:val="{DAD36415-B908-43DB-A2F0-D2DB206A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6F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76FD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0B76FD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0B76FD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0B76FD"/>
    <w:pPr>
      <w:outlineLvl w:val="3"/>
    </w:pPr>
  </w:style>
  <w:style w:type="paragraph" w:styleId="Heading5">
    <w:name w:val="heading 5"/>
    <w:basedOn w:val="Heading3"/>
    <w:next w:val="Normal"/>
    <w:qFormat/>
    <w:rsid w:val="000B76FD"/>
    <w:pPr>
      <w:outlineLvl w:val="4"/>
    </w:pPr>
  </w:style>
  <w:style w:type="paragraph" w:styleId="Heading6">
    <w:name w:val="heading 6"/>
    <w:basedOn w:val="Heading3"/>
    <w:next w:val="Normal"/>
    <w:qFormat/>
    <w:rsid w:val="000B76FD"/>
    <w:pPr>
      <w:outlineLvl w:val="5"/>
    </w:pPr>
  </w:style>
  <w:style w:type="paragraph" w:styleId="Heading7">
    <w:name w:val="heading 7"/>
    <w:basedOn w:val="Heading3"/>
    <w:next w:val="Normal"/>
    <w:qFormat/>
    <w:rsid w:val="000B76FD"/>
    <w:pPr>
      <w:outlineLvl w:val="6"/>
    </w:pPr>
  </w:style>
  <w:style w:type="paragraph" w:styleId="Heading8">
    <w:name w:val="heading 8"/>
    <w:basedOn w:val="Heading3"/>
    <w:next w:val="Normal"/>
    <w:qFormat/>
    <w:rsid w:val="000B76FD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0B76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0B76FD"/>
    <w:rPr>
      <w:vertAlign w:val="superscript"/>
    </w:rPr>
  </w:style>
  <w:style w:type="paragraph" w:styleId="TOC8">
    <w:name w:val="toc 8"/>
    <w:basedOn w:val="Normal"/>
    <w:next w:val="Normal"/>
    <w:semiHidden/>
    <w:rsid w:val="000B76FD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0B76FD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0B76FD"/>
    <w:pPr>
      <w:ind w:left="3913"/>
    </w:pPr>
  </w:style>
  <w:style w:type="paragraph" w:styleId="TOC4">
    <w:name w:val="toc 4"/>
    <w:basedOn w:val="TOC3"/>
    <w:next w:val="Normal"/>
    <w:semiHidden/>
    <w:rsid w:val="000B76FD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0B76FD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0B76FD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0B76FD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0B76FD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0B76FD"/>
  </w:style>
  <w:style w:type="paragraph" w:styleId="Footer">
    <w:name w:val="footer"/>
    <w:basedOn w:val="Normal"/>
    <w:rsid w:val="000B76FD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0B76FD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sid w:val="000B76FD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0B76FD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0B76FD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0B76FD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0B76FD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0B76F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B76FD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0B76FD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0B76FD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0B76FD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0B76FD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0B76FD"/>
  </w:style>
  <w:style w:type="paragraph" w:customStyle="1" w:styleId="Figure0">
    <w:name w:val="Figure_#"/>
    <w:basedOn w:val="Table"/>
    <w:next w:val="FigureTitle"/>
    <w:rsid w:val="000B76FD"/>
  </w:style>
  <w:style w:type="paragraph" w:customStyle="1" w:styleId="FigureTitle">
    <w:name w:val="Figure_Title"/>
    <w:basedOn w:val="TableTitle"/>
    <w:next w:val="Normal"/>
    <w:rsid w:val="000B76FD"/>
    <w:pPr>
      <w:spacing w:after="720"/>
    </w:pPr>
  </w:style>
  <w:style w:type="paragraph" w:customStyle="1" w:styleId="Annex">
    <w:name w:val="Annex_#"/>
    <w:basedOn w:val="Art"/>
    <w:next w:val="AnnexRef"/>
    <w:rsid w:val="000B76FD"/>
  </w:style>
  <w:style w:type="paragraph" w:customStyle="1" w:styleId="Art">
    <w:name w:val="Art_#"/>
    <w:basedOn w:val="Normal"/>
    <w:next w:val="Arttitle"/>
    <w:rsid w:val="000B76FD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0B76FD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0B76FD"/>
    <w:pPr>
      <w:spacing w:before="360"/>
    </w:pPr>
  </w:style>
  <w:style w:type="paragraph" w:customStyle="1" w:styleId="AnnexRef">
    <w:name w:val="Annex_Ref"/>
    <w:basedOn w:val="Normal"/>
    <w:rsid w:val="000B76FD"/>
    <w:pPr>
      <w:jc w:val="center"/>
    </w:pPr>
  </w:style>
  <w:style w:type="paragraph" w:customStyle="1" w:styleId="AnnexTitle">
    <w:name w:val="Annex_Title"/>
    <w:basedOn w:val="Arttitle"/>
    <w:next w:val="Normal"/>
    <w:rsid w:val="000B76FD"/>
    <w:pPr>
      <w:spacing w:after="0"/>
    </w:pPr>
  </w:style>
  <w:style w:type="paragraph" w:customStyle="1" w:styleId="Appendix">
    <w:name w:val="Appendix_#"/>
    <w:basedOn w:val="Art"/>
    <w:next w:val="AppendixTitle"/>
    <w:rsid w:val="000B76FD"/>
  </w:style>
  <w:style w:type="paragraph" w:customStyle="1" w:styleId="AppendixTitle">
    <w:name w:val="Appendix_Title"/>
    <w:basedOn w:val="Arttitle"/>
    <w:next w:val="Normal"/>
    <w:rsid w:val="000B76FD"/>
  </w:style>
  <w:style w:type="paragraph" w:customStyle="1" w:styleId="headfoot">
    <w:name w:val="head_foot"/>
    <w:basedOn w:val="Normal"/>
    <w:next w:val="Normalaftertitle"/>
    <w:rsid w:val="000B76FD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0B76FD"/>
  </w:style>
  <w:style w:type="paragraph" w:customStyle="1" w:styleId="RefTitle">
    <w:name w:val="Ref_Title"/>
    <w:basedOn w:val="Normal"/>
    <w:next w:val="RefText"/>
    <w:rsid w:val="000B76FD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0B76FD"/>
  </w:style>
  <w:style w:type="paragraph" w:customStyle="1" w:styleId="listitem">
    <w:name w:val="listitem"/>
    <w:basedOn w:val="Normal"/>
    <w:rsid w:val="000B76FD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0B76FD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0B76FD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0B76FD"/>
    <w:rPr>
      <w:sz w:val="32"/>
    </w:rPr>
  </w:style>
  <w:style w:type="paragraph" w:customStyle="1" w:styleId="Protfin">
    <w:name w:val="Prot_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0B76FD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0B76FD"/>
  </w:style>
  <w:style w:type="paragraph" w:customStyle="1" w:styleId="Restitle">
    <w:name w:val="Res_title"/>
    <w:basedOn w:val="Arttitle"/>
    <w:next w:val="headfoot"/>
    <w:rsid w:val="000B76FD"/>
    <w:pPr>
      <w:spacing w:after="120"/>
    </w:pPr>
  </w:style>
  <w:style w:type="paragraph" w:customStyle="1" w:styleId="Rec">
    <w:name w:val="Rec_#"/>
    <w:basedOn w:val="Res"/>
    <w:next w:val="Rectitle"/>
    <w:rsid w:val="000B76FD"/>
  </w:style>
  <w:style w:type="paragraph" w:customStyle="1" w:styleId="Rectitle">
    <w:name w:val="Rec_title"/>
    <w:basedOn w:val="Restitle"/>
    <w:next w:val="headfoot"/>
    <w:rsid w:val="000B76FD"/>
  </w:style>
  <w:style w:type="paragraph" w:customStyle="1" w:styleId="Equation">
    <w:name w:val="Equation"/>
    <w:basedOn w:val="Normal"/>
    <w:rsid w:val="000B76FD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0B76FD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0B76FD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0B76FD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0B76FD"/>
  </w:style>
  <w:style w:type="paragraph" w:customStyle="1" w:styleId="TableFin">
    <w:name w:val="Table_Fin"/>
    <w:basedOn w:val="Normal"/>
    <w:rsid w:val="000B76FD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0B76FD"/>
  </w:style>
  <w:style w:type="paragraph" w:customStyle="1" w:styleId="head">
    <w:name w:val="head"/>
    <w:basedOn w:val="headfoot"/>
    <w:rsid w:val="000B76FD"/>
  </w:style>
  <w:style w:type="paragraph" w:customStyle="1" w:styleId="foot">
    <w:name w:val="foot"/>
    <w:basedOn w:val="headfoot"/>
    <w:rsid w:val="000B76FD"/>
  </w:style>
  <w:style w:type="character" w:customStyle="1" w:styleId="href">
    <w:name w:val="href"/>
    <w:basedOn w:val="DefaultParagraphFont"/>
    <w:rsid w:val="000B76FD"/>
  </w:style>
  <w:style w:type="paragraph" w:customStyle="1" w:styleId="Section2">
    <w:name w:val="Section_2"/>
    <w:basedOn w:val="Section1"/>
    <w:rsid w:val="000B76FD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0B76FD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rsid w:val="000B76FD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0B76FD"/>
  </w:style>
  <w:style w:type="paragraph" w:customStyle="1" w:styleId="Call">
    <w:name w:val="Call"/>
    <w:basedOn w:val="Normal"/>
    <w:next w:val="Normal"/>
    <w:rsid w:val="000B76FD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0B76FD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0B76FD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0B76FD"/>
    <w:rPr>
      <w:b/>
      <w:color w:val="FFCC00"/>
    </w:rPr>
  </w:style>
  <w:style w:type="character" w:customStyle="1" w:styleId="Appref">
    <w:name w:val="App_ref"/>
    <w:basedOn w:val="DefaultParagraphFont"/>
    <w:rsid w:val="000B76FD"/>
    <w:rPr>
      <w:color w:val="3366FF"/>
    </w:rPr>
  </w:style>
  <w:style w:type="character" w:customStyle="1" w:styleId="Artdef">
    <w:name w:val="Art_def"/>
    <w:basedOn w:val="DefaultParagraphFont"/>
    <w:rsid w:val="000B76FD"/>
    <w:rPr>
      <w:b/>
      <w:color w:val="FFCC00"/>
    </w:rPr>
  </w:style>
  <w:style w:type="character" w:customStyle="1" w:styleId="Artref">
    <w:name w:val="Art_ref"/>
    <w:basedOn w:val="DefaultParagraphFont"/>
    <w:rsid w:val="000B76FD"/>
    <w:rPr>
      <w:color w:val="3366FF"/>
    </w:rPr>
  </w:style>
  <w:style w:type="character" w:customStyle="1" w:styleId="Recdef">
    <w:name w:val="Rec_def"/>
    <w:basedOn w:val="DefaultParagraphFont"/>
    <w:rsid w:val="000B76FD"/>
    <w:rPr>
      <w:b/>
      <w:color w:val="FFCC00"/>
    </w:rPr>
  </w:style>
  <w:style w:type="character" w:customStyle="1" w:styleId="Recref">
    <w:name w:val="Rec_ref"/>
    <w:basedOn w:val="DefaultParagraphFont"/>
    <w:rsid w:val="000B76FD"/>
    <w:rPr>
      <w:color w:val="3366FF"/>
    </w:rPr>
  </w:style>
  <w:style w:type="paragraph" w:customStyle="1" w:styleId="Line">
    <w:name w:val="Line"/>
    <w:basedOn w:val="Normal"/>
    <w:next w:val="Normal"/>
    <w:rsid w:val="000B76FD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0B76FD"/>
    <w:rPr>
      <w:b w:val="0"/>
      <w:i/>
    </w:rPr>
  </w:style>
  <w:style w:type="paragraph" w:styleId="TableofFigures">
    <w:name w:val="table of figures"/>
    <w:basedOn w:val="Normal"/>
    <w:next w:val="Normal"/>
    <w:semiHidden/>
    <w:rsid w:val="000B76FD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0B76FD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0B76FD"/>
    <w:rPr>
      <w:sz w:val="16"/>
    </w:rPr>
  </w:style>
  <w:style w:type="paragraph" w:styleId="CommentText">
    <w:name w:val="annotation text"/>
    <w:basedOn w:val="Normal"/>
    <w:semiHidden/>
    <w:rsid w:val="000B76FD"/>
    <w:rPr>
      <w:sz w:val="20"/>
      <w:lang w:val="fr-FR"/>
    </w:rPr>
  </w:style>
  <w:style w:type="paragraph" w:customStyle="1" w:styleId="Tabletext0">
    <w:name w:val="Table_text"/>
    <w:basedOn w:val="Normal"/>
    <w:rsid w:val="000B76FD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0B76FD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0B76FD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0B76FD"/>
  </w:style>
  <w:style w:type="character" w:customStyle="1" w:styleId="Apprefdef">
    <w:name w:val="App_ref_def"/>
    <w:basedOn w:val="DefaultParagraphFont"/>
    <w:rsid w:val="000B76FD"/>
  </w:style>
  <w:style w:type="character" w:customStyle="1" w:styleId="Resrefdef">
    <w:name w:val="Res_ref_def"/>
    <w:basedOn w:val="DefaultParagraphFont"/>
    <w:rsid w:val="000B76FD"/>
  </w:style>
  <w:style w:type="paragraph" w:customStyle="1" w:styleId="HeaderRegProc">
    <w:name w:val="Header_RegProc"/>
    <w:basedOn w:val="Normal"/>
    <w:rsid w:val="000B76FD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0B76FD"/>
    <w:rPr>
      <w:b/>
      <w:color w:val="FFCC00"/>
    </w:rPr>
  </w:style>
  <w:style w:type="character" w:customStyle="1" w:styleId="href2">
    <w:name w:val="href2"/>
    <w:basedOn w:val="href"/>
    <w:rsid w:val="000B76FD"/>
  </w:style>
  <w:style w:type="character" w:customStyle="1" w:styleId="Style1">
    <w:name w:val="Style1"/>
    <w:basedOn w:val="DefaultParagraphFont"/>
    <w:rsid w:val="000B76FD"/>
  </w:style>
  <w:style w:type="character" w:customStyle="1" w:styleId="Resref">
    <w:name w:val="Res_ref"/>
    <w:basedOn w:val="DefaultParagraphFont"/>
    <w:rsid w:val="000B76FD"/>
    <w:rPr>
      <w:color w:val="3366FF"/>
    </w:rPr>
  </w:style>
  <w:style w:type="character" w:customStyle="1" w:styleId="Tableref0">
    <w:name w:val="Table_ref"/>
    <w:basedOn w:val="DefaultParagraphFont"/>
    <w:rsid w:val="000B76FD"/>
    <w:rPr>
      <w:color w:val="3366FF"/>
    </w:rPr>
  </w:style>
  <w:style w:type="character" w:customStyle="1" w:styleId="FootnoteTextChar">
    <w:name w:val="Footnote Text Char"/>
    <w:link w:val="FootnoteText"/>
    <w:locked/>
    <w:rsid w:val="00774B3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D8ACB-3F4D-4BA9-B788-CE60C13E1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124</TotalTime>
  <Pages>4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 / DD</Manager>
  <Company>ITU</Company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des matières</dc:title>
  <dc:subject>Table des Matières</dc:subject>
  <dc:creator>Composition des Publications</dc:creator>
  <cp:keywords>FOLIOS:  1  -  4 (bl)</cp:keywords>
  <dc:description>Edition 2009:  18.02.2009/DD (dict. ok)_x000d_
</dc:description>
  <cp:lastModifiedBy>Al-Yammouni, Hala</cp:lastModifiedBy>
  <cp:revision>56</cp:revision>
  <cp:lastPrinted>2017-03-09T14:31:00Z</cp:lastPrinted>
  <dcterms:created xsi:type="dcterms:W3CDTF">2012-08-08T15:08:00Z</dcterms:created>
  <dcterms:modified xsi:type="dcterms:W3CDTF">2021-10-28T15:05:00Z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