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80E55A" w14:textId="77777777" w:rsidR="00733FED" w:rsidRDefault="00733FED" w:rsidP="008412A1">
      <w:pPr>
        <w:pStyle w:val="Heading1"/>
        <w:spacing w:before="240"/>
        <w:ind w:left="0" w:firstLine="0"/>
        <w:jc w:val="center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>部分</w:t>
      </w:r>
    </w:p>
    <w:p w14:paraId="38EB801E" w14:textId="77777777" w:rsidR="00733FED" w:rsidRDefault="00733FED" w:rsidP="008412A1">
      <w:pPr>
        <w:pStyle w:val="Heading1"/>
        <w:spacing w:before="240"/>
        <w:ind w:left="0" w:firstLine="0"/>
        <w:jc w:val="center"/>
      </w:pPr>
      <w:r>
        <w:rPr>
          <w:rFonts w:hint="eastAsia"/>
        </w:rPr>
        <w:t>B1</w:t>
      </w:r>
      <w:r>
        <w:rPr>
          <w:rFonts w:hint="eastAsia"/>
        </w:rPr>
        <w:t>节</w:t>
      </w:r>
    </w:p>
    <w:p w14:paraId="3D9ED13F" w14:textId="77777777" w:rsidR="00733FED" w:rsidRPr="008412A1" w:rsidRDefault="00733FED" w:rsidP="00733FED">
      <w:pPr>
        <w:pStyle w:val="Heading3"/>
        <w:jc w:val="center"/>
        <w:rPr>
          <w:sz w:val="26"/>
          <w:szCs w:val="26"/>
          <w:lang w:eastAsia="zh-CN"/>
        </w:rPr>
      </w:pPr>
      <w:r w:rsidRPr="008412A1">
        <w:rPr>
          <w:rFonts w:hint="eastAsia"/>
          <w:sz w:val="26"/>
          <w:szCs w:val="26"/>
          <w:lang w:eastAsia="zh-CN"/>
        </w:rPr>
        <w:t>（未使用）</w:t>
      </w:r>
    </w:p>
    <w:p w14:paraId="10CE2945" w14:textId="77777777" w:rsidR="00733FED" w:rsidRPr="008412A1" w:rsidRDefault="00733FED" w:rsidP="008412A1"/>
    <w:p w14:paraId="5011E534" w14:textId="77777777" w:rsidR="008412A1" w:rsidRDefault="008412A1">
      <w:pPr>
        <w:jc w:val="center"/>
      </w:pPr>
      <w:r>
        <w:t>______________</w:t>
      </w:r>
    </w:p>
    <w:p w14:paraId="5992CB03" w14:textId="77777777" w:rsidR="00733FED" w:rsidRPr="008412A1" w:rsidRDefault="00733FED" w:rsidP="008412A1"/>
    <w:p w14:paraId="6F832B19" w14:textId="77777777" w:rsidR="00733FED" w:rsidRPr="008412A1" w:rsidRDefault="00733FED" w:rsidP="008412A1"/>
    <w:p w14:paraId="16194556" w14:textId="77777777" w:rsidR="00733FED" w:rsidRPr="008412A1" w:rsidRDefault="00733FED" w:rsidP="008412A1"/>
    <w:p w14:paraId="6285B368" w14:textId="77777777" w:rsidR="00432F8E" w:rsidRDefault="00432F8E">
      <w:pPr>
        <w:pStyle w:val="MEP"/>
        <w:rPr>
          <w:lang w:val="fr-FR"/>
        </w:rPr>
      </w:pPr>
    </w:p>
    <w:p w14:paraId="3E407B57" w14:textId="77777777" w:rsidR="00432F8E" w:rsidRDefault="00432F8E">
      <w:pPr>
        <w:pStyle w:val="MEP"/>
        <w:rPr>
          <w:lang w:val="fr-FR"/>
        </w:rPr>
      </w:pPr>
    </w:p>
    <w:p w14:paraId="4AC89B49" w14:textId="77777777" w:rsidR="00432F8E" w:rsidRDefault="00432F8E">
      <w:pPr>
        <w:pStyle w:val="MEP"/>
        <w:rPr>
          <w:lang w:val="fr-FR"/>
        </w:rPr>
      </w:pPr>
    </w:p>
    <w:p w14:paraId="0CFA21D4" w14:textId="77777777" w:rsidR="00432F8E" w:rsidRDefault="00432F8E">
      <w:pPr>
        <w:pStyle w:val="MEP"/>
        <w:rPr>
          <w:lang w:val="fr-FR"/>
        </w:rPr>
      </w:pPr>
    </w:p>
    <w:p w14:paraId="72F0817A" w14:textId="77777777" w:rsidR="00432F8E" w:rsidRDefault="00432F8E">
      <w:pPr>
        <w:pStyle w:val="MEP"/>
        <w:rPr>
          <w:lang w:val="fr-FR"/>
        </w:rPr>
      </w:pPr>
    </w:p>
    <w:p w14:paraId="0FA41FC2" w14:textId="77777777" w:rsidR="00432F8E" w:rsidRDefault="00432F8E">
      <w:pPr>
        <w:pStyle w:val="MEP"/>
        <w:rPr>
          <w:lang w:val="fr-FR"/>
        </w:rPr>
      </w:pPr>
    </w:p>
    <w:p w14:paraId="26630176" w14:textId="77777777" w:rsidR="00432F8E" w:rsidRDefault="00432F8E">
      <w:pPr>
        <w:pStyle w:val="MEP"/>
        <w:rPr>
          <w:lang w:val="fr-FR"/>
        </w:rPr>
      </w:pPr>
    </w:p>
    <w:p w14:paraId="3F3BD73F" w14:textId="77777777" w:rsidR="00432F8E" w:rsidRDefault="00432F8E">
      <w:pPr>
        <w:pStyle w:val="MEP"/>
        <w:rPr>
          <w:lang w:val="fr-FR"/>
        </w:rPr>
      </w:pPr>
    </w:p>
    <w:p w14:paraId="75BD5B62" w14:textId="77777777" w:rsidR="00432F8E" w:rsidRDefault="00432F8E">
      <w:pPr>
        <w:pStyle w:val="MEP"/>
        <w:rPr>
          <w:lang w:val="fr-FR"/>
        </w:rPr>
      </w:pPr>
    </w:p>
    <w:p w14:paraId="7C67B416" w14:textId="77777777" w:rsidR="00432F8E" w:rsidRDefault="00432F8E">
      <w:pPr>
        <w:pStyle w:val="MEP"/>
        <w:rPr>
          <w:lang w:val="fr-FR"/>
        </w:rPr>
      </w:pPr>
    </w:p>
    <w:p w14:paraId="3174A901" w14:textId="77777777" w:rsidR="00432F8E" w:rsidRDefault="00432F8E">
      <w:pPr>
        <w:pStyle w:val="MEP"/>
        <w:rPr>
          <w:lang w:val="fr-FR"/>
        </w:rPr>
      </w:pPr>
    </w:p>
    <w:p w14:paraId="63844C53" w14:textId="77777777" w:rsidR="00432F8E" w:rsidRDefault="00432F8E">
      <w:pPr>
        <w:pStyle w:val="MEP"/>
        <w:rPr>
          <w:lang w:val="fr-FR"/>
        </w:rPr>
      </w:pPr>
    </w:p>
    <w:p w14:paraId="6570F87F" w14:textId="77777777" w:rsidR="00432F8E" w:rsidRDefault="00432F8E">
      <w:pPr>
        <w:pStyle w:val="MEP"/>
        <w:rPr>
          <w:lang w:val="fr-FR"/>
        </w:rPr>
      </w:pPr>
    </w:p>
    <w:p w14:paraId="39FA1301" w14:textId="77777777" w:rsidR="00432F8E" w:rsidRDefault="00432F8E">
      <w:pPr>
        <w:pStyle w:val="MEP"/>
        <w:rPr>
          <w:lang w:val="fr-FR"/>
        </w:rPr>
      </w:pPr>
    </w:p>
    <w:p w14:paraId="49B7D24C" w14:textId="77777777" w:rsidR="00432F8E" w:rsidRDefault="00432F8E">
      <w:pPr>
        <w:pStyle w:val="MEP"/>
        <w:rPr>
          <w:lang w:val="fr-FR"/>
        </w:rPr>
      </w:pPr>
    </w:p>
    <w:p w14:paraId="2C0B8BA5" w14:textId="77777777" w:rsidR="00432F8E" w:rsidRDefault="00432F8E">
      <w:pPr>
        <w:pStyle w:val="MEP"/>
        <w:rPr>
          <w:lang w:val="fr-FR"/>
        </w:rPr>
      </w:pPr>
    </w:p>
    <w:p w14:paraId="51F91135" w14:textId="77777777" w:rsidR="00432F8E" w:rsidRDefault="00432F8E">
      <w:pPr>
        <w:pStyle w:val="MEP"/>
        <w:rPr>
          <w:lang w:val="fr-FR"/>
        </w:rPr>
      </w:pPr>
    </w:p>
    <w:p w14:paraId="5B15F70B" w14:textId="77777777" w:rsidR="00432F8E" w:rsidRDefault="00432F8E">
      <w:pPr>
        <w:pStyle w:val="MEP"/>
        <w:rPr>
          <w:lang w:val="fr-FR"/>
        </w:rPr>
      </w:pPr>
    </w:p>
    <w:p w14:paraId="6EAC3365" w14:textId="77777777" w:rsidR="00F615C5" w:rsidRDefault="00F615C5">
      <w:pPr>
        <w:sectPr w:rsidR="00F615C5" w:rsidSect="00F615C5">
          <w:headerReference w:type="even" r:id="rId6"/>
          <w:headerReference w:type="default" r:id="rId7"/>
          <w:footnotePr>
            <w:pos w:val="beneathText"/>
          </w:footnotePr>
          <w:type w:val="oddPage"/>
          <w:pgSz w:w="11907" w:h="16840" w:code="9"/>
          <w:pgMar w:top="1701" w:right="851" w:bottom="1134" w:left="1985" w:header="720" w:footer="482" w:gutter="0"/>
          <w:cols w:space="720"/>
          <w:vAlign w:val="both"/>
          <w:docGrid w:linePitch="326"/>
        </w:sectPr>
      </w:pPr>
    </w:p>
    <w:p w14:paraId="1C4C4540" w14:textId="5E1F37CA" w:rsidR="00432F8E" w:rsidRDefault="00432F8E"/>
    <w:sectPr w:rsidR="00432F8E" w:rsidSect="00F615C5">
      <w:headerReference w:type="even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1251D1" w14:textId="77777777" w:rsidR="00132C5C" w:rsidRDefault="00132C5C">
      <w:r>
        <w:separator/>
      </w:r>
    </w:p>
  </w:endnote>
  <w:endnote w:type="continuationSeparator" w:id="0">
    <w:p w14:paraId="4B3E49E5" w14:textId="77777777" w:rsidR="00132C5C" w:rsidRDefault="00132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09714E" w14:textId="77777777" w:rsidR="00132C5C" w:rsidRDefault="00132C5C">
      <w:r>
        <w:rPr>
          <w:b/>
        </w:rPr>
        <w:t>_______________</w:t>
      </w:r>
    </w:p>
  </w:footnote>
  <w:footnote w:type="continuationSeparator" w:id="0">
    <w:p w14:paraId="03E3046E" w14:textId="77777777" w:rsidR="00132C5C" w:rsidRDefault="00132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F615C5" w14:paraId="5149070F" w14:textId="77777777" w:rsidTr="00F615C5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56A3C8D" w14:textId="77777777" w:rsidR="00F615C5" w:rsidRPr="00733FED" w:rsidRDefault="00F615C5" w:rsidP="00F615C5">
          <w:pPr>
            <w:pStyle w:val="HeaderRegProc"/>
            <w:rPr>
              <w:lang w:eastAsia="zh-CN"/>
            </w:rPr>
          </w:pPr>
          <w:r>
            <w:t>B</w:t>
          </w:r>
          <w:r>
            <w:rPr>
              <w:rFonts w:hint="eastAsia"/>
              <w:lang w:eastAsia="zh-CN"/>
            </w:rPr>
            <w:t xml:space="preserve"> </w:t>
          </w:r>
          <w:r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7A1A6B1" w14:textId="77777777" w:rsidR="00F615C5" w:rsidRDefault="00F615C5" w:rsidP="00F615C5">
          <w:pPr>
            <w:pStyle w:val="HeaderRegProc"/>
            <w:rPr>
              <w:lang w:val="fr-FR" w:eastAsia="zh-CN"/>
            </w:rPr>
          </w:pPr>
          <w:r>
            <w:rPr>
              <w:lang w:val="fr-CH"/>
            </w:rPr>
            <w:t>B</w:t>
          </w:r>
          <w:r>
            <w:rPr>
              <w:rFonts w:hint="eastAsia"/>
              <w:lang w:eastAsia="zh-CN"/>
            </w:rPr>
            <w:t>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F84BA5B" w14:textId="77777777" w:rsidR="00F615C5" w:rsidRDefault="00F615C5" w:rsidP="00F615C5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FR" w:eastAsia="zh-CN"/>
            </w:rPr>
            <w:t>第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  <w:lang w:val="fr-CH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  <w:lang w:val="fr-CH"/>
            </w:rPr>
            <w:t>1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  <w:rFonts w:hint="eastAsia"/>
              <w:lang w:eastAsia="zh-CN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1EDF7D1" w14:textId="77777777" w:rsidR="00F615C5" w:rsidRPr="008412A1" w:rsidRDefault="00F615C5" w:rsidP="00F615C5">
          <w:pPr>
            <w:pStyle w:val="HeaderRegProc"/>
            <w:rPr>
              <w:lang w:val="en-US" w:eastAsia="zh-CN"/>
            </w:rPr>
          </w:pPr>
          <w:r>
            <w:rPr>
              <w:rFonts w:hint="eastAsia"/>
              <w:lang w:val="fr-CH" w:eastAsia="zh-CN"/>
            </w:rPr>
            <w:t>修订</w:t>
          </w:r>
          <w:r>
            <w:rPr>
              <w:lang w:val="en-US" w:eastAsia="zh-CN"/>
            </w:rPr>
            <w:t xml:space="preserve"> -</w:t>
          </w:r>
        </w:p>
      </w:tc>
    </w:tr>
  </w:tbl>
  <w:p w14:paraId="3443340B" w14:textId="77777777" w:rsidR="00F615C5" w:rsidRDefault="00F615C5" w:rsidP="00F615C5">
    <w:pPr>
      <w:pStyle w:val="Head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F615C5" w14:paraId="0A457430" w14:textId="77777777" w:rsidTr="00FB429B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4460A1E" w14:textId="77777777" w:rsidR="00F615C5" w:rsidRPr="00733FED" w:rsidRDefault="00F615C5" w:rsidP="00F615C5">
          <w:pPr>
            <w:pStyle w:val="HeaderRegProc"/>
            <w:rPr>
              <w:lang w:eastAsia="zh-CN"/>
            </w:rPr>
          </w:pPr>
          <w:r>
            <w:t>B</w:t>
          </w:r>
          <w:r>
            <w:rPr>
              <w:rFonts w:hint="eastAsia"/>
              <w:lang w:eastAsia="zh-CN"/>
            </w:rPr>
            <w:t xml:space="preserve"> </w:t>
          </w:r>
          <w:r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FEED06" w14:textId="77777777" w:rsidR="00F615C5" w:rsidRDefault="00F615C5" w:rsidP="00F615C5">
          <w:pPr>
            <w:pStyle w:val="HeaderRegProc"/>
            <w:rPr>
              <w:lang w:val="fr-FR" w:eastAsia="zh-CN"/>
            </w:rPr>
          </w:pPr>
          <w:r>
            <w:rPr>
              <w:lang w:val="fr-CH"/>
            </w:rPr>
            <w:t>B</w:t>
          </w:r>
          <w:r>
            <w:rPr>
              <w:rFonts w:hint="eastAsia"/>
              <w:lang w:eastAsia="zh-CN"/>
            </w:rPr>
            <w:t>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7D7EE00" w14:textId="77777777" w:rsidR="00F615C5" w:rsidRDefault="00F615C5" w:rsidP="00F615C5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FR" w:eastAsia="zh-CN"/>
            </w:rPr>
            <w:t>第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  <w:lang w:val="fr-CH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  <w:lang w:val="fr-CH"/>
            </w:rPr>
            <w:t>1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  <w:rFonts w:hint="eastAsia"/>
              <w:lang w:eastAsia="zh-CN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1D24247" w14:textId="77777777" w:rsidR="00F615C5" w:rsidRPr="008412A1" w:rsidRDefault="00F615C5" w:rsidP="00F615C5">
          <w:pPr>
            <w:pStyle w:val="HeaderRegProc"/>
            <w:rPr>
              <w:lang w:val="en-US" w:eastAsia="zh-CN"/>
            </w:rPr>
          </w:pPr>
          <w:r>
            <w:rPr>
              <w:rFonts w:hint="eastAsia"/>
              <w:lang w:val="fr-CH" w:eastAsia="zh-CN"/>
            </w:rPr>
            <w:t>修订</w:t>
          </w:r>
          <w:r>
            <w:rPr>
              <w:lang w:val="en-US" w:eastAsia="zh-CN"/>
            </w:rPr>
            <w:t xml:space="preserve"> -</w:t>
          </w:r>
        </w:p>
      </w:tc>
    </w:tr>
  </w:tbl>
  <w:p w14:paraId="41C53D8B" w14:textId="77777777" w:rsidR="00E84E39" w:rsidRDefault="00E84E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FC7FC" w14:textId="77777777" w:rsidR="00F615C5" w:rsidRDefault="00F615C5" w:rsidP="00F615C5">
    <w:pPr>
      <w:pStyle w:val="Header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2F8E"/>
    <w:rsid w:val="00132C5C"/>
    <w:rsid w:val="003B1F38"/>
    <w:rsid w:val="00432F8E"/>
    <w:rsid w:val="00733FED"/>
    <w:rsid w:val="008412A1"/>
    <w:rsid w:val="00E84E39"/>
    <w:rsid w:val="00EE505E"/>
    <w:rsid w:val="00F61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80F78A"/>
  <w15:docId w15:val="{0812F97A-7665-4C74-B55D-653292157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aliases w:val="3,Titre 3,1,h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aliases w:val="pie de página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paragraph" w:customStyle="1" w:styleId="Headingi0">
    <w:name w:val="Heading_i"/>
    <w:basedOn w:val="Heading3"/>
    <w:next w:val="Normal"/>
    <w:pPr>
      <w:tabs>
        <w:tab w:val="clear" w:pos="1134"/>
        <w:tab w:val="clear" w:pos="1871"/>
        <w:tab w:val="left" w:pos="794"/>
        <w:tab w:val="left" w:pos="1191"/>
        <w:tab w:val="left" w:pos="1588"/>
        <w:tab w:val="left" w:pos="1985"/>
      </w:tabs>
      <w:spacing w:before="160"/>
      <w:ind w:left="0" w:firstLine="0"/>
      <w:jc w:val="left"/>
    </w:pPr>
    <w:rPr>
      <w:b w:val="0"/>
      <w:i/>
    </w:rPr>
  </w:style>
  <w:style w:type="character" w:customStyle="1" w:styleId="Appref0">
    <w:name w:val="App_ref"/>
    <w:basedOn w:val="DefaultParagraphFont"/>
  </w:style>
  <w:style w:type="paragraph" w:customStyle="1" w:styleId="Head0">
    <w:name w:val="Head"/>
    <w:basedOn w:val="Normal"/>
    <w:pPr>
      <w:tabs>
        <w:tab w:val="clear" w:pos="1134"/>
        <w:tab w:val="clear" w:pos="1871"/>
        <w:tab w:val="clear" w:pos="2268"/>
        <w:tab w:val="left" w:pos="6663"/>
      </w:tabs>
      <w:overflowPunct/>
      <w:autoSpaceDE/>
      <w:autoSpaceDN/>
      <w:adjustRightInd/>
      <w:spacing w:before="0"/>
      <w:jc w:val="left"/>
      <w:textAlignment w:val="auto"/>
    </w:pPr>
  </w:style>
  <w:style w:type="paragraph" w:customStyle="1" w:styleId="1">
    <w:name w:val="正文1"/>
    <w:basedOn w:val="Normalaftertitle"/>
    <w:rsid w:val="00733FED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</TotalTime>
  <Pages>2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Edition 2005  Partie B - SECB1 B1 du RR</vt:lpstr>
    </vt:vector>
  </TitlesOfParts>
  <Manager>CP   3342  /  CI</Manager>
  <Company>ITU</Company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Edition 2005  Partie B - SECB1 B1 du RR</dc:title>
  <dc:subject>Template</dc:subject>
  <dc:creator>Composition des Publications</dc:creator>
  <cp:keywords>FOLIOS:  1  - 2 (bl)</cp:keywords>
  <dc:description>Saisie  formatage  MEP      11.05.2005  / CI_x000d_
Corr.                                  18.05.2005  /  CI _x000d_
2e Corr.                               _x000d_
BAT_x000d_
ULT.</dc:description>
  <cp:lastModifiedBy>Liu, Sanping</cp:lastModifiedBy>
  <cp:revision>3</cp:revision>
  <cp:lastPrinted>2005-05-11T16:34:00Z</cp:lastPrinted>
  <dcterms:created xsi:type="dcterms:W3CDTF">2012-09-06T14:42:00Z</dcterms:created>
  <dcterms:modified xsi:type="dcterms:W3CDTF">2020-12-22T09:20:00Z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