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DD72F" w14:textId="6E0B1837"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JOUR  des</w:t>
      </w:r>
    </w:p>
    <w:p w14:paraId="3DA4F19A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14:paraId="7BD57E61" w14:textId="77777777"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14:paraId="485E3C7C" w14:textId="77777777"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proofErr w:type="gramStart"/>
      <w:r w:rsidRPr="00385A83">
        <w:t>approuvées</w:t>
      </w:r>
      <w:proofErr w:type="gramEnd"/>
      <w:r w:rsidRPr="00385A83">
        <w:t xml:space="preserve"> par le Comité du Règlement des radiocommunications</w:t>
      </w:r>
      <w:r w:rsidR="00735564">
        <w:t>*</w:t>
      </w:r>
    </w:p>
    <w:p w14:paraId="62433497" w14:textId="77777777" w:rsidR="0080466E" w:rsidRDefault="0080466E" w:rsidP="0080466E">
      <w:pPr>
        <w:pStyle w:val="Index1"/>
        <w:spacing w:before="0"/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14:paraId="6B71EE2B" w14:textId="77777777" w:rsidTr="00BA562F">
        <w:trPr>
          <w:tblHeader/>
          <w:jc w:val="center"/>
        </w:trPr>
        <w:tc>
          <w:tcPr>
            <w:tcW w:w="1472" w:type="dxa"/>
          </w:tcPr>
          <w:p w14:paraId="4745730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14:paraId="4E59A14A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14:paraId="5F8D690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14:paraId="4F020C07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14:paraId="1C943905" w14:textId="77777777" w:rsidR="009A3278" w:rsidRPr="00735564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14:paraId="7D5C2B70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14:paraId="53FB517C" w14:textId="77777777"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14:paraId="2FCD1D2B" w14:textId="77777777" w:rsidTr="00BA562F">
        <w:trPr>
          <w:jc w:val="center"/>
        </w:trPr>
        <w:tc>
          <w:tcPr>
            <w:tcW w:w="1472" w:type="dxa"/>
          </w:tcPr>
          <w:p w14:paraId="0CCAC596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14:paraId="5A0AB693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14:paraId="680B103F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14:paraId="0B7B41D8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14:paraId="12999FBD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14:paraId="2A91C5D7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14:paraId="355F9B14" w14:textId="77777777"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14:paraId="1BE2A610" w14:textId="77777777" w:rsidTr="00BA562F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6AE4B85C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14:paraId="6381950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14:paraId="7D3F5E98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31CF5BE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90C2BB4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F55C47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14:paraId="09E1EFF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3BC0B68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6B284E8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14:paraId="0459404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6F029B82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14:paraId="5214B646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14:paraId="7FA17291" w14:textId="77777777" w:rsidR="009A3278" w:rsidRPr="00044074" w:rsidRDefault="00350B33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14:paraId="6FB52E64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14:paraId="14C1AD23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14:paraId="651BE676" w14:textId="77777777"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14:paraId="7A65396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1857D38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7C5B8570" w14:textId="77777777"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14:paraId="5E1B02E3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4D4A9934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1E43875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6B56AEC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777CE78E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0DCC20CF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B13602A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615D2996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14:paraId="4E1142EC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0741330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14:paraId="6B4E439D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3484DC37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6800FF52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14:paraId="094FE8B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599FC551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14:paraId="61619289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773F7100" w14:textId="77777777"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14:paraId="57DF0808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14:paraId="2243FEA3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14:paraId="258C83FD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14:paraId="1AB05369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14:paraId="797C9618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14:paraId="3B970457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14:paraId="2B8E4D8E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14:paraId="0D421329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14:paraId="3AE5C5D1" w14:textId="77777777"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14:paraId="4D18DEF3" w14:textId="77777777" w:rsidTr="00BA562F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6109840F" w14:textId="77777777"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451C21E5" w14:textId="77777777"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14:paraId="634D1DFD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14:paraId="20845DE9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14:paraId="111375CF" w14:textId="77777777" w:rsidR="00350B33" w:rsidRPr="005E406D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329B4896" w14:textId="77777777"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14:paraId="0A3C79CA" w14:textId="77777777" w:rsidR="00350B33" w:rsidRPr="00F879D2" w:rsidRDefault="00350B33" w:rsidP="008A2EC5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1(rév.2) - 2(rév.2)</w:t>
            </w:r>
          </w:p>
        </w:tc>
      </w:tr>
      <w:tr w:rsidR="0027043F" w:rsidRPr="00606866" w14:paraId="58AF5A04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E2DDC54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27043F">
              <w:rPr>
                <w:sz w:val="20"/>
                <w:lang w:val="fr-CH"/>
              </w:rPr>
              <w:t>3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CR/442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06A6A5E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Mars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14:paraId="1D7F688D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A3</w:t>
            </w:r>
          </w:p>
        </w:tc>
        <w:tc>
          <w:tcPr>
            <w:tcW w:w="1417" w:type="dxa"/>
            <w:vAlign w:val="center"/>
          </w:tcPr>
          <w:p w14:paraId="3BDA98E1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GE75</w:t>
            </w:r>
          </w:p>
        </w:tc>
        <w:tc>
          <w:tcPr>
            <w:tcW w:w="1418" w:type="dxa"/>
            <w:vAlign w:val="center"/>
          </w:tcPr>
          <w:p w14:paraId="4C27B74B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</w:p>
        </w:tc>
        <w:tc>
          <w:tcPr>
            <w:tcW w:w="992" w:type="dxa"/>
            <w:vAlign w:val="center"/>
          </w:tcPr>
          <w:p w14:paraId="2AAFA3FF" w14:textId="77777777"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</w:p>
        </w:tc>
        <w:tc>
          <w:tcPr>
            <w:tcW w:w="1865" w:type="dxa"/>
            <w:vAlign w:val="center"/>
          </w:tcPr>
          <w:p w14:paraId="2F3328C2" w14:textId="77777777" w:rsidR="00674530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4(rév.3)</w:t>
            </w:r>
          </w:p>
        </w:tc>
      </w:tr>
      <w:tr w:rsidR="00674530" w:rsidRPr="00606866" w14:paraId="7802B63F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A1D267D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fr-CH"/>
              </w:rPr>
              <w:t xml:space="preserve">Voir </w:t>
            </w:r>
            <w:r>
              <w:rPr>
                <w:sz w:val="20"/>
                <w:lang w:val="en-US"/>
              </w:rPr>
              <w:t>CR/446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B5A7DDA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120" w:type="dxa"/>
          </w:tcPr>
          <w:p w14:paraId="499AD203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5377914F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2D0E63D5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14:paraId="1C18BDF2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7C3B9F0A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16513055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14:paraId="43B7DD5C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7FB3D9E6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14:paraId="31BB57B3" w14:textId="60EB3DD1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</w:t>
            </w:r>
            <w:r w:rsidR="000D7BA6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4</w:t>
            </w:r>
          </w:p>
        </w:tc>
        <w:tc>
          <w:tcPr>
            <w:tcW w:w="992" w:type="dxa"/>
          </w:tcPr>
          <w:p w14:paraId="7B202D57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1C784F1B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E7F72E2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0A672B29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8(rév.4)</w:t>
            </w:r>
            <w:r>
              <w:rPr>
                <w:sz w:val="20"/>
                <w:lang w:val="en-US"/>
              </w:rPr>
              <w:br/>
              <w:t>10(rév.4)</w:t>
            </w:r>
          </w:p>
          <w:p w14:paraId="32EF7C51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2(rév.4)</w:t>
            </w:r>
          </w:p>
          <w:p w14:paraId="288100A6" w14:textId="77777777"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1(rév.4)</w:t>
            </w:r>
          </w:p>
        </w:tc>
      </w:tr>
      <w:tr w:rsidR="00DA16FE" w:rsidRPr="00606866" w14:paraId="69F8E083" w14:textId="77777777" w:rsidTr="00BA562F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1B1675D7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CR/451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7B382C3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Octobre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14:paraId="4CAC3B85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A1</w:t>
            </w:r>
          </w:p>
        </w:tc>
        <w:tc>
          <w:tcPr>
            <w:tcW w:w="1417" w:type="dxa"/>
            <w:vAlign w:val="center"/>
          </w:tcPr>
          <w:p w14:paraId="06743E81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AR05</w:t>
            </w:r>
          </w:p>
        </w:tc>
        <w:tc>
          <w:tcPr>
            <w:tcW w:w="1418" w:type="dxa"/>
            <w:vAlign w:val="center"/>
          </w:tcPr>
          <w:p w14:paraId="348E7E88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5.458</w:t>
            </w:r>
          </w:p>
        </w:tc>
        <w:tc>
          <w:tcPr>
            <w:tcW w:w="992" w:type="dxa"/>
            <w:vAlign w:val="center"/>
          </w:tcPr>
          <w:p w14:paraId="5998EC90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</w:t>
            </w:r>
          </w:p>
        </w:tc>
        <w:tc>
          <w:tcPr>
            <w:tcW w:w="1865" w:type="dxa"/>
            <w:vAlign w:val="center"/>
          </w:tcPr>
          <w:p w14:paraId="5AB84340" w14:textId="77777777"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19(rév.5)</w:t>
            </w:r>
          </w:p>
        </w:tc>
      </w:tr>
    </w:tbl>
    <w:p w14:paraId="1429181A" w14:textId="35D84F93" w:rsidR="00491654" w:rsidRDefault="00491654">
      <w:r>
        <w:br w:type="page"/>
      </w:r>
    </w:p>
    <w:p w14:paraId="46718914" w14:textId="77777777" w:rsidR="00491654" w:rsidRPr="00B00E0B" w:rsidRDefault="00491654" w:rsidP="00542EEA">
      <w:pPr>
        <w:spacing w:before="0"/>
        <w:rPr>
          <w:sz w:val="10"/>
          <w:szCs w:val="10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5"/>
        <w:gridCol w:w="910"/>
        <w:gridCol w:w="1400"/>
        <w:gridCol w:w="1189"/>
        <w:gridCol w:w="1596"/>
        <w:gridCol w:w="1721"/>
      </w:tblGrid>
      <w:tr w:rsidR="00491654" w:rsidRPr="001A6373" w14:paraId="7BDB6B6F" w14:textId="77777777" w:rsidTr="00C54503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71405F43" w14:textId="5F7E4DF5" w:rsidR="00491654" w:rsidRPr="00406667" w:rsidRDefault="00491654" w:rsidP="00542EEA">
            <w:pPr>
              <w:spacing w:before="4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b/>
                <w:bCs/>
                <w:sz w:val="18"/>
                <w:szCs w:val="18"/>
                <w:lang w:val="en-US"/>
              </w:rPr>
              <w:t>Révision</w:t>
            </w:r>
            <w:r w:rsidRPr="00406667">
              <w:rPr>
                <w:b/>
                <w:bCs/>
                <w:sz w:val="18"/>
                <w:szCs w:val="18"/>
                <w:lang w:val="en-US"/>
              </w:rPr>
              <w:br/>
              <w:t>(Circulaire N</w:t>
            </w:r>
            <w:r w:rsidRPr="00406667">
              <w:rPr>
                <w:rFonts w:ascii="Times New Roman Bold" w:hAnsi="Times New Roman Bold" w:cs="Times New Roman Bold"/>
                <w:b/>
                <w:bCs/>
                <w:sz w:val="18"/>
                <w:szCs w:val="18"/>
                <w:vertAlign w:val="superscript"/>
                <w:lang w:val="en-US"/>
              </w:rPr>
              <w:t>o</w:t>
            </w:r>
            <w:r w:rsidRPr="00406667">
              <w:rPr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D937CE8" w14:textId="48FC9148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406667">
              <w:rPr>
                <w:b/>
                <w:bCs/>
                <w:sz w:val="18"/>
                <w:szCs w:val="18"/>
                <w:lang w:val="en-US"/>
              </w:rPr>
              <w:t>Date</w:t>
            </w:r>
          </w:p>
        </w:tc>
        <w:tc>
          <w:tcPr>
            <w:tcW w:w="910" w:type="dxa"/>
          </w:tcPr>
          <w:p w14:paraId="2E2BBBF4" w14:textId="110BC48D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406667">
              <w:rPr>
                <w:b/>
                <w:bCs/>
                <w:sz w:val="18"/>
                <w:szCs w:val="18"/>
                <w:lang w:val="en-US"/>
              </w:rPr>
              <w:t>Partie</w:t>
            </w:r>
          </w:p>
        </w:tc>
        <w:tc>
          <w:tcPr>
            <w:tcW w:w="1400" w:type="dxa"/>
          </w:tcPr>
          <w:p w14:paraId="5ED65A27" w14:textId="158A52A7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406667">
              <w:rPr>
                <w:b/>
                <w:bCs/>
                <w:sz w:val="18"/>
                <w:szCs w:val="18"/>
                <w:lang w:val="en-US"/>
              </w:rPr>
              <w:t>AR/AP</w:t>
            </w:r>
          </w:p>
        </w:tc>
        <w:tc>
          <w:tcPr>
            <w:tcW w:w="1189" w:type="dxa"/>
          </w:tcPr>
          <w:p w14:paraId="604D7431" w14:textId="3C57A267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fr-CH"/>
              </w:rPr>
            </w:pPr>
            <w:r w:rsidRPr="00406667">
              <w:rPr>
                <w:b/>
                <w:bCs/>
                <w:sz w:val="18"/>
                <w:szCs w:val="18"/>
              </w:rPr>
              <w:t>Ν° du RP ou autre référence</w:t>
            </w:r>
          </w:p>
        </w:tc>
        <w:tc>
          <w:tcPr>
            <w:tcW w:w="1596" w:type="dxa"/>
          </w:tcPr>
          <w:p w14:paraId="166F5678" w14:textId="0D930970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fr-CH"/>
              </w:rPr>
            </w:pPr>
            <w:r w:rsidRPr="00406667">
              <w:rPr>
                <w:b/>
                <w:bCs/>
                <w:sz w:val="18"/>
                <w:szCs w:val="18"/>
                <w:lang w:val="en-US"/>
              </w:rPr>
              <w:t>Pages à enlever</w:t>
            </w:r>
          </w:p>
        </w:tc>
        <w:tc>
          <w:tcPr>
            <w:tcW w:w="1721" w:type="dxa"/>
          </w:tcPr>
          <w:p w14:paraId="4854E4D4" w14:textId="4618B67B" w:rsidR="00491654" w:rsidRPr="00406667" w:rsidRDefault="00491654" w:rsidP="00542EEA">
            <w:pPr>
              <w:spacing w:before="40" w:after="40"/>
              <w:jc w:val="center"/>
              <w:rPr>
                <w:b/>
                <w:bCs/>
                <w:sz w:val="18"/>
                <w:szCs w:val="18"/>
                <w:lang w:val="fr-CH"/>
              </w:rPr>
            </w:pPr>
            <w:r w:rsidRPr="00406667">
              <w:rPr>
                <w:b/>
                <w:bCs/>
                <w:sz w:val="18"/>
                <w:szCs w:val="18"/>
                <w:lang w:val="fr-CH"/>
              </w:rPr>
              <w:t xml:space="preserve">Pages à </w:t>
            </w:r>
            <w:r w:rsidRPr="00406667">
              <w:rPr>
                <w:b/>
                <w:bCs/>
                <w:sz w:val="18"/>
                <w:szCs w:val="18"/>
                <w:lang w:val="fr-CH"/>
              </w:rPr>
              <w:br/>
              <w:t>insérer</w:t>
            </w:r>
          </w:p>
        </w:tc>
      </w:tr>
      <w:tr w:rsidR="00491654" w:rsidRPr="001A6373" w14:paraId="5AF1612B" w14:textId="77777777" w:rsidTr="00C54503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309D5D0F" w14:textId="0B2E62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6</w:t>
            </w:r>
            <w:r w:rsidRPr="00406667">
              <w:rPr>
                <w:sz w:val="18"/>
                <w:szCs w:val="18"/>
                <w:lang w:val="en-US"/>
              </w:rPr>
              <w:br/>
              <w:t>Voir CR/465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2007CCDC" w14:textId="7DDD876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Juillet</w:t>
            </w:r>
            <w:r w:rsidRPr="00406667">
              <w:rPr>
                <w:sz w:val="18"/>
                <w:szCs w:val="18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664AE78A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62A18E3E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6ADADD0D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695F3794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04E40C59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  <w:r w:rsidRPr="00406667">
              <w:rPr>
                <w:sz w:val="18"/>
                <w:szCs w:val="18"/>
                <w:lang w:val="en-US"/>
              </w:rPr>
              <w:br/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3BBA752B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7B2DCD5B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272C1AFD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62142A5C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3AA9EC14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23D2A13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6280A987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</w:tc>
        <w:tc>
          <w:tcPr>
            <w:tcW w:w="1400" w:type="dxa"/>
          </w:tcPr>
          <w:p w14:paraId="7CF4905B" w14:textId="04DB83F0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pacing w:val="-6"/>
                <w:sz w:val="18"/>
                <w:szCs w:val="18"/>
              </w:rPr>
              <w:t>Administration</w:t>
            </w:r>
            <w:r w:rsidRPr="00406667">
              <w:rPr>
                <w:sz w:val="18"/>
                <w:szCs w:val="18"/>
              </w:rPr>
              <w:t xml:space="preserve"> Notificatrice</w:t>
            </w:r>
          </w:p>
          <w:p w14:paraId="4D52FDFA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AR5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03E630AC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AR5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30E5E996" w14:textId="0303C91F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Recevabilité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7F3EF4A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AR9</w:t>
            </w:r>
            <w:r w:rsidRPr="00406667">
              <w:rPr>
                <w:sz w:val="18"/>
                <w:szCs w:val="18"/>
                <w:lang w:val="en-US"/>
              </w:rPr>
              <w:br/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2D3DCB92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AR9</w:t>
            </w:r>
          </w:p>
          <w:p w14:paraId="36B76C64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AR11</w:t>
            </w:r>
          </w:p>
          <w:p w14:paraId="35C615B1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AP30A</w:t>
            </w:r>
          </w:p>
          <w:p w14:paraId="0B3AE738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AP30A</w:t>
            </w:r>
          </w:p>
          <w:p w14:paraId="6DC5007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AP30B</w:t>
            </w:r>
          </w:p>
          <w:p w14:paraId="39B0E7F9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AP30B</w:t>
            </w:r>
          </w:p>
          <w:p w14:paraId="52BFFB38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AP30B</w:t>
            </w:r>
          </w:p>
        </w:tc>
        <w:tc>
          <w:tcPr>
            <w:tcW w:w="1189" w:type="dxa"/>
          </w:tcPr>
          <w:p w14:paraId="2A15834A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165A6F99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5.441B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2677FF86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5.510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64928155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637888EC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br/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2229A6EB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9.19</w:t>
            </w:r>
          </w:p>
          <w:p w14:paraId="32F54F67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11.31</w:t>
            </w:r>
          </w:p>
          <w:p w14:paraId="07F3E795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2A.1.1</w:t>
            </w:r>
          </w:p>
          <w:p w14:paraId="3307E558" w14:textId="4347653B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Annexe 4</w:t>
            </w:r>
          </w:p>
          <w:p w14:paraId="50F62CD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6.5</w:t>
            </w:r>
          </w:p>
          <w:p w14:paraId="0F2440EE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6.6</w:t>
            </w:r>
          </w:p>
          <w:p w14:paraId="7CDB9CBC" w14:textId="2503606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Annexe 4</w:t>
            </w:r>
          </w:p>
        </w:tc>
        <w:tc>
          <w:tcPr>
            <w:tcW w:w="1596" w:type="dxa"/>
          </w:tcPr>
          <w:p w14:paraId="1018D3E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-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23872036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17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11EB8DCA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25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14AB2D84" w14:textId="53D684DD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1(rév.2)</w:t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05FDDE19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7, 12, 14</w:t>
            </w:r>
            <w:r w:rsidRPr="00406667">
              <w:rPr>
                <w:sz w:val="18"/>
                <w:szCs w:val="18"/>
                <w:lang w:val="en-US"/>
              </w:rPr>
              <w:br/>
            </w: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773E20F2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18</w:t>
            </w:r>
          </w:p>
          <w:p w14:paraId="2582E923" w14:textId="7F30D9DE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8(rév.4)</w:t>
            </w:r>
          </w:p>
          <w:p w14:paraId="2A36BC0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</w:t>
            </w:r>
          </w:p>
          <w:p w14:paraId="10D944D9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18</w:t>
            </w:r>
          </w:p>
          <w:p w14:paraId="7A32F18D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2</w:t>
            </w:r>
          </w:p>
          <w:p w14:paraId="0F699B52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3</w:t>
            </w:r>
          </w:p>
          <w:p w14:paraId="61785E3F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721" w:type="dxa"/>
          </w:tcPr>
          <w:p w14:paraId="61C47F56" w14:textId="51719058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2(rév.6) – 8(rév.6)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4A55E806" w14:textId="0C3197B3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17(rév.6)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5CB30997" w14:textId="74C4E30B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25(rév.6)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5B83D6C5" w14:textId="02188C36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1(rév.6)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6BD33980" w14:textId="76DFB8D0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7(rév.6), 12(rév.6), 14(rév.6)</w:t>
            </w:r>
            <w:r w:rsidRPr="00406667">
              <w:rPr>
                <w:sz w:val="18"/>
                <w:szCs w:val="18"/>
                <w:lang w:val="fr-CH"/>
              </w:rPr>
              <w:br/>
            </w:r>
          </w:p>
          <w:p w14:paraId="2151DFF5" w14:textId="5003545D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18(rév.6)</w:t>
            </w:r>
          </w:p>
          <w:p w14:paraId="5D09889A" w14:textId="641FA4B9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8(rév.6)</w:t>
            </w:r>
          </w:p>
          <w:p w14:paraId="51CA6A8A" w14:textId="55897203" w:rsidR="00491654" w:rsidRPr="00F3071A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F3071A">
              <w:rPr>
                <w:sz w:val="18"/>
                <w:szCs w:val="18"/>
                <w:lang w:val="fr-CH"/>
              </w:rPr>
              <w:t>1(rév.6)</w:t>
            </w:r>
          </w:p>
          <w:p w14:paraId="5D660DDE" w14:textId="77777777" w:rsidR="00491654" w:rsidRPr="00F3071A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F3071A">
              <w:rPr>
                <w:sz w:val="18"/>
                <w:szCs w:val="18"/>
                <w:lang w:val="fr-CH"/>
              </w:rPr>
              <w:t>-</w:t>
            </w:r>
          </w:p>
          <w:p w14:paraId="2F2EE068" w14:textId="179E22EE" w:rsidR="00491654" w:rsidRPr="00F3071A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F3071A">
              <w:rPr>
                <w:sz w:val="18"/>
                <w:szCs w:val="18"/>
                <w:lang w:val="fr-CH"/>
              </w:rPr>
              <w:t>2(rév.6)</w:t>
            </w:r>
          </w:p>
          <w:p w14:paraId="3463B8B1" w14:textId="53827076" w:rsidR="00491654" w:rsidRPr="00F3071A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F3071A">
              <w:rPr>
                <w:sz w:val="18"/>
                <w:szCs w:val="18"/>
                <w:lang w:val="fr-CH"/>
              </w:rPr>
              <w:t>3(rév.6)</w:t>
            </w:r>
          </w:p>
          <w:p w14:paraId="70B14001" w14:textId="6468C383" w:rsidR="00491654" w:rsidRPr="00F3071A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F3071A">
              <w:rPr>
                <w:sz w:val="18"/>
                <w:szCs w:val="18"/>
                <w:lang w:val="fr-CH"/>
              </w:rPr>
              <w:t>9(rév.6)</w:t>
            </w:r>
            <w:r w:rsidR="00F3071A" w:rsidRPr="00F3071A">
              <w:rPr>
                <w:sz w:val="18"/>
                <w:szCs w:val="18"/>
                <w:lang w:val="fr-CH"/>
              </w:rPr>
              <w:t>-10(r</w:t>
            </w:r>
            <w:r w:rsidR="00F3071A">
              <w:rPr>
                <w:sz w:val="18"/>
                <w:szCs w:val="18"/>
                <w:lang w:val="fr-CH"/>
              </w:rPr>
              <w:t>év.6)</w:t>
            </w:r>
            <w:bookmarkStart w:id="0" w:name="_GoBack"/>
            <w:bookmarkEnd w:id="0"/>
          </w:p>
        </w:tc>
      </w:tr>
      <w:tr w:rsidR="00E11EE0" w:rsidRPr="00E11EE0" w14:paraId="34EA8721" w14:textId="77777777" w:rsidTr="00C54503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082B6CE9" w14:textId="77777777" w:rsidR="00E11EE0" w:rsidRPr="00F3071A" w:rsidRDefault="00E11EE0" w:rsidP="00E11EE0">
            <w:pPr>
              <w:spacing w:before="0"/>
              <w:jc w:val="center"/>
              <w:rPr>
                <w:sz w:val="16"/>
                <w:szCs w:val="16"/>
                <w:lang w:val="fr-C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04FDDB06" w14:textId="77777777" w:rsidR="00E11EE0" w:rsidRPr="00F3071A" w:rsidRDefault="00E11EE0" w:rsidP="00E11EE0">
            <w:pPr>
              <w:spacing w:before="0"/>
              <w:jc w:val="center"/>
              <w:rPr>
                <w:sz w:val="16"/>
                <w:szCs w:val="16"/>
                <w:lang w:val="fr-CH"/>
              </w:rPr>
            </w:pPr>
          </w:p>
        </w:tc>
        <w:tc>
          <w:tcPr>
            <w:tcW w:w="910" w:type="dxa"/>
          </w:tcPr>
          <w:p w14:paraId="19C82762" w14:textId="51BD3D68" w:rsidR="00E11EE0" w:rsidRPr="00E11EE0" w:rsidRDefault="00E11EE0" w:rsidP="00E11EE0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  <w:r w:rsidRPr="00E11EE0">
              <w:rPr>
                <w:sz w:val="16"/>
                <w:szCs w:val="16"/>
                <w:lang w:val="en-US"/>
              </w:rPr>
              <w:t>Table des matières</w:t>
            </w:r>
          </w:p>
        </w:tc>
        <w:tc>
          <w:tcPr>
            <w:tcW w:w="1400" w:type="dxa"/>
          </w:tcPr>
          <w:p w14:paraId="2E9BA8E7" w14:textId="77777777" w:rsidR="00E11EE0" w:rsidRPr="00E11EE0" w:rsidRDefault="00E11EE0" w:rsidP="00E11EE0">
            <w:pPr>
              <w:spacing w:before="0"/>
              <w:jc w:val="center"/>
              <w:rPr>
                <w:sz w:val="16"/>
                <w:szCs w:val="16"/>
                <w:lang w:val="fr-CH"/>
              </w:rPr>
            </w:pPr>
          </w:p>
        </w:tc>
        <w:tc>
          <w:tcPr>
            <w:tcW w:w="1189" w:type="dxa"/>
          </w:tcPr>
          <w:p w14:paraId="24AB78A4" w14:textId="77777777" w:rsidR="00E11EE0" w:rsidRPr="00E11EE0" w:rsidRDefault="00E11EE0" w:rsidP="00E11EE0">
            <w:pPr>
              <w:spacing w:before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596" w:type="dxa"/>
          </w:tcPr>
          <w:p w14:paraId="613FF36F" w14:textId="63E9AAE7" w:rsidR="00E11EE0" w:rsidRPr="00E11EE0" w:rsidRDefault="00E11EE0" w:rsidP="00E11EE0">
            <w:pPr>
              <w:spacing w:before="0"/>
              <w:jc w:val="center"/>
              <w:rPr>
                <w:sz w:val="16"/>
                <w:szCs w:val="16"/>
                <w:lang w:val="fr-CH"/>
              </w:rPr>
            </w:pPr>
            <w:r w:rsidRPr="00E11EE0">
              <w:rPr>
                <w:sz w:val="16"/>
                <w:szCs w:val="16"/>
                <w:lang w:val="fr-CH"/>
              </w:rPr>
              <w:t>1</w:t>
            </w:r>
          </w:p>
        </w:tc>
        <w:tc>
          <w:tcPr>
            <w:tcW w:w="1721" w:type="dxa"/>
          </w:tcPr>
          <w:p w14:paraId="6D6ACA94" w14:textId="658BEF17" w:rsidR="00E11EE0" w:rsidRPr="00E11EE0" w:rsidRDefault="00E11EE0" w:rsidP="00E11EE0">
            <w:pPr>
              <w:spacing w:before="0"/>
              <w:jc w:val="center"/>
              <w:rPr>
                <w:sz w:val="16"/>
                <w:szCs w:val="16"/>
                <w:lang w:val="fr-CH"/>
              </w:rPr>
            </w:pPr>
            <w:r w:rsidRPr="00E11EE0">
              <w:rPr>
                <w:sz w:val="16"/>
                <w:szCs w:val="16"/>
                <w:lang w:val="fr-CH"/>
              </w:rPr>
              <w:t>1(rév.6)</w:t>
            </w:r>
          </w:p>
        </w:tc>
      </w:tr>
      <w:tr w:rsidR="00491654" w:rsidRPr="00491654" w14:paraId="673C5F4F" w14:textId="77777777" w:rsidTr="00C54503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7929A3BB" w14:textId="7C29D909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7</w:t>
            </w:r>
            <w:r w:rsidRPr="00406667">
              <w:rPr>
                <w:sz w:val="18"/>
                <w:szCs w:val="18"/>
                <w:lang w:val="en-US"/>
              </w:rPr>
              <w:br/>
              <w:t>Voir CR/471</w:t>
            </w:r>
          </w:p>
        </w:tc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14:paraId="4D7B3977" w14:textId="5690ACAD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Novembre</w:t>
            </w:r>
            <w:r w:rsidRPr="00406667">
              <w:rPr>
                <w:sz w:val="18"/>
                <w:szCs w:val="18"/>
                <w:lang w:val="en-US"/>
              </w:rPr>
              <w:br/>
              <w:t>2020</w:t>
            </w:r>
          </w:p>
        </w:tc>
        <w:tc>
          <w:tcPr>
            <w:tcW w:w="910" w:type="dxa"/>
          </w:tcPr>
          <w:p w14:paraId="6FA94C4E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A1</w:t>
            </w:r>
          </w:p>
          <w:p w14:paraId="4CE13D41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77F7B642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75180566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35940AF9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0B75C21C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3FA462DF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br/>
            </w:r>
          </w:p>
          <w:p w14:paraId="2071CF6B" w14:textId="3EC1EB5F" w:rsidR="00542EEA" w:rsidRPr="00406667" w:rsidRDefault="00406667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br/>
            </w:r>
            <w:r w:rsidR="00B00E0B">
              <w:rPr>
                <w:sz w:val="18"/>
                <w:szCs w:val="18"/>
                <w:lang w:val="en-US"/>
              </w:rPr>
              <w:br/>
            </w:r>
            <w:r w:rsidR="00B00E0B">
              <w:rPr>
                <w:sz w:val="18"/>
                <w:szCs w:val="18"/>
                <w:lang w:val="en-US"/>
              </w:rPr>
              <w:br/>
            </w:r>
          </w:p>
          <w:p w14:paraId="492EFD82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CC65C17" w14:textId="5A70A1A5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2DF61A5F" w14:textId="1DC5AAC8" w:rsidR="00406667" w:rsidRPr="00406667" w:rsidRDefault="00406667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br/>
            </w:r>
            <w:r w:rsidR="00B00E0B">
              <w:rPr>
                <w:sz w:val="18"/>
                <w:szCs w:val="18"/>
                <w:lang w:val="en-US"/>
              </w:rPr>
              <w:br/>
            </w:r>
          </w:p>
          <w:p w14:paraId="6B0341BB" w14:textId="7510D189" w:rsidR="00542EEA" w:rsidRPr="00406667" w:rsidRDefault="00B00E0B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br/>
            </w:r>
          </w:p>
          <w:p w14:paraId="220F2FFD" w14:textId="50C7A6A9" w:rsidR="00491654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B</w:t>
            </w:r>
          </w:p>
        </w:tc>
        <w:tc>
          <w:tcPr>
            <w:tcW w:w="1400" w:type="dxa"/>
          </w:tcPr>
          <w:p w14:paraId="1818BB2F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t>AR9</w:t>
            </w:r>
          </w:p>
          <w:p w14:paraId="07D1BF3D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14A22D60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2CB387C7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7E6CB734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2BBD44E5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t>AR11</w:t>
            </w:r>
          </w:p>
          <w:p w14:paraId="1708DA8A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br/>
            </w:r>
          </w:p>
          <w:p w14:paraId="49B48F56" w14:textId="5F5588EA" w:rsidR="00406667" w:rsidRPr="00B00E0B" w:rsidRDefault="00B00E0B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br/>
            </w:r>
            <w:r>
              <w:rPr>
                <w:sz w:val="18"/>
                <w:szCs w:val="18"/>
                <w:lang w:val="fr-CH"/>
              </w:rPr>
              <w:br/>
            </w:r>
            <w:r>
              <w:rPr>
                <w:sz w:val="18"/>
                <w:szCs w:val="18"/>
                <w:lang w:val="fr-CH"/>
              </w:rPr>
              <w:br/>
            </w:r>
            <w:r w:rsidR="00406667" w:rsidRPr="00B00E0B">
              <w:rPr>
                <w:sz w:val="18"/>
                <w:szCs w:val="18"/>
                <w:lang w:val="fr-CH"/>
              </w:rPr>
              <w:br/>
              <w:t>AR13</w:t>
            </w:r>
            <w:r w:rsidR="00406667" w:rsidRPr="00B00E0B">
              <w:rPr>
                <w:sz w:val="18"/>
                <w:szCs w:val="18"/>
                <w:vertAlign w:val="superscript"/>
                <w:lang w:val="fr-CH"/>
              </w:rPr>
              <w:t>6</w:t>
            </w:r>
          </w:p>
          <w:p w14:paraId="2EEBC0B7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t>AP30</w:t>
            </w:r>
          </w:p>
          <w:p w14:paraId="254D0A98" w14:textId="77777777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t>AP30B</w:t>
            </w:r>
          </w:p>
          <w:p w14:paraId="179C2218" w14:textId="43357686" w:rsidR="00406667" w:rsidRPr="00B00E0B" w:rsidRDefault="00B00E0B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br/>
            </w:r>
            <w:r w:rsidR="00406667" w:rsidRPr="00B00E0B">
              <w:rPr>
                <w:sz w:val="18"/>
                <w:szCs w:val="18"/>
                <w:lang w:val="fr-CH"/>
              </w:rPr>
              <w:br/>
              <w:t>Rés.170</w:t>
            </w:r>
            <w:r w:rsidR="00406667" w:rsidRPr="00B00E0B">
              <w:rPr>
                <w:sz w:val="18"/>
                <w:szCs w:val="18"/>
                <w:vertAlign w:val="superscript"/>
                <w:lang w:val="fr-CH"/>
              </w:rPr>
              <w:t>6</w:t>
            </w:r>
          </w:p>
          <w:p w14:paraId="5BD4A106" w14:textId="0223BBF9" w:rsidR="00406667" w:rsidRPr="00B00E0B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B00E0B">
              <w:rPr>
                <w:sz w:val="18"/>
                <w:szCs w:val="18"/>
                <w:lang w:val="fr-CH"/>
              </w:rPr>
              <w:t>Rés.750</w:t>
            </w:r>
            <w:r w:rsidRPr="00B00E0B">
              <w:rPr>
                <w:sz w:val="18"/>
                <w:szCs w:val="18"/>
                <w:vertAlign w:val="superscript"/>
                <w:lang w:val="fr-CH"/>
              </w:rPr>
              <w:t>6</w:t>
            </w:r>
          </w:p>
          <w:p w14:paraId="1912CA17" w14:textId="2ED169AD" w:rsidR="00491654" w:rsidRPr="00406667" w:rsidRDefault="00406667" w:rsidP="00406667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B6</w:t>
            </w:r>
            <w:r w:rsidRPr="00406667">
              <w:rPr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1189" w:type="dxa"/>
          </w:tcPr>
          <w:p w14:paraId="62B704E0" w14:textId="056E4AA9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406667">
              <w:rPr>
                <w:sz w:val="18"/>
                <w:szCs w:val="18"/>
                <w:lang w:val="en-GB"/>
              </w:rPr>
              <w:t>9.11.A</w:t>
            </w:r>
            <w:r w:rsidR="00406667" w:rsidRPr="0040666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2242DE05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406667">
              <w:rPr>
                <w:sz w:val="18"/>
                <w:szCs w:val="18"/>
                <w:lang w:val="en-GB"/>
              </w:rPr>
              <w:t>9.21</w:t>
            </w:r>
          </w:p>
          <w:p w14:paraId="7A4C202F" w14:textId="7332DBE8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406667">
              <w:rPr>
                <w:sz w:val="18"/>
                <w:szCs w:val="18"/>
                <w:lang w:val="en-GB"/>
              </w:rPr>
              <w:t>9.52C</w:t>
            </w:r>
            <w:r w:rsidR="00406667" w:rsidRPr="0040666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557B9805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0183D5DB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39AFE476" w14:textId="012B3B10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406667">
              <w:rPr>
                <w:sz w:val="18"/>
                <w:szCs w:val="18"/>
                <w:lang w:val="en-GB"/>
              </w:rPr>
              <w:t>11.31</w:t>
            </w:r>
            <w:r w:rsidR="00406667" w:rsidRPr="00406667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5C4A44BA" w14:textId="77777777" w:rsidR="00B00E0B" w:rsidRPr="00B00E0B" w:rsidRDefault="00B00E0B" w:rsidP="00B00E0B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5A6FD8">
              <w:rPr>
                <w:sz w:val="18"/>
                <w:szCs w:val="18"/>
                <w:lang w:val="en-GB"/>
              </w:rPr>
              <w:t>11.44</w:t>
            </w:r>
            <w:r w:rsidRPr="005A6FD8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5A6FD8">
              <w:rPr>
                <w:sz w:val="18"/>
                <w:szCs w:val="18"/>
                <w:lang w:val="en-GB"/>
              </w:rPr>
              <w:t>, 11.44B-11.44D</w:t>
            </w:r>
            <w:r w:rsidRPr="005A6FD8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5A6FD8">
              <w:rPr>
                <w:sz w:val="18"/>
                <w:szCs w:val="18"/>
                <w:lang w:val="en-GB"/>
              </w:rPr>
              <w:t>, 11.46</w:t>
            </w:r>
            <w:r w:rsidRPr="005A6FD8">
              <w:rPr>
                <w:sz w:val="18"/>
                <w:szCs w:val="18"/>
                <w:vertAlign w:val="superscript"/>
                <w:lang w:val="en-GB"/>
              </w:rPr>
              <w:t>5</w:t>
            </w:r>
            <w:r w:rsidRPr="005A6FD8">
              <w:rPr>
                <w:sz w:val="18"/>
                <w:szCs w:val="18"/>
                <w:lang w:val="en-GB"/>
              </w:rPr>
              <w:t>, 11.47</w:t>
            </w:r>
            <w:r w:rsidRPr="005A6FD8">
              <w:rPr>
                <w:sz w:val="18"/>
                <w:szCs w:val="18"/>
                <w:vertAlign w:val="superscript"/>
                <w:lang w:val="en-GB"/>
              </w:rPr>
              <w:t>6</w:t>
            </w:r>
            <w:r w:rsidRPr="005A6FD8">
              <w:rPr>
                <w:sz w:val="18"/>
                <w:szCs w:val="18"/>
                <w:lang w:val="en-GB"/>
              </w:rPr>
              <w:t xml:space="preserve">, </w:t>
            </w:r>
            <w:r w:rsidRPr="00B00E0B">
              <w:rPr>
                <w:sz w:val="18"/>
                <w:szCs w:val="18"/>
                <w:lang w:val="en-US"/>
              </w:rPr>
              <w:t>11.48</w:t>
            </w:r>
            <w:r w:rsidRPr="005A6FD8">
              <w:rPr>
                <w:sz w:val="18"/>
                <w:szCs w:val="18"/>
                <w:vertAlign w:val="superscript"/>
                <w:lang w:val="en-GB"/>
              </w:rPr>
              <w:t>6</w:t>
            </w:r>
          </w:p>
          <w:p w14:paraId="13145BA6" w14:textId="77777777" w:rsidR="00B00E0B" w:rsidRDefault="00B00E0B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</w:p>
          <w:p w14:paraId="2433F9BC" w14:textId="6F726833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GB"/>
              </w:rPr>
            </w:pPr>
            <w:r w:rsidRPr="00406667">
              <w:rPr>
                <w:sz w:val="18"/>
                <w:szCs w:val="18"/>
                <w:lang w:val="en-GB"/>
              </w:rPr>
              <w:t>Annexe 7</w:t>
            </w:r>
            <w:r w:rsidRPr="00406667">
              <w:rPr>
                <w:sz w:val="18"/>
                <w:szCs w:val="18"/>
                <w:vertAlign w:val="superscript"/>
                <w:lang w:val="en-US"/>
              </w:rPr>
              <w:t>6</w:t>
            </w:r>
          </w:p>
          <w:p w14:paraId="79005991" w14:textId="6A27606C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An. 3</w:t>
            </w:r>
            <w:r w:rsidR="00406667" w:rsidRPr="00406667">
              <w:rPr>
                <w:sz w:val="18"/>
                <w:szCs w:val="18"/>
                <w:vertAlign w:val="superscript"/>
                <w:lang w:val="en-GB"/>
              </w:rPr>
              <w:t>6</w:t>
            </w:r>
            <w:r w:rsidRPr="00406667">
              <w:rPr>
                <w:sz w:val="18"/>
                <w:szCs w:val="18"/>
                <w:lang w:val="en-US"/>
              </w:rPr>
              <w:t>, An.</w:t>
            </w:r>
            <w:r w:rsidR="00406667">
              <w:rPr>
                <w:sz w:val="18"/>
                <w:szCs w:val="18"/>
                <w:lang w:val="en-US"/>
              </w:rPr>
              <w:t> </w:t>
            </w:r>
            <w:r w:rsidRPr="00406667">
              <w:rPr>
                <w:sz w:val="18"/>
                <w:szCs w:val="18"/>
                <w:lang w:val="en-US"/>
              </w:rPr>
              <w:t>4</w:t>
            </w:r>
            <w:r w:rsidR="00406667" w:rsidRPr="00406667">
              <w:rPr>
                <w:sz w:val="18"/>
                <w:szCs w:val="18"/>
                <w:vertAlign w:val="superscript"/>
                <w:lang w:val="en-GB"/>
              </w:rPr>
              <w:t>6</w:t>
            </w:r>
            <w:r w:rsidR="00B00E0B">
              <w:rPr>
                <w:sz w:val="18"/>
                <w:szCs w:val="18"/>
                <w:vertAlign w:val="superscript"/>
                <w:lang w:val="en-GB"/>
              </w:rPr>
              <w:br/>
            </w:r>
            <w:r w:rsidR="00B00E0B" w:rsidRPr="00B00E0B">
              <w:rPr>
                <w:sz w:val="18"/>
                <w:szCs w:val="18"/>
                <w:lang w:val="en-US"/>
              </w:rPr>
              <w:t>AP1 to An. 4</w:t>
            </w:r>
          </w:p>
          <w:p w14:paraId="56AEDCA4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76178F64" w14:textId="6C2EB3A6" w:rsidR="00542EEA" w:rsidRPr="00406667" w:rsidRDefault="00542EEA" w:rsidP="00C54503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96" w:type="dxa"/>
          </w:tcPr>
          <w:p w14:paraId="6B167445" w14:textId="542AC8A5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7(r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6)-</w:t>
            </w:r>
            <w:proofErr w:type="gramEnd"/>
            <w:r w:rsidRPr="00406667">
              <w:rPr>
                <w:sz w:val="18"/>
                <w:szCs w:val="18"/>
                <w:lang w:val="fr-CH"/>
              </w:rPr>
              <w:t>10</w:t>
            </w:r>
          </w:p>
          <w:p w14:paraId="577760D1" w14:textId="1AF316EA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13-14(r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v.6)</w:t>
            </w:r>
          </w:p>
          <w:p w14:paraId="19CA258B" w14:textId="1C612415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19(r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6)-</w:t>
            </w:r>
            <w:proofErr w:type="gramEnd"/>
            <w:r w:rsidRPr="00406667">
              <w:rPr>
                <w:sz w:val="18"/>
                <w:szCs w:val="18"/>
                <w:lang w:val="fr-CH"/>
              </w:rPr>
              <w:t>20</w:t>
            </w:r>
          </w:p>
          <w:p w14:paraId="7B0F0362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29-30</w:t>
            </w:r>
          </w:p>
          <w:p w14:paraId="0A01C828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01685C42" w14:textId="2A5FC2C0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9-10(r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v.6)</w:t>
            </w:r>
          </w:p>
          <w:p w14:paraId="1BA80C85" w14:textId="45EE0422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25-28</w:t>
            </w:r>
            <w:r w:rsidR="00B968ED" w:rsidRPr="00B968ED">
              <w:rPr>
                <w:i/>
                <w:iCs/>
                <w:sz w:val="18"/>
                <w:szCs w:val="18"/>
                <w:lang w:val="fr-CH"/>
              </w:rPr>
              <w:t>bis</w:t>
            </w:r>
            <w:r w:rsidRPr="00406667">
              <w:rPr>
                <w:sz w:val="18"/>
                <w:szCs w:val="18"/>
                <w:lang w:val="fr-CH"/>
              </w:rPr>
              <w:t>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v.2)</w:t>
            </w:r>
            <w:r w:rsidRPr="00406667">
              <w:rPr>
                <w:sz w:val="18"/>
                <w:szCs w:val="18"/>
                <w:lang w:val="fr-CH"/>
              </w:rPr>
              <w:br/>
            </w:r>
            <w:r w:rsidR="00406667">
              <w:rPr>
                <w:sz w:val="18"/>
                <w:szCs w:val="18"/>
                <w:lang w:val="fr-CH"/>
              </w:rPr>
              <w:br/>
            </w:r>
            <w:r w:rsidR="00B00E0B">
              <w:rPr>
                <w:sz w:val="18"/>
                <w:szCs w:val="18"/>
                <w:lang w:val="fr-CH"/>
              </w:rPr>
              <w:br/>
            </w:r>
            <w:r w:rsidR="00B00E0B">
              <w:rPr>
                <w:sz w:val="18"/>
                <w:szCs w:val="18"/>
                <w:lang w:val="fr-CH"/>
              </w:rPr>
              <w:br/>
            </w:r>
            <w:r w:rsidR="00B00E0B">
              <w:rPr>
                <w:sz w:val="18"/>
                <w:szCs w:val="18"/>
                <w:lang w:val="fr-CH"/>
              </w:rPr>
              <w:br/>
            </w:r>
          </w:p>
          <w:p w14:paraId="18F51B2B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1-2</w:t>
            </w:r>
          </w:p>
          <w:p w14:paraId="0E1FFF3A" w14:textId="526D4C1E" w:rsidR="00542EEA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23-25</w:t>
            </w:r>
            <w:r w:rsidR="00B00E0B">
              <w:rPr>
                <w:sz w:val="18"/>
                <w:szCs w:val="18"/>
                <w:lang w:val="en-US"/>
              </w:rPr>
              <w:br/>
            </w:r>
            <w:r w:rsidR="00B00E0B">
              <w:rPr>
                <w:sz w:val="18"/>
                <w:szCs w:val="18"/>
                <w:lang w:val="en-US"/>
              </w:rPr>
              <w:br/>
            </w:r>
          </w:p>
          <w:p w14:paraId="7C8F118C" w14:textId="72B226DC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9(r</w:t>
            </w:r>
            <w:r w:rsidR="000D7BA6" w:rsidRPr="00406667">
              <w:rPr>
                <w:sz w:val="18"/>
                <w:szCs w:val="18"/>
                <w:lang w:val="en-US"/>
              </w:rPr>
              <w:t>é</w:t>
            </w:r>
            <w:r w:rsidRPr="00406667">
              <w:rPr>
                <w:sz w:val="18"/>
                <w:szCs w:val="18"/>
                <w:lang w:val="en-US"/>
              </w:rPr>
              <w:t>v.6)-10(r</w:t>
            </w:r>
            <w:r w:rsidR="000D7BA6" w:rsidRPr="00406667">
              <w:rPr>
                <w:sz w:val="18"/>
                <w:szCs w:val="18"/>
                <w:lang w:val="en-US"/>
              </w:rPr>
              <w:t>é</w:t>
            </w:r>
            <w:r w:rsidRPr="00406667">
              <w:rPr>
                <w:sz w:val="18"/>
                <w:szCs w:val="18"/>
                <w:lang w:val="en-US"/>
              </w:rPr>
              <w:t>v.6)</w:t>
            </w:r>
          </w:p>
          <w:p w14:paraId="06D43A68" w14:textId="77777777" w:rsidR="00B00E0B" w:rsidRDefault="00B00E0B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61771052" w14:textId="77777777" w:rsidR="00406898" w:rsidRDefault="00406898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</w:p>
          <w:p w14:paraId="41C42162" w14:textId="3B37A9BA" w:rsidR="00491654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en-US"/>
              </w:rPr>
            </w:pPr>
            <w:r w:rsidRPr="00406667">
              <w:rPr>
                <w:sz w:val="18"/>
                <w:szCs w:val="18"/>
                <w:lang w:val="en-US"/>
              </w:rPr>
              <w:t>1-2</w:t>
            </w:r>
          </w:p>
        </w:tc>
        <w:tc>
          <w:tcPr>
            <w:tcW w:w="1721" w:type="dxa"/>
          </w:tcPr>
          <w:p w14:paraId="52E69515" w14:textId="3BC78845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7-9(r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v.7), 10</w:t>
            </w:r>
          </w:p>
          <w:p w14:paraId="72F2384B" w14:textId="0DF0E7AC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13(r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v.7)-14(r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r w:rsidR="005A6FD8">
              <w:rPr>
                <w:sz w:val="18"/>
                <w:szCs w:val="18"/>
                <w:lang w:val="fr-CH"/>
              </w:rPr>
              <w:t>6</w:t>
            </w:r>
            <w:r w:rsidRPr="00406667">
              <w:rPr>
                <w:sz w:val="18"/>
                <w:szCs w:val="18"/>
                <w:lang w:val="fr-CH"/>
              </w:rPr>
              <w:t>)</w:t>
            </w:r>
          </w:p>
          <w:p w14:paraId="51668424" w14:textId="243A948B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19(r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7)-</w:t>
            </w:r>
            <w:proofErr w:type="gramEnd"/>
            <w:r w:rsidRPr="00406667">
              <w:rPr>
                <w:sz w:val="18"/>
                <w:szCs w:val="18"/>
                <w:lang w:val="fr-CH"/>
              </w:rPr>
              <w:t>20</w:t>
            </w:r>
          </w:p>
          <w:p w14:paraId="64E82C52" w14:textId="4CFF7B85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29-30(r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  <w:p w14:paraId="39F93E6D" w14:textId="77777777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  <w:p w14:paraId="29DCA002" w14:textId="12C5666B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9-10(r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  <w:p w14:paraId="0FF3405A" w14:textId="24C46029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25-28</w:t>
            </w:r>
            <w:r w:rsidRPr="00406667">
              <w:rPr>
                <w:i/>
                <w:iCs/>
                <w:sz w:val="18"/>
                <w:szCs w:val="18"/>
                <w:lang w:val="fr-CH"/>
              </w:rPr>
              <w:t>ter</w:t>
            </w:r>
            <w:r w:rsidRPr="00406667">
              <w:rPr>
                <w:sz w:val="18"/>
                <w:szCs w:val="18"/>
                <w:lang w:val="fr-CH"/>
              </w:rPr>
              <w:t>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  <w:r w:rsidRPr="00406667">
              <w:rPr>
                <w:sz w:val="18"/>
                <w:szCs w:val="18"/>
                <w:lang w:val="fr-CH"/>
              </w:rPr>
              <w:br/>
            </w:r>
            <w:r w:rsidR="00406667">
              <w:rPr>
                <w:sz w:val="18"/>
                <w:szCs w:val="18"/>
                <w:lang w:val="fr-CH"/>
              </w:rPr>
              <w:br/>
            </w:r>
          </w:p>
          <w:p w14:paraId="01F86516" w14:textId="0DA52DEF" w:rsidR="00542EEA" w:rsidRPr="00406667" w:rsidRDefault="00B00E0B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br/>
            </w:r>
            <w:r>
              <w:rPr>
                <w:sz w:val="18"/>
                <w:szCs w:val="18"/>
                <w:lang w:val="fr-CH"/>
              </w:rPr>
              <w:br/>
            </w:r>
            <w:r>
              <w:rPr>
                <w:sz w:val="18"/>
                <w:szCs w:val="18"/>
                <w:lang w:val="fr-CH"/>
              </w:rPr>
              <w:br/>
            </w:r>
            <w:r w:rsidR="00542EEA" w:rsidRPr="00406667">
              <w:rPr>
                <w:sz w:val="18"/>
                <w:szCs w:val="18"/>
                <w:lang w:val="fr-CH"/>
              </w:rPr>
              <w:t>1(r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="00542EEA"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="00542EEA" w:rsidRPr="00406667">
              <w:rPr>
                <w:sz w:val="18"/>
                <w:szCs w:val="18"/>
                <w:lang w:val="fr-CH"/>
              </w:rPr>
              <w:t>7</w:t>
            </w:r>
            <w:r w:rsidR="00406667">
              <w:rPr>
                <w:sz w:val="18"/>
                <w:szCs w:val="18"/>
                <w:lang w:val="fr-CH"/>
              </w:rPr>
              <w:t>)</w:t>
            </w:r>
            <w:r w:rsidR="00542EEA" w:rsidRPr="00406667">
              <w:rPr>
                <w:sz w:val="18"/>
                <w:szCs w:val="18"/>
                <w:lang w:val="fr-CH"/>
              </w:rPr>
              <w:t>-</w:t>
            </w:r>
            <w:proofErr w:type="gramEnd"/>
            <w:r w:rsidR="00542EEA" w:rsidRPr="00406667">
              <w:rPr>
                <w:sz w:val="18"/>
                <w:szCs w:val="18"/>
                <w:lang w:val="fr-CH"/>
              </w:rPr>
              <w:t>2(r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="00542EEA" w:rsidRPr="00406667">
              <w:rPr>
                <w:sz w:val="18"/>
                <w:szCs w:val="18"/>
                <w:lang w:val="fr-CH"/>
              </w:rPr>
              <w:t>v.7)</w:t>
            </w:r>
          </w:p>
          <w:p w14:paraId="314AACCC" w14:textId="6DB3544A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23(r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7)-</w:t>
            </w:r>
            <w:proofErr w:type="gramEnd"/>
            <w:r w:rsidRPr="00406667">
              <w:rPr>
                <w:sz w:val="18"/>
                <w:szCs w:val="18"/>
                <w:lang w:val="fr-CH"/>
              </w:rPr>
              <w:t>25(r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  <w:p w14:paraId="18D3E39C" w14:textId="35FD9391" w:rsidR="00542EEA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8</w:t>
            </w:r>
            <w:r w:rsidRPr="00406667">
              <w:rPr>
                <w:i/>
                <w:iCs/>
                <w:sz w:val="18"/>
                <w:szCs w:val="18"/>
                <w:lang w:val="fr-CH"/>
              </w:rPr>
              <w:t>bis</w:t>
            </w:r>
            <w:r w:rsidRPr="00406667">
              <w:rPr>
                <w:sz w:val="18"/>
                <w:szCs w:val="18"/>
                <w:lang w:val="fr-CH"/>
              </w:rPr>
              <w:t>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7)-</w:t>
            </w:r>
            <w:proofErr w:type="gramEnd"/>
            <w:r w:rsidR="00B00E0B">
              <w:rPr>
                <w:sz w:val="18"/>
                <w:szCs w:val="18"/>
                <w:lang w:val="fr-CH"/>
              </w:rPr>
              <w:t>8</w:t>
            </w:r>
            <w:r w:rsidR="00B00E0B" w:rsidRPr="00B00E0B">
              <w:rPr>
                <w:i/>
                <w:iCs/>
                <w:sz w:val="18"/>
                <w:szCs w:val="18"/>
                <w:lang w:val="fr-CH"/>
              </w:rPr>
              <w:t>quater</w:t>
            </w:r>
            <w:r w:rsidR="00B00E0B">
              <w:rPr>
                <w:sz w:val="18"/>
                <w:szCs w:val="18"/>
                <w:lang w:val="fr-CH"/>
              </w:rPr>
              <w:t>(rév.7)</w:t>
            </w:r>
            <w:r w:rsidR="00B00E0B">
              <w:rPr>
                <w:sz w:val="18"/>
                <w:szCs w:val="18"/>
                <w:lang w:val="fr-CH"/>
              </w:rPr>
              <w:br/>
              <w:t>9(rév.6)-</w:t>
            </w:r>
            <w:r w:rsidRPr="00406667">
              <w:rPr>
                <w:sz w:val="18"/>
                <w:szCs w:val="18"/>
                <w:lang w:val="fr-CH"/>
              </w:rPr>
              <w:t>10(r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  <w:p w14:paraId="13CF8575" w14:textId="655815F3" w:rsidR="00542EEA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</w:t>
            </w:r>
            <w:r w:rsidR="00B00E0B">
              <w:rPr>
                <w:sz w:val="18"/>
                <w:szCs w:val="18"/>
                <w:lang w:val="fr-CH"/>
              </w:rPr>
              <w:t>(rév.</w:t>
            </w:r>
            <w:proofErr w:type="gramStart"/>
            <w:r w:rsidR="00B00E0B">
              <w:rPr>
                <w:sz w:val="18"/>
                <w:szCs w:val="18"/>
                <w:lang w:val="fr-CH"/>
              </w:rPr>
              <w:t>7)</w:t>
            </w:r>
            <w:r w:rsidRPr="00406667">
              <w:rPr>
                <w:sz w:val="18"/>
                <w:szCs w:val="18"/>
                <w:lang w:val="fr-CH"/>
              </w:rPr>
              <w:t>-</w:t>
            </w:r>
            <w:proofErr w:type="gramEnd"/>
            <w:r w:rsidR="00406667">
              <w:rPr>
                <w:sz w:val="18"/>
                <w:szCs w:val="18"/>
                <w:lang w:val="fr-CH"/>
              </w:rPr>
              <w:t>2</w:t>
            </w:r>
            <w:r w:rsidRPr="00406667">
              <w:rPr>
                <w:sz w:val="18"/>
                <w:szCs w:val="18"/>
                <w:lang w:val="fr-CH"/>
              </w:rPr>
              <w:t>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  <w:p w14:paraId="1C2632B5" w14:textId="4F0E1FAD" w:rsidR="00406667" w:rsidRPr="00406667" w:rsidRDefault="00406667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1(rév.7)</w:t>
            </w:r>
          </w:p>
          <w:p w14:paraId="4A52D82F" w14:textId="389952FD" w:rsidR="00491654" w:rsidRPr="00406667" w:rsidRDefault="00542EEA" w:rsidP="00542EEA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  <w:r w:rsidRPr="00406667">
              <w:rPr>
                <w:sz w:val="18"/>
                <w:szCs w:val="18"/>
                <w:lang w:val="fr-CH"/>
              </w:rPr>
              <w:t>1(r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</w:t>
            </w:r>
            <w:proofErr w:type="gramStart"/>
            <w:r w:rsidRPr="00406667">
              <w:rPr>
                <w:sz w:val="18"/>
                <w:szCs w:val="18"/>
                <w:lang w:val="fr-CH"/>
              </w:rPr>
              <w:t>7)-</w:t>
            </w:r>
            <w:proofErr w:type="gramEnd"/>
            <w:r w:rsidRPr="00406667">
              <w:rPr>
                <w:sz w:val="18"/>
                <w:szCs w:val="18"/>
                <w:lang w:val="fr-CH"/>
              </w:rPr>
              <w:t>2(r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v.7), 5(r</w:t>
            </w:r>
            <w:r w:rsidR="000D7BA6" w:rsidRPr="00406667">
              <w:rPr>
                <w:sz w:val="18"/>
                <w:szCs w:val="18"/>
                <w:lang w:val="fr-CH"/>
              </w:rPr>
              <w:t>é</w:t>
            </w:r>
            <w:r w:rsidRPr="00406667">
              <w:rPr>
                <w:sz w:val="18"/>
                <w:szCs w:val="18"/>
                <w:lang w:val="fr-CH"/>
              </w:rPr>
              <w:t>v.7)</w:t>
            </w:r>
          </w:p>
        </w:tc>
      </w:tr>
      <w:tr w:rsidR="00491654" w:rsidRPr="00913D33" w14:paraId="7BA9AD65" w14:textId="77777777" w:rsidTr="00C54503">
        <w:trPr>
          <w:tblHeader/>
          <w:jc w:val="center"/>
        </w:trPr>
        <w:tc>
          <w:tcPr>
            <w:tcW w:w="1472" w:type="dxa"/>
            <w:tcBorders>
              <w:top w:val="nil"/>
            </w:tcBorders>
          </w:tcPr>
          <w:p w14:paraId="12214A8B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</w:tc>
        <w:tc>
          <w:tcPr>
            <w:tcW w:w="1085" w:type="dxa"/>
            <w:tcBorders>
              <w:top w:val="nil"/>
            </w:tcBorders>
          </w:tcPr>
          <w:p w14:paraId="22357F1B" w14:textId="77777777" w:rsidR="00491654" w:rsidRPr="00406667" w:rsidRDefault="00491654" w:rsidP="00C54503">
            <w:pPr>
              <w:spacing w:before="80" w:after="40"/>
              <w:jc w:val="center"/>
              <w:rPr>
                <w:sz w:val="18"/>
                <w:szCs w:val="18"/>
                <w:lang w:val="fr-CH"/>
              </w:rPr>
            </w:pPr>
          </w:p>
        </w:tc>
        <w:tc>
          <w:tcPr>
            <w:tcW w:w="910" w:type="dxa"/>
          </w:tcPr>
          <w:p w14:paraId="7959E2A8" w14:textId="6C80F051" w:rsidR="00491654" w:rsidRPr="00E11EE0" w:rsidRDefault="00491654" w:rsidP="00E11EE0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  <w:r w:rsidRPr="00E11EE0">
              <w:rPr>
                <w:sz w:val="16"/>
                <w:szCs w:val="16"/>
                <w:lang w:val="en-US"/>
              </w:rPr>
              <w:t>Table des matières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8593B8C" w14:textId="77777777" w:rsidR="00491654" w:rsidRPr="00E11EE0" w:rsidRDefault="00491654" w:rsidP="00E11EE0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24E2EB7" w14:textId="77777777" w:rsidR="00491654" w:rsidRPr="00E11EE0" w:rsidRDefault="00491654" w:rsidP="00E11EE0">
            <w:pPr>
              <w:spacing w:before="0"/>
              <w:jc w:val="center"/>
              <w:rPr>
                <w:sz w:val="16"/>
                <w:szCs w:val="16"/>
                <w:lang w:val="es-ES_tradnl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6C631FE8" w14:textId="79838575" w:rsidR="00491654" w:rsidRPr="00E11EE0" w:rsidRDefault="00542EEA" w:rsidP="00E11EE0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  <w:r w:rsidRPr="00E11EE0">
              <w:rPr>
                <w:sz w:val="16"/>
                <w:szCs w:val="16"/>
                <w:lang w:val="en-US"/>
              </w:rPr>
              <w:t>1-3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1CC0A08" w14:textId="39D28747" w:rsidR="00491654" w:rsidRPr="00E11EE0" w:rsidRDefault="00491654" w:rsidP="00E11EE0">
            <w:pPr>
              <w:spacing w:before="0"/>
              <w:jc w:val="center"/>
              <w:rPr>
                <w:sz w:val="16"/>
                <w:szCs w:val="16"/>
                <w:lang w:val="en-US"/>
              </w:rPr>
            </w:pPr>
            <w:r w:rsidRPr="00E11EE0">
              <w:rPr>
                <w:sz w:val="16"/>
                <w:szCs w:val="16"/>
                <w:lang w:val="en-US"/>
              </w:rPr>
              <w:t xml:space="preserve">1(rév.7) - </w:t>
            </w:r>
            <w:r w:rsidR="00542EEA" w:rsidRPr="00E11EE0">
              <w:rPr>
                <w:sz w:val="16"/>
                <w:szCs w:val="16"/>
                <w:lang w:val="en-US"/>
              </w:rPr>
              <w:t>3</w:t>
            </w:r>
            <w:r w:rsidRPr="00E11EE0">
              <w:rPr>
                <w:sz w:val="16"/>
                <w:szCs w:val="16"/>
                <w:lang w:val="en-US"/>
              </w:rPr>
              <w:t>(rév.7)</w:t>
            </w:r>
          </w:p>
        </w:tc>
      </w:tr>
    </w:tbl>
    <w:p w14:paraId="0BCA01DF" w14:textId="5E35692D" w:rsidR="00735564" w:rsidRPr="00B00E0B" w:rsidRDefault="00735564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*</w:t>
      </w:r>
      <w:r w:rsidRPr="00B00E0B">
        <w:rPr>
          <w:sz w:val="18"/>
          <w:szCs w:val="18"/>
          <w:lang w:val="fr-CH"/>
        </w:rPr>
        <w:tab/>
        <w:t>Des nouvelles Règles ou les modifications apportées aux Règles de procédure en vigueur prennent effet immédiatement, sauf indication contraire.</w:t>
      </w:r>
    </w:p>
    <w:p w14:paraId="5FB67A49" w14:textId="77777777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1</w:t>
      </w:r>
      <w:r w:rsidRPr="00B00E0B">
        <w:rPr>
          <w:sz w:val="18"/>
          <w:szCs w:val="18"/>
          <w:lang w:val="fr-CH"/>
        </w:rPr>
        <w:tab/>
      </w:r>
      <w:r w:rsidR="007A61CF" w:rsidRPr="00B00E0B">
        <w:rPr>
          <w:sz w:val="18"/>
          <w:szCs w:val="18"/>
          <w:lang w:val="fr-CH"/>
        </w:rPr>
        <w:t xml:space="preserve">Date effective d'entrée en </w:t>
      </w:r>
      <w:proofErr w:type="gramStart"/>
      <w:r w:rsidR="007A61CF" w:rsidRPr="00B00E0B">
        <w:rPr>
          <w:sz w:val="18"/>
          <w:szCs w:val="18"/>
          <w:lang w:val="fr-CH"/>
        </w:rPr>
        <w:t>vigueur:</w:t>
      </w:r>
      <w:proofErr w:type="gramEnd"/>
      <w:r w:rsidR="007A61CF" w:rsidRPr="00B00E0B">
        <w:rPr>
          <w:sz w:val="18"/>
          <w:szCs w:val="18"/>
          <w:lang w:val="fr-CH"/>
        </w:rPr>
        <w:t xml:space="preserve"> </w:t>
      </w:r>
      <w:r w:rsidRPr="00B00E0B">
        <w:rPr>
          <w:sz w:val="18"/>
          <w:szCs w:val="18"/>
          <w:lang w:val="fr-CH"/>
        </w:rPr>
        <w:t>1 août 2018.</w:t>
      </w:r>
    </w:p>
    <w:p w14:paraId="767E3E26" w14:textId="77777777" w:rsidR="009A3278" w:rsidRPr="00B00E0B" w:rsidRDefault="009A3278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2</w:t>
      </w:r>
      <w:r w:rsidRPr="00B00E0B">
        <w:rPr>
          <w:sz w:val="18"/>
          <w:szCs w:val="18"/>
          <w:lang w:val="fr-CH"/>
        </w:rPr>
        <w:tab/>
      </w:r>
      <w:r w:rsidR="007A61CF" w:rsidRPr="00B00E0B">
        <w:rPr>
          <w:sz w:val="18"/>
          <w:szCs w:val="18"/>
          <w:lang w:val="fr-CH"/>
        </w:rPr>
        <w:t xml:space="preserve">Date effective d'entrée en </w:t>
      </w:r>
      <w:proofErr w:type="gramStart"/>
      <w:r w:rsidR="007A61CF" w:rsidRPr="00B00E0B">
        <w:rPr>
          <w:sz w:val="18"/>
          <w:szCs w:val="18"/>
          <w:lang w:val="fr-CH"/>
        </w:rPr>
        <w:t>vigueur:</w:t>
      </w:r>
      <w:proofErr w:type="gramEnd"/>
      <w:r w:rsidR="007A61CF" w:rsidRPr="00B00E0B">
        <w:rPr>
          <w:sz w:val="18"/>
          <w:szCs w:val="18"/>
          <w:lang w:val="fr-CH"/>
        </w:rPr>
        <w:t xml:space="preserve"> </w:t>
      </w:r>
      <w:r w:rsidRPr="00B00E0B">
        <w:rPr>
          <w:sz w:val="18"/>
          <w:szCs w:val="18"/>
          <w:lang w:val="fr-CH"/>
        </w:rPr>
        <w:t>1 janvier 2017</w:t>
      </w:r>
      <w:r w:rsidR="00610327" w:rsidRPr="00B00E0B">
        <w:rPr>
          <w:sz w:val="18"/>
          <w:szCs w:val="18"/>
          <w:lang w:val="fr-CH"/>
        </w:rPr>
        <w:t>.</w:t>
      </w:r>
    </w:p>
    <w:p w14:paraId="64232CC4" w14:textId="77777777" w:rsidR="00674530" w:rsidRPr="00B00E0B" w:rsidRDefault="0067453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3</w:t>
      </w:r>
      <w:r w:rsidRPr="00B00E0B">
        <w:rPr>
          <w:sz w:val="18"/>
          <w:szCs w:val="18"/>
          <w:lang w:val="fr-CH"/>
        </w:rPr>
        <w:tab/>
        <w:t xml:space="preserve">Date effective d'entrée en </w:t>
      </w:r>
      <w:proofErr w:type="gramStart"/>
      <w:r w:rsidRPr="00B00E0B">
        <w:rPr>
          <w:sz w:val="18"/>
          <w:szCs w:val="18"/>
          <w:lang w:val="fr-CH"/>
        </w:rPr>
        <w:t>vigueur:</w:t>
      </w:r>
      <w:proofErr w:type="gramEnd"/>
      <w:r w:rsidRPr="00B00E0B">
        <w:rPr>
          <w:sz w:val="18"/>
          <w:szCs w:val="18"/>
          <w:lang w:val="fr-CH"/>
        </w:rPr>
        <w:t xml:space="preserve"> 1 janvier 2017.</w:t>
      </w:r>
    </w:p>
    <w:p w14:paraId="347949E0" w14:textId="77777777" w:rsidR="00674530" w:rsidRPr="00B00E0B" w:rsidRDefault="0067453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4</w:t>
      </w:r>
      <w:r w:rsidRPr="00B00E0B">
        <w:rPr>
          <w:sz w:val="18"/>
          <w:szCs w:val="18"/>
          <w:lang w:val="fr-CH"/>
        </w:rPr>
        <w:tab/>
      </w:r>
      <w:r w:rsidR="00E37A6F" w:rsidRPr="00B00E0B">
        <w:rPr>
          <w:sz w:val="18"/>
          <w:szCs w:val="18"/>
          <w:lang w:val="fr-CH"/>
        </w:rPr>
        <w:t xml:space="preserve">Date effective d'entrée en </w:t>
      </w:r>
      <w:proofErr w:type="gramStart"/>
      <w:r w:rsidR="00E37A6F" w:rsidRPr="00B00E0B">
        <w:rPr>
          <w:sz w:val="18"/>
          <w:szCs w:val="18"/>
          <w:lang w:val="fr-CH"/>
        </w:rPr>
        <w:t>vigueur:</w:t>
      </w:r>
      <w:proofErr w:type="gramEnd"/>
      <w:r w:rsidR="00E37A6F" w:rsidRPr="00B00E0B">
        <w:rPr>
          <w:sz w:val="18"/>
          <w:szCs w:val="18"/>
          <w:lang w:val="fr-CH"/>
        </w:rPr>
        <w:t xml:space="preserve"> 31 mars 2020. Cette Règle s'appliquera également rétroactivement à toutes les modifications du Plan publiées dans la Partie A.</w:t>
      </w:r>
    </w:p>
    <w:p w14:paraId="56E36EB0" w14:textId="1FECD58C" w:rsidR="004B4A10" w:rsidRPr="00B00E0B" w:rsidRDefault="004B4A1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B00E0B">
        <w:rPr>
          <w:sz w:val="18"/>
          <w:szCs w:val="18"/>
          <w:vertAlign w:val="superscript"/>
          <w:lang w:val="fr-CH"/>
        </w:rPr>
        <w:t>5</w:t>
      </w:r>
      <w:r w:rsidRPr="00B00E0B">
        <w:rPr>
          <w:sz w:val="18"/>
          <w:szCs w:val="18"/>
          <w:lang w:val="fr-CH"/>
        </w:rPr>
        <w:tab/>
        <w:t xml:space="preserve">Date effective d'entrée en </w:t>
      </w:r>
      <w:proofErr w:type="gramStart"/>
      <w:r w:rsidRPr="00B00E0B">
        <w:rPr>
          <w:sz w:val="18"/>
          <w:szCs w:val="18"/>
          <w:lang w:val="fr-CH"/>
        </w:rPr>
        <w:t>vigueur:</w:t>
      </w:r>
      <w:proofErr w:type="gramEnd"/>
      <w:r w:rsidRPr="00B00E0B">
        <w:rPr>
          <w:sz w:val="18"/>
          <w:szCs w:val="18"/>
          <w:lang w:val="fr-CH"/>
        </w:rPr>
        <w:t xml:space="preserve"> 1 janvier 2021.</w:t>
      </w:r>
    </w:p>
    <w:p w14:paraId="63162536" w14:textId="3A1B0659" w:rsidR="004B4A10" w:rsidRPr="00B00E0B" w:rsidRDefault="004B4A10" w:rsidP="00B00E0B">
      <w:pPr>
        <w:pStyle w:val="AnnexRef"/>
        <w:tabs>
          <w:tab w:val="clear" w:pos="1134"/>
          <w:tab w:val="clear" w:pos="1871"/>
          <w:tab w:val="clear" w:pos="2268"/>
        </w:tabs>
        <w:spacing w:before="20"/>
        <w:ind w:left="567" w:hanging="567"/>
        <w:jc w:val="left"/>
        <w:rPr>
          <w:sz w:val="18"/>
          <w:szCs w:val="18"/>
          <w:lang w:val="fr-CH"/>
        </w:rPr>
      </w:pPr>
      <w:r w:rsidRPr="0099513E">
        <w:rPr>
          <w:sz w:val="18"/>
          <w:szCs w:val="18"/>
          <w:vertAlign w:val="superscript"/>
          <w:lang w:val="fr-CH"/>
        </w:rPr>
        <w:t>6</w:t>
      </w:r>
      <w:r w:rsidRPr="0099513E">
        <w:rPr>
          <w:sz w:val="18"/>
          <w:szCs w:val="18"/>
          <w:lang w:val="fr-CH"/>
        </w:rPr>
        <w:tab/>
      </w:r>
      <w:r w:rsidR="000D7BA6" w:rsidRPr="0099513E">
        <w:rPr>
          <w:sz w:val="18"/>
          <w:szCs w:val="18"/>
          <w:lang w:val="fr-CH"/>
        </w:rPr>
        <w:t xml:space="preserve">Décisions de la CMR fournies </w:t>
      </w:r>
      <w:r w:rsidR="00AB0F66" w:rsidRPr="0099513E">
        <w:rPr>
          <w:sz w:val="18"/>
          <w:szCs w:val="18"/>
          <w:lang w:val="fr-CH"/>
        </w:rPr>
        <w:t>à titre</w:t>
      </w:r>
      <w:r w:rsidR="000D7BA6" w:rsidRPr="0099513E">
        <w:rPr>
          <w:sz w:val="18"/>
          <w:szCs w:val="18"/>
          <w:lang w:val="fr-CH"/>
        </w:rPr>
        <w:t xml:space="preserve"> </w:t>
      </w:r>
      <w:r w:rsidR="00AB0F66" w:rsidRPr="0099513E">
        <w:rPr>
          <w:sz w:val="18"/>
          <w:szCs w:val="18"/>
          <w:lang w:val="fr-CH"/>
        </w:rPr>
        <w:t>d'</w:t>
      </w:r>
      <w:r w:rsidR="000D7BA6" w:rsidRPr="0099513E">
        <w:rPr>
          <w:sz w:val="18"/>
          <w:szCs w:val="18"/>
          <w:lang w:val="fr-CH"/>
        </w:rPr>
        <w:t>information.</w:t>
      </w:r>
    </w:p>
    <w:p w14:paraId="0FD44F1E" w14:textId="6409B29D" w:rsidR="00735564" w:rsidRPr="00B00E0B" w:rsidRDefault="00735564" w:rsidP="004B4A10">
      <w:pPr>
        <w:pStyle w:val="AnnexRef"/>
        <w:spacing w:before="0"/>
        <w:rPr>
          <w:sz w:val="18"/>
          <w:szCs w:val="18"/>
          <w:lang w:val="en-GB"/>
        </w:rPr>
      </w:pPr>
      <w:r w:rsidRPr="00B00E0B">
        <w:rPr>
          <w:sz w:val="18"/>
          <w:szCs w:val="18"/>
          <w:lang w:val="en-GB"/>
        </w:rPr>
        <w:t>____________________</w:t>
      </w:r>
    </w:p>
    <w:sectPr w:rsidR="00735564" w:rsidRPr="00B00E0B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E4130" w14:textId="77777777" w:rsidR="00BE4B99" w:rsidRDefault="00BE4B99">
      <w:r>
        <w:separator/>
      </w:r>
    </w:p>
  </w:endnote>
  <w:endnote w:type="continuationSeparator" w:id="0">
    <w:p w14:paraId="09244474" w14:textId="77777777" w:rsidR="00BE4B99" w:rsidRDefault="00B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6C2BC" w14:textId="77777777" w:rsidR="00BE4B99" w:rsidRDefault="00BE4B99">
      <w:r>
        <w:rPr>
          <w:b/>
        </w:rPr>
        <w:t>_______________</w:t>
      </w:r>
    </w:p>
  </w:footnote>
  <w:footnote w:type="continuationSeparator" w:id="0">
    <w:p w14:paraId="2076C976" w14:textId="77777777" w:rsidR="00BE4B99" w:rsidRDefault="00B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23842462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1F7489A9" w14:textId="77777777"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4526477" w14:textId="77777777"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37E4E147" w14:textId="77777777"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D7BA6"/>
    <w:rsid w:val="000E3E55"/>
    <w:rsid w:val="000F0C05"/>
    <w:rsid w:val="000F7A24"/>
    <w:rsid w:val="001060FB"/>
    <w:rsid w:val="00107158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06667"/>
    <w:rsid w:val="00406898"/>
    <w:rsid w:val="004345BE"/>
    <w:rsid w:val="00435691"/>
    <w:rsid w:val="00443942"/>
    <w:rsid w:val="004641CE"/>
    <w:rsid w:val="004658D6"/>
    <w:rsid w:val="004755FA"/>
    <w:rsid w:val="00480BA6"/>
    <w:rsid w:val="00484EFD"/>
    <w:rsid w:val="00491654"/>
    <w:rsid w:val="00494FC4"/>
    <w:rsid w:val="004A3A27"/>
    <w:rsid w:val="004B4A10"/>
    <w:rsid w:val="004D1B8F"/>
    <w:rsid w:val="004E77AB"/>
    <w:rsid w:val="004F648A"/>
    <w:rsid w:val="0052190B"/>
    <w:rsid w:val="00542C7C"/>
    <w:rsid w:val="00542EEA"/>
    <w:rsid w:val="00552FC1"/>
    <w:rsid w:val="00554AB9"/>
    <w:rsid w:val="005665EB"/>
    <w:rsid w:val="00572C9C"/>
    <w:rsid w:val="00583ED1"/>
    <w:rsid w:val="005A6FD8"/>
    <w:rsid w:val="005D6B06"/>
    <w:rsid w:val="005E2AEB"/>
    <w:rsid w:val="005E406D"/>
    <w:rsid w:val="005F7505"/>
    <w:rsid w:val="0060778D"/>
    <w:rsid w:val="00610327"/>
    <w:rsid w:val="00632C44"/>
    <w:rsid w:val="00634022"/>
    <w:rsid w:val="00656426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E1E16"/>
    <w:rsid w:val="007F1CA4"/>
    <w:rsid w:val="00801C53"/>
    <w:rsid w:val="0080466E"/>
    <w:rsid w:val="00810174"/>
    <w:rsid w:val="0082546F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9513E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B0F66"/>
    <w:rsid w:val="00AE2E23"/>
    <w:rsid w:val="00AF05D9"/>
    <w:rsid w:val="00AF35D1"/>
    <w:rsid w:val="00B00E0B"/>
    <w:rsid w:val="00B264A9"/>
    <w:rsid w:val="00B27620"/>
    <w:rsid w:val="00B968ED"/>
    <w:rsid w:val="00BA562F"/>
    <w:rsid w:val="00BB499B"/>
    <w:rsid w:val="00BD261C"/>
    <w:rsid w:val="00BE4B99"/>
    <w:rsid w:val="00BF3282"/>
    <w:rsid w:val="00C01CC6"/>
    <w:rsid w:val="00C24579"/>
    <w:rsid w:val="00C631B0"/>
    <w:rsid w:val="00C74907"/>
    <w:rsid w:val="00CB4500"/>
    <w:rsid w:val="00CE510A"/>
    <w:rsid w:val="00CF3B8F"/>
    <w:rsid w:val="00D223C4"/>
    <w:rsid w:val="00D96B1E"/>
    <w:rsid w:val="00DA16FE"/>
    <w:rsid w:val="00DA2BA8"/>
    <w:rsid w:val="00DA318D"/>
    <w:rsid w:val="00DE363C"/>
    <w:rsid w:val="00DE3F94"/>
    <w:rsid w:val="00E11EE0"/>
    <w:rsid w:val="00E21D35"/>
    <w:rsid w:val="00E344FB"/>
    <w:rsid w:val="00E34736"/>
    <w:rsid w:val="00E35039"/>
    <w:rsid w:val="00E37A6F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3071A"/>
    <w:rsid w:val="00F634C8"/>
    <w:rsid w:val="00F77E75"/>
    <w:rsid w:val="00F83C94"/>
    <w:rsid w:val="00F86376"/>
    <w:rsid w:val="00F879D2"/>
    <w:rsid w:val="00FE2A6F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CA2F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756BE-8339-4D1A-8DA5-95AED8C39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311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Gachet, Christelle</cp:lastModifiedBy>
  <cp:revision>122</cp:revision>
  <cp:lastPrinted>2020-11-18T13:27:00Z</cp:lastPrinted>
  <dcterms:created xsi:type="dcterms:W3CDTF">2012-11-07T07:47:00Z</dcterms:created>
  <dcterms:modified xsi:type="dcterms:W3CDTF">2020-11-26T08:29:00Z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