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427D5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1388D818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03D6CFAA" w14:textId="77777777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14:paraId="62E9500C" w14:textId="77777777" w:rsidR="00542C7C" w:rsidRDefault="00B14677" w:rsidP="001A6373">
      <w:pPr>
        <w:pStyle w:val="Heading2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2BB0CB68" w14:textId="77777777" w:rsidR="009B0A8C" w:rsidRPr="001A6373" w:rsidRDefault="009B0A8C" w:rsidP="009B0A8C">
      <w:pPr>
        <w:pStyle w:val="Index1"/>
        <w:spacing w:before="0"/>
        <w:rPr>
          <w:sz w:val="16"/>
          <w:szCs w:val="16"/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14:paraId="7F4292DA" w14:textId="77777777" w:rsidTr="005546FB">
        <w:trPr>
          <w:tblHeader/>
          <w:jc w:val="center"/>
        </w:trPr>
        <w:tc>
          <w:tcPr>
            <w:tcW w:w="1472" w:type="dxa"/>
          </w:tcPr>
          <w:p w14:paraId="38780F9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70FB50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745E4B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95A8D5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7AECB0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6F8B3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280FBFE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61294DDA" w14:textId="77777777" w:rsidTr="005546FB">
        <w:trPr>
          <w:tblHeader/>
          <w:jc w:val="center"/>
        </w:trPr>
        <w:tc>
          <w:tcPr>
            <w:tcW w:w="1472" w:type="dxa"/>
          </w:tcPr>
          <w:p w14:paraId="3808B86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14:paraId="4196D6A1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14:paraId="52B4B37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79556897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14:paraId="5C9A67EF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14:paraId="2A921810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41B1E84B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14:paraId="4F141E4E" w14:textId="77777777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089C7E6A" w14:textId="77777777" w:rsidR="00606866" w:rsidRPr="00F879D2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14:paraId="76AA504B" w14:textId="77777777" w:rsidR="00606866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14:paraId="7ED73864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19B4AF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14:paraId="5D96C7B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C784184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2C767232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14:paraId="5707AAC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C2F5A2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1FA1628E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0D4EAEC4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14:paraId="1E934C21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14:paraId="13DC46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14:paraId="049A1A7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14:paraId="26F60054" w14:textId="77777777" w:rsidR="00F26A65" w:rsidRDefault="00CC494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467759BA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14:paraId="6BBA0BC9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5B63085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0143E839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14:paraId="2530746D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4EEF4966" w14:textId="77777777" w:rsidR="00F26A65" w:rsidRDefault="00D24F7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CDF9E3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39C48E93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449E6FE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14:paraId="0D37A3DF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2A96694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7514B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14:paraId="34DB2828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56A04492" w14:textId="77777777" w:rsidR="001565D0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14:paraId="5D737E29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32BBE507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6D4E1A3A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14:paraId="6851175B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09F9FAA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14:paraId="56122838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119DCBB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14:paraId="6D9D812C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14:paraId="4E7176A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71E30198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14:paraId="2CC1253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14:paraId="08BEB3A3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16FE2E3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14:paraId="303F97B9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14:paraId="12AC605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14:paraId="79F88BB2" w14:textId="77777777" w:rsidR="005546FB" w:rsidRPr="00946255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14:paraId="2D624B39" w14:textId="77777777" w:rsidTr="00894F60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51DB6CE1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69ECC5B5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3B69A604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14:paraId="5F12CB8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6F17FA33" w14:textId="77777777" w:rsidR="00597DC2" w:rsidRPr="005E406D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5E65AC9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13585F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94F60" w:rsidRPr="00894F60" w14:paraId="65322BEE" w14:textId="77777777" w:rsidTr="00C36527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EEC9D8E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</w:t>
            </w:r>
            <w:r w:rsidR="0094426C">
              <w:rPr>
                <w:sz w:val="20"/>
                <w:lang w:val="en-US"/>
              </w:rPr>
              <w:t>442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650DE1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</w:t>
            </w:r>
            <w:r w:rsidR="00ED5D8C">
              <w:rPr>
                <w:sz w:val="20"/>
                <w:lang w:val="en-US"/>
              </w:rPr>
              <w:t>ch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2DD23A8B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14:paraId="751CBD1C" w14:textId="77777777" w:rsidR="00894F60" w:rsidRPr="00F879D2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418" w:type="dxa"/>
          </w:tcPr>
          <w:p w14:paraId="6A8FDA79" w14:textId="77777777" w:rsidR="00894F60" w:rsidRPr="005E406D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BBD452D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1713946F" w14:textId="77777777" w:rsidR="00C36527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36527" w:rsidRPr="00894F60" w14:paraId="412F24EE" w14:textId="77777777" w:rsidTr="00D629D9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0CC3FD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 w:rsidRPr="00B84B83">
              <w:rPr>
                <w:sz w:val="20"/>
                <w:lang w:val="en-US"/>
              </w:rPr>
              <w:t>See CR/</w:t>
            </w:r>
            <w:r w:rsidR="00B84B83" w:rsidRPr="00B84B83">
              <w:rPr>
                <w:sz w:val="20"/>
                <w:lang w:val="en-US"/>
              </w:rPr>
              <w:t>446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BA415F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726AB5A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2C8715D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5EB1A33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14:paraId="5FCFA284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CE5B02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3B9A8682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  <w:p w14:paraId="3226F9ED" w14:textId="77777777" w:rsidR="00C36527" w:rsidRPr="00F879D2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14:paraId="1C4EC4A1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14DA0B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14:paraId="0BFA5A33" w14:textId="77777777" w:rsidR="00C36527" w:rsidRPr="005E406D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</w:tcPr>
          <w:p w14:paraId="1E6303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578C6528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011921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7D1D442E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8(rev.4)</w:t>
            </w:r>
            <w:r>
              <w:rPr>
                <w:sz w:val="20"/>
                <w:lang w:val="en-US"/>
              </w:rPr>
              <w:br/>
              <w:t>10(rev.4)</w:t>
            </w:r>
          </w:p>
          <w:p w14:paraId="66CD86C7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2(rev.4)</w:t>
            </w:r>
          </w:p>
          <w:p w14:paraId="75B87A0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1(rev.4)</w:t>
            </w:r>
          </w:p>
        </w:tc>
      </w:tr>
      <w:tr w:rsidR="00D629D9" w:rsidRPr="00D629D9" w14:paraId="6FCCB416" w14:textId="77777777" w:rsidTr="003E16F8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8C806D6" w14:textId="3CF0F119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See CR/451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CBAF8C4" w14:textId="2F1CB716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October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4BE63372" w14:textId="3E2BE4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595077C0" w14:textId="6C694541" w:rsidR="00D629D9" w:rsidRDefault="00D629D9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418" w:type="dxa"/>
          </w:tcPr>
          <w:p w14:paraId="7F0EEAB2" w14:textId="41D2349F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992" w:type="dxa"/>
          </w:tcPr>
          <w:p w14:paraId="7A4EA8B8" w14:textId="141D8C6A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865" w:type="dxa"/>
          </w:tcPr>
          <w:p w14:paraId="36AB9700" w14:textId="7485E1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</w:p>
        </w:tc>
      </w:tr>
    </w:tbl>
    <w:p w14:paraId="29EB2E7F" w14:textId="6AFAACE7" w:rsidR="001A6373" w:rsidRDefault="001A6373">
      <w:r>
        <w:br w:type="page"/>
      </w:r>
    </w:p>
    <w:tbl>
      <w:tblPr>
        <w:tblStyle w:val="TableGrid"/>
        <w:tblW w:w="9373" w:type="dxa"/>
        <w:tblLayout w:type="fixed"/>
        <w:tblLook w:val="04A0" w:firstRow="1" w:lastRow="0" w:firstColumn="1" w:lastColumn="0" w:noHBand="0" w:noVBand="1"/>
      </w:tblPr>
      <w:tblGrid>
        <w:gridCol w:w="1472"/>
        <w:gridCol w:w="1085"/>
        <w:gridCol w:w="910"/>
        <w:gridCol w:w="1316"/>
        <w:gridCol w:w="1441"/>
        <w:gridCol w:w="8"/>
        <w:gridCol w:w="1420"/>
        <w:gridCol w:w="1721"/>
      </w:tblGrid>
      <w:tr w:rsidR="001A6373" w:rsidRPr="003475A2" w14:paraId="699A04F5" w14:textId="77777777" w:rsidTr="00801FA5">
        <w:tc>
          <w:tcPr>
            <w:tcW w:w="1472" w:type="dxa"/>
          </w:tcPr>
          <w:p w14:paraId="6E4903E8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lastRenderedPageBreak/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085" w:type="dxa"/>
          </w:tcPr>
          <w:p w14:paraId="0227C8D5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10" w:type="dxa"/>
          </w:tcPr>
          <w:p w14:paraId="4B503612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316" w:type="dxa"/>
          </w:tcPr>
          <w:p w14:paraId="5F372E33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49" w:type="dxa"/>
            <w:gridSpan w:val="2"/>
          </w:tcPr>
          <w:p w14:paraId="62F44D51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1420" w:type="dxa"/>
          </w:tcPr>
          <w:p w14:paraId="514700C1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721" w:type="dxa"/>
          </w:tcPr>
          <w:p w14:paraId="2BF4CE45" w14:textId="77777777" w:rsidR="001A6373" w:rsidRPr="003475A2" w:rsidRDefault="001A6373" w:rsidP="007A1470">
            <w:pPr>
              <w:spacing w:before="60" w:after="6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595B9E" w:rsidRPr="00595B9E" w14:paraId="03897126" w14:textId="77777777" w:rsidTr="000D0A67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431FA62A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6</w:t>
            </w:r>
            <w:r w:rsidRPr="00595B9E">
              <w:rPr>
                <w:sz w:val="20"/>
                <w:lang w:val="en-US"/>
              </w:rPr>
              <w:br/>
              <w:t>See CR/465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30368142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July</w:t>
            </w:r>
            <w:r w:rsidRPr="00595B9E">
              <w:rPr>
                <w:sz w:val="20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36099F5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2A318DD7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4A1B3969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117655DA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  <w:r w:rsidRPr="00595B9E">
              <w:rPr>
                <w:sz w:val="20"/>
                <w:lang w:val="en-US"/>
              </w:rPr>
              <w:br/>
            </w:r>
          </w:p>
          <w:p w14:paraId="03C84478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  <w:r w:rsidRPr="00595B9E">
              <w:rPr>
                <w:sz w:val="20"/>
                <w:lang w:val="en-US"/>
              </w:rPr>
              <w:br/>
            </w:r>
          </w:p>
          <w:p w14:paraId="34F772E1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13FEFFED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38ACE6F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5C2455B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78F9F14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27A909E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  <w:p w14:paraId="1AEEB5A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A1</w:t>
            </w:r>
          </w:p>
        </w:tc>
        <w:tc>
          <w:tcPr>
            <w:tcW w:w="1316" w:type="dxa"/>
          </w:tcPr>
          <w:p w14:paraId="52BC4287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AR5</w:t>
            </w:r>
          </w:p>
          <w:p w14:paraId="1B5113FB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AR5</w:t>
            </w:r>
          </w:p>
          <w:p w14:paraId="10783CF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Receivability</w:t>
            </w:r>
          </w:p>
          <w:p w14:paraId="6FC836E2" w14:textId="77777777" w:rsidR="00595B9E" w:rsidRPr="00595B9E" w:rsidRDefault="00595B9E" w:rsidP="00595B9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 w:rsidRPr="00595B9E">
              <w:rPr>
                <w:spacing w:val="-4"/>
                <w:sz w:val="20"/>
                <w:lang w:val="en-US"/>
              </w:rPr>
              <w:t>Notifying administration</w:t>
            </w:r>
          </w:p>
          <w:p w14:paraId="6EEE63CD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AR9</w:t>
            </w:r>
            <w:r w:rsidRPr="00595B9E">
              <w:rPr>
                <w:sz w:val="20"/>
                <w:lang w:val="en-US"/>
              </w:rPr>
              <w:br/>
            </w:r>
          </w:p>
          <w:p w14:paraId="4A77984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AR9</w:t>
            </w:r>
          </w:p>
          <w:p w14:paraId="691A79F1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AR11</w:t>
            </w:r>
          </w:p>
          <w:p w14:paraId="37C506B1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AP30A</w:t>
            </w:r>
          </w:p>
          <w:p w14:paraId="1C9E7C9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AP30A</w:t>
            </w:r>
          </w:p>
          <w:p w14:paraId="071F2B04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AP30B</w:t>
            </w:r>
          </w:p>
          <w:p w14:paraId="51C1F0B9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AP30B</w:t>
            </w:r>
          </w:p>
          <w:p w14:paraId="183CD2DC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 xml:space="preserve">AP30B </w:t>
            </w:r>
          </w:p>
        </w:tc>
        <w:tc>
          <w:tcPr>
            <w:tcW w:w="1441" w:type="dxa"/>
          </w:tcPr>
          <w:p w14:paraId="7071F9B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5.441B</w:t>
            </w:r>
          </w:p>
          <w:p w14:paraId="5F86D439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5.510</w:t>
            </w:r>
          </w:p>
          <w:p w14:paraId="5288859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A7AE25A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br/>
            </w:r>
          </w:p>
          <w:p w14:paraId="374A7C6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br/>
            </w:r>
          </w:p>
          <w:p w14:paraId="3F923502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9.19</w:t>
            </w:r>
          </w:p>
          <w:p w14:paraId="6708682A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11.31</w:t>
            </w:r>
          </w:p>
          <w:p w14:paraId="4890F65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2A.1.1</w:t>
            </w:r>
          </w:p>
          <w:p w14:paraId="7C4639D8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Annex 4</w:t>
            </w:r>
          </w:p>
          <w:p w14:paraId="2D260B0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6.5</w:t>
            </w:r>
          </w:p>
          <w:p w14:paraId="2782EE08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6.6</w:t>
            </w:r>
          </w:p>
          <w:p w14:paraId="64F2697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Annex 4</w:t>
            </w:r>
          </w:p>
        </w:tc>
        <w:tc>
          <w:tcPr>
            <w:tcW w:w="1428" w:type="dxa"/>
            <w:gridSpan w:val="2"/>
          </w:tcPr>
          <w:p w14:paraId="42C5F6A4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17-18</w:t>
            </w:r>
          </w:p>
          <w:p w14:paraId="3F93D2AF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25-26</w:t>
            </w:r>
          </w:p>
          <w:p w14:paraId="25066D0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1(rev.2)</w:t>
            </w:r>
          </w:p>
          <w:p w14:paraId="02906249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−</w:t>
            </w:r>
            <w:r w:rsidRPr="00595B9E">
              <w:rPr>
                <w:sz w:val="20"/>
                <w:lang w:val="en-US"/>
              </w:rPr>
              <w:br/>
            </w:r>
          </w:p>
          <w:p w14:paraId="7817305B" w14:textId="08A453E0" w:rsid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 xml:space="preserve">7-9, 12, </w:t>
            </w:r>
            <w:r w:rsidR="00A67DE6">
              <w:rPr>
                <w:sz w:val="20"/>
                <w:lang w:val="en-US"/>
              </w:rPr>
              <w:br/>
            </w:r>
            <w:r w:rsidRPr="00595B9E">
              <w:rPr>
                <w:sz w:val="20"/>
                <w:lang w:val="en-US"/>
              </w:rPr>
              <w:t>14</w:t>
            </w:r>
          </w:p>
          <w:p w14:paraId="2CA708DA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18-19</w:t>
            </w:r>
          </w:p>
          <w:p w14:paraId="1F0B4C11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10(rev.4)</w:t>
            </w:r>
          </w:p>
          <w:p w14:paraId="0F71FCD9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</w:t>
            </w:r>
          </w:p>
          <w:p w14:paraId="22FDCE0D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18</w:t>
            </w:r>
          </w:p>
          <w:p w14:paraId="7DD68B8E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2</w:t>
            </w:r>
          </w:p>
          <w:p w14:paraId="2AB4C7B0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3</w:t>
            </w:r>
          </w:p>
          <w:p w14:paraId="745D8393" w14:textId="77777777" w:rsidR="00595B9E" w:rsidRPr="00595B9E" w:rsidRDefault="00595B9E" w:rsidP="00595B9E">
            <w:pPr>
              <w:spacing w:before="0"/>
              <w:jc w:val="center"/>
              <w:rPr>
                <w:sz w:val="20"/>
                <w:lang w:val="en-US"/>
              </w:rPr>
            </w:pPr>
            <w:r w:rsidRPr="00595B9E">
              <w:rPr>
                <w:sz w:val="20"/>
                <w:lang w:val="en-US"/>
              </w:rPr>
              <w:t>9</w:t>
            </w:r>
          </w:p>
        </w:tc>
        <w:tc>
          <w:tcPr>
            <w:tcW w:w="1721" w:type="dxa"/>
          </w:tcPr>
          <w:p w14:paraId="428D9A09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17(rev.6) - 18</w:t>
            </w:r>
          </w:p>
          <w:p w14:paraId="4D5B1A05" w14:textId="77777777" w:rsidR="00595B9E" w:rsidRPr="00595B9E" w:rsidRDefault="00595B9E" w:rsidP="00595B9E">
            <w:pPr>
              <w:spacing w:before="0"/>
              <w:jc w:val="center"/>
              <w:rPr>
                <w:spacing w:val="-6"/>
                <w:sz w:val="19"/>
                <w:szCs w:val="19"/>
                <w:lang w:val="en-US"/>
              </w:rPr>
            </w:pPr>
            <w:r w:rsidRPr="00595B9E">
              <w:rPr>
                <w:spacing w:val="-6"/>
                <w:sz w:val="19"/>
                <w:szCs w:val="19"/>
                <w:lang w:val="en-US"/>
              </w:rPr>
              <w:t>25(rev.6) - 26(rev.6)</w:t>
            </w:r>
          </w:p>
          <w:p w14:paraId="3B0207FC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1(rev.6)</w:t>
            </w:r>
          </w:p>
          <w:p w14:paraId="57F9240A" w14:textId="77777777" w:rsidR="00595B9E" w:rsidRPr="00595B9E" w:rsidRDefault="00595B9E" w:rsidP="00A67DE6">
            <w:pPr>
              <w:spacing w:before="4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2(rev.6) - 8(rev.6)</w:t>
            </w:r>
            <w:r w:rsidRPr="00595B9E">
              <w:rPr>
                <w:sz w:val="19"/>
                <w:szCs w:val="19"/>
                <w:lang w:val="en-US"/>
              </w:rPr>
              <w:br/>
            </w:r>
          </w:p>
          <w:p w14:paraId="0BE87724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7(rev.6) - 9(rev.6), 12(rev.6), 14(rev.6)</w:t>
            </w:r>
          </w:p>
          <w:p w14:paraId="702F5BF1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18(rev.6) - 19(rev.6)</w:t>
            </w:r>
          </w:p>
          <w:p w14:paraId="63E731C5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10(rev.6)</w:t>
            </w:r>
          </w:p>
          <w:p w14:paraId="376D5145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1(rev.6)</w:t>
            </w:r>
          </w:p>
          <w:p w14:paraId="77D3A3D2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−</w:t>
            </w:r>
          </w:p>
          <w:p w14:paraId="0D40B4BD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2(rev.6)</w:t>
            </w:r>
          </w:p>
          <w:p w14:paraId="06627D79" w14:textId="77777777" w:rsidR="00595B9E" w:rsidRPr="00595B9E" w:rsidRDefault="00595B9E" w:rsidP="00595B9E">
            <w:pPr>
              <w:spacing w:before="0"/>
              <w:jc w:val="center"/>
              <w:rPr>
                <w:sz w:val="19"/>
                <w:szCs w:val="19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3(rev.6)</w:t>
            </w:r>
          </w:p>
          <w:p w14:paraId="0B743106" w14:textId="77777777" w:rsidR="00595B9E" w:rsidRPr="00595B9E" w:rsidRDefault="00595B9E" w:rsidP="00595B9E">
            <w:pPr>
              <w:spacing w:before="0"/>
              <w:jc w:val="center"/>
              <w:rPr>
                <w:sz w:val="18"/>
                <w:szCs w:val="18"/>
                <w:lang w:val="en-US"/>
              </w:rPr>
            </w:pPr>
            <w:r w:rsidRPr="00595B9E">
              <w:rPr>
                <w:sz w:val="19"/>
                <w:szCs w:val="19"/>
                <w:lang w:val="en-US"/>
              </w:rPr>
              <w:t>9(rev.6) - 10(rev.6)</w:t>
            </w:r>
          </w:p>
        </w:tc>
      </w:tr>
      <w:tr w:rsidR="00A67DE6" w:rsidRPr="001A6373" w14:paraId="20D9363A" w14:textId="77777777" w:rsidTr="000D0A67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5C9A1998" w14:textId="77777777" w:rsidR="00A67DE6" w:rsidRPr="00595B9E" w:rsidRDefault="00A67DE6" w:rsidP="00A67DE6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</w:tcPr>
          <w:p w14:paraId="1ED4C558" w14:textId="77777777" w:rsidR="00A67DE6" w:rsidRDefault="00A67DE6" w:rsidP="00A67DE6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10" w:type="dxa"/>
          </w:tcPr>
          <w:p w14:paraId="63A394BD" w14:textId="1A364F41" w:rsidR="00A67DE6" w:rsidRDefault="00A67DE6" w:rsidP="00A67DE6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16" w:type="dxa"/>
          </w:tcPr>
          <w:p w14:paraId="158DF359" w14:textId="77777777" w:rsidR="00A67DE6" w:rsidRPr="00CB50C7" w:rsidRDefault="00A67DE6" w:rsidP="00A67DE6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</w:p>
        </w:tc>
        <w:tc>
          <w:tcPr>
            <w:tcW w:w="1449" w:type="dxa"/>
            <w:gridSpan w:val="2"/>
          </w:tcPr>
          <w:p w14:paraId="01BD6B43" w14:textId="77777777" w:rsidR="00A67DE6" w:rsidRDefault="00A67DE6" w:rsidP="00A67DE6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420" w:type="dxa"/>
          </w:tcPr>
          <w:p w14:paraId="5AC89938" w14:textId="308B2B6F" w:rsidR="00A67DE6" w:rsidRDefault="00A67DE6" w:rsidP="00A67DE6">
            <w:pPr>
              <w:spacing w:before="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</w:t>
            </w:r>
          </w:p>
        </w:tc>
        <w:tc>
          <w:tcPr>
            <w:tcW w:w="1721" w:type="dxa"/>
          </w:tcPr>
          <w:p w14:paraId="5CAAD5CE" w14:textId="660E0B5A" w:rsidR="00A67DE6" w:rsidRDefault="00A67DE6" w:rsidP="00A67DE6">
            <w:pPr>
              <w:spacing w:before="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1(rev.6)</w:t>
            </w:r>
          </w:p>
        </w:tc>
      </w:tr>
      <w:tr w:rsidR="006C1B37" w:rsidRPr="00801FA5" w14:paraId="4F817B7C" w14:textId="77777777" w:rsidTr="00801FA5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6CB37953" w14:textId="6212FD51" w:rsidR="006C1B37" w:rsidRPr="00801FA5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tl/>
              </w:rPr>
              <w:br w:type="page"/>
            </w:r>
            <w:r w:rsidR="006C1B37" w:rsidRPr="00801FA5">
              <w:rPr>
                <w:sz w:val="20"/>
                <w:lang w:val="en-US"/>
              </w:rPr>
              <w:t>7</w:t>
            </w:r>
            <w:r w:rsidR="006C1B37" w:rsidRPr="00801FA5">
              <w:rPr>
                <w:sz w:val="20"/>
                <w:lang w:val="en-US"/>
              </w:rPr>
              <w:br/>
              <w:t>See CR/</w:t>
            </w:r>
            <w:r w:rsidR="002F174F" w:rsidRPr="00801FA5">
              <w:rPr>
                <w:sz w:val="20"/>
                <w:lang w:val="en-US"/>
              </w:rPr>
              <w:t>471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3C425DDD" w14:textId="67B3BBB2" w:rsidR="006C1B37" w:rsidRPr="00801FA5" w:rsidRDefault="0042602A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November</w:t>
            </w:r>
            <w:r w:rsidRPr="00801FA5">
              <w:rPr>
                <w:sz w:val="20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2BE60B92" w14:textId="5E695561" w:rsidR="001A6373" w:rsidRDefault="001064E6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A1</w:t>
            </w:r>
          </w:p>
          <w:p w14:paraId="09FD632D" w14:textId="77777777" w:rsidR="00801FA5" w:rsidRPr="00801FA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629F6C4" w14:textId="5604095B" w:rsidR="001064E6" w:rsidRPr="00801FA5" w:rsidRDefault="001064E6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2ECB158" w14:textId="411F5035" w:rsidR="001064E6" w:rsidRPr="00801FA5" w:rsidRDefault="001064E6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C53E2C6" w14:textId="77777777" w:rsidR="00D20DDC" w:rsidRPr="00801FA5" w:rsidRDefault="00D20D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E190BBC" w14:textId="7777777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61A4ADB" w14:textId="49A7BC59" w:rsidR="00A27CFF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373F8C8C" w14:textId="7777777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34178AF9" w14:textId="42F1779A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44861D8C" w14:textId="7777777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D338F28" w14:textId="68284C1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A5E7137" w14:textId="3B5892A1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D4835CD" w14:textId="6CFBEC1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79D111D" w14:textId="7777777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917B2BD" w14:textId="09B6829D" w:rsidR="00DE62FA" w:rsidRPr="00801FA5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1316" w:type="dxa"/>
          </w:tcPr>
          <w:p w14:paraId="128282E8" w14:textId="4B4B75A2" w:rsidR="00EE71C0" w:rsidRDefault="001064E6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AR9</w:t>
            </w:r>
          </w:p>
          <w:p w14:paraId="28ECAA3C" w14:textId="77777777" w:rsidR="00801FA5" w:rsidRPr="00801FA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92AA9D3" w14:textId="52C30962" w:rsidR="001A6373" w:rsidRPr="00801FA5" w:rsidRDefault="001A637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F4BD111" w14:textId="77777777" w:rsidR="00EE71C0" w:rsidRPr="00801FA5" w:rsidRDefault="00EE71C0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0348C0A1" w14:textId="77777777" w:rsidR="003C3700" w:rsidRPr="00801FA5" w:rsidRDefault="003C3700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B294D85" w14:textId="17F3E945" w:rsidR="00EE71C0" w:rsidRPr="00801FA5" w:rsidRDefault="0049762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AR11</w:t>
            </w:r>
          </w:p>
          <w:p w14:paraId="58AE47CD" w14:textId="7A9B34D5" w:rsidR="00E632B8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="00801FA5">
              <w:rPr>
                <w:sz w:val="20"/>
                <w:lang w:val="en-US"/>
              </w:rPr>
              <w:br/>
            </w:r>
          </w:p>
          <w:p w14:paraId="4AA9C59D" w14:textId="77777777" w:rsidR="00C70743" w:rsidRPr="00801FA5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0A28BD3B" w14:textId="5312B554" w:rsidR="00A27CFF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AR13</w:t>
            </w:r>
            <w:r w:rsidR="000766D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6BC3C15F" w14:textId="77777777" w:rsidR="00A62B64" w:rsidRDefault="00A62B64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1CF9F7B3" w14:textId="379C7EA6" w:rsidR="00A62B64" w:rsidRDefault="00E26BF5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  <w:r w:rsidR="00C70743">
              <w:rPr>
                <w:sz w:val="20"/>
                <w:lang w:val="en-US"/>
              </w:rPr>
              <w:br/>
            </w:r>
          </w:p>
          <w:p w14:paraId="0B3979DC" w14:textId="6A9A70C7" w:rsidR="00A62B64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 w:rsidR="00A62B64">
              <w:rPr>
                <w:sz w:val="20"/>
                <w:lang w:val="en-US"/>
              </w:rPr>
              <w:br/>
              <w:t>Res.</w:t>
            </w:r>
            <w:r w:rsidR="000766DC">
              <w:rPr>
                <w:sz w:val="20"/>
                <w:lang w:val="en-US"/>
              </w:rPr>
              <w:t>170</w:t>
            </w:r>
            <w:r w:rsidR="000766D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1D6D6467" w14:textId="6B1A4761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Res.750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7DE1CE77" w14:textId="77777777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D30D320" w14:textId="1D5A9165" w:rsidR="00DE62FA" w:rsidRPr="00801FA5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  <w:r w:rsidRPr="007D1217">
              <w:rPr>
                <w:sz w:val="20"/>
                <w:vertAlign w:val="superscript"/>
                <w:lang w:val="en-US"/>
              </w:rPr>
              <w:t>5</w:t>
            </w:r>
          </w:p>
        </w:tc>
        <w:tc>
          <w:tcPr>
            <w:tcW w:w="1449" w:type="dxa"/>
            <w:gridSpan w:val="2"/>
          </w:tcPr>
          <w:p w14:paraId="10D1F609" w14:textId="103CC753" w:rsidR="00EE71C0" w:rsidRPr="00801FA5" w:rsidRDefault="00C06FB9" w:rsidP="000A5F7E">
            <w:pPr>
              <w:spacing w:before="0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9.11.A</w:t>
            </w:r>
            <w:r w:rsidR="000766D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1B444C9D" w14:textId="27E6CE9F" w:rsidR="00104A84" w:rsidRPr="00801FA5" w:rsidRDefault="00871F63" w:rsidP="000A5F7E">
            <w:pPr>
              <w:spacing w:before="0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9.21</w:t>
            </w:r>
          </w:p>
          <w:p w14:paraId="4B133A22" w14:textId="44EBC3F3" w:rsidR="00104A84" w:rsidRPr="00801FA5" w:rsidRDefault="00497625" w:rsidP="000A5F7E">
            <w:pPr>
              <w:spacing w:before="0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9.5</w:t>
            </w:r>
            <w:r w:rsidR="001A6373" w:rsidRPr="00801FA5">
              <w:rPr>
                <w:sz w:val="20"/>
                <w:lang w:val="es-ES_tradnl"/>
              </w:rPr>
              <w:t>2</w:t>
            </w:r>
            <w:r w:rsidRPr="00801FA5">
              <w:rPr>
                <w:sz w:val="20"/>
                <w:lang w:val="es-ES_tradnl"/>
              </w:rPr>
              <w:t>C</w:t>
            </w:r>
            <w:r w:rsidR="000766D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79EB4F15" w14:textId="0D781D0F" w:rsidR="003C3700" w:rsidRDefault="003C3700" w:rsidP="000A5F7E">
            <w:pPr>
              <w:spacing w:before="0"/>
              <w:jc w:val="center"/>
              <w:rPr>
                <w:sz w:val="20"/>
                <w:lang w:val="es-ES_tradnl"/>
              </w:rPr>
            </w:pPr>
          </w:p>
          <w:p w14:paraId="53FF7D7F" w14:textId="77777777" w:rsidR="00801FA5" w:rsidRPr="00801FA5" w:rsidRDefault="00801FA5" w:rsidP="000A5F7E">
            <w:pPr>
              <w:spacing w:before="0"/>
              <w:jc w:val="center"/>
              <w:rPr>
                <w:sz w:val="20"/>
                <w:lang w:val="es-ES_tradnl"/>
              </w:rPr>
            </w:pPr>
          </w:p>
          <w:p w14:paraId="128367CC" w14:textId="77777777" w:rsidR="00C70743" w:rsidRPr="00801FA5" w:rsidRDefault="00C70743" w:rsidP="000A5F7E">
            <w:pPr>
              <w:spacing w:before="0"/>
              <w:jc w:val="center"/>
              <w:rPr>
                <w:sz w:val="20"/>
                <w:lang w:val="es-ES_tradnl"/>
              </w:rPr>
            </w:pPr>
            <w:r w:rsidRPr="00801FA5">
              <w:rPr>
                <w:sz w:val="20"/>
                <w:lang w:val="es-ES_tradnl"/>
              </w:rPr>
              <w:t>11.31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0939C81B" w14:textId="5631B082" w:rsidR="00801FA5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C31D05">
              <w:rPr>
                <w:sz w:val="20"/>
                <w:lang w:val="es-ES_tradnl"/>
              </w:rPr>
              <w:t>11.44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>, 11.44B</w:t>
            </w:r>
            <w:r w:rsidRPr="00801FA5">
              <w:rPr>
                <w:sz w:val="20"/>
                <w:lang w:val="es-ES_tradnl"/>
              </w:rPr>
              <w:t>-</w:t>
            </w:r>
            <w:r>
              <w:rPr>
                <w:sz w:val="20"/>
                <w:lang w:val="es-ES_tradnl"/>
              </w:rPr>
              <w:t>11.44D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 xml:space="preserve">, </w:t>
            </w:r>
            <w:r w:rsidRPr="00801FA5">
              <w:rPr>
                <w:sz w:val="20"/>
                <w:lang w:val="es-ES_tradnl"/>
              </w:rPr>
              <w:t>11.46</w:t>
            </w:r>
            <w:r w:rsidRPr="00801FA5">
              <w:rPr>
                <w:sz w:val="20"/>
                <w:vertAlign w:val="superscript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 xml:space="preserve">, </w:t>
            </w:r>
            <w:r w:rsidRPr="00801FA5">
              <w:rPr>
                <w:sz w:val="20"/>
                <w:lang w:val="es-ES_tradnl"/>
              </w:rPr>
              <w:t>11.47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  <w:r>
              <w:rPr>
                <w:sz w:val="20"/>
                <w:lang w:val="es-ES_tradnl"/>
              </w:rPr>
              <w:t xml:space="preserve">, </w:t>
            </w:r>
            <w:r>
              <w:rPr>
                <w:sz w:val="20"/>
                <w:lang w:val="en-US"/>
              </w:rPr>
              <w:t>11.48</w:t>
            </w:r>
            <w:r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21A6A957" w14:textId="6E0EF265" w:rsidR="000766DC" w:rsidRDefault="000766DC" w:rsidP="000A5F7E">
            <w:pPr>
              <w:spacing w:before="0"/>
              <w:jc w:val="center"/>
              <w:rPr>
                <w:sz w:val="20"/>
                <w:lang w:val="es-ES_tradnl"/>
              </w:rPr>
            </w:pPr>
          </w:p>
          <w:p w14:paraId="4E760F24" w14:textId="77777777" w:rsidR="00C70743" w:rsidRPr="000766DC" w:rsidRDefault="00C70743" w:rsidP="000A5F7E">
            <w:pPr>
              <w:spacing w:before="0"/>
              <w:jc w:val="center"/>
              <w:rPr>
                <w:sz w:val="20"/>
                <w:lang w:val="es-ES_tradnl"/>
              </w:rPr>
            </w:pPr>
          </w:p>
          <w:p w14:paraId="0221E382" w14:textId="00FB4638" w:rsidR="00A62B64" w:rsidRDefault="00A62B64" w:rsidP="000A5F7E">
            <w:pPr>
              <w:spacing w:before="0"/>
              <w:jc w:val="center"/>
              <w:rPr>
                <w:sz w:val="20"/>
                <w:lang w:val="es-ES_tradnl"/>
              </w:rPr>
            </w:pPr>
            <w:r w:rsidRPr="001A6373">
              <w:rPr>
                <w:sz w:val="20"/>
                <w:lang w:val="es-ES_tradnl"/>
              </w:rPr>
              <w:t>Annex 7</w:t>
            </w:r>
            <w:r w:rsidR="00D22032">
              <w:rPr>
                <w:sz w:val="20"/>
                <w:vertAlign w:val="superscript"/>
                <w:lang w:val="en-US"/>
              </w:rPr>
              <w:t>6</w:t>
            </w:r>
          </w:p>
          <w:p w14:paraId="3B73403F" w14:textId="39CAE413" w:rsidR="00A62B64" w:rsidRDefault="00A62B64" w:rsidP="000A5F7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 w:rsidRPr="00EE71C0">
              <w:rPr>
                <w:spacing w:val="-4"/>
                <w:sz w:val="20"/>
                <w:lang w:val="en-US"/>
              </w:rPr>
              <w:t>An. 3</w:t>
            </w:r>
            <w:r w:rsidR="00C70743">
              <w:rPr>
                <w:spacing w:val="-4"/>
                <w:sz w:val="20"/>
                <w:lang w:val="en-US"/>
              </w:rPr>
              <w:t xml:space="preserve"> and</w:t>
            </w:r>
            <w:r w:rsidRPr="00EE71C0">
              <w:rPr>
                <w:spacing w:val="-4"/>
                <w:sz w:val="20"/>
                <w:lang w:val="en-US"/>
              </w:rPr>
              <w:t xml:space="preserve"> </w:t>
            </w:r>
            <w:r w:rsidR="00C70743">
              <w:rPr>
                <w:spacing w:val="-4"/>
                <w:sz w:val="20"/>
                <w:lang w:val="en-US"/>
              </w:rPr>
              <w:br/>
            </w:r>
            <w:r w:rsidRPr="00EE71C0">
              <w:rPr>
                <w:spacing w:val="-4"/>
                <w:sz w:val="20"/>
                <w:lang w:val="en-US"/>
              </w:rPr>
              <w:t>An. 4</w:t>
            </w:r>
            <w:r w:rsidR="000766DC" w:rsidRPr="000766DC">
              <w:rPr>
                <w:sz w:val="20"/>
                <w:vertAlign w:val="superscript"/>
                <w:lang w:val="es-ES_tradnl"/>
              </w:rPr>
              <w:t>6</w:t>
            </w:r>
          </w:p>
          <w:p w14:paraId="3B44E2D1" w14:textId="57159668" w:rsidR="00A62B64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C70743">
              <w:rPr>
                <w:spacing w:val="-4"/>
                <w:sz w:val="20"/>
                <w:lang w:val="en-US"/>
              </w:rPr>
              <w:t>AP1 to An. 4</w:t>
            </w:r>
            <w:r>
              <w:rPr>
                <w:spacing w:val="-4"/>
                <w:sz w:val="20"/>
                <w:lang w:val="en-US"/>
              </w:rPr>
              <w:br/>
            </w:r>
            <w:r w:rsidR="00A62B64">
              <w:rPr>
                <w:spacing w:val="-4"/>
                <w:sz w:val="20"/>
                <w:lang w:val="en-US"/>
              </w:rPr>
              <w:br/>
            </w:r>
          </w:p>
          <w:p w14:paraId="42F139DE" w14:textId="3B45E2B3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0316B9D5" w14:textId="77777777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52063FE" w14:textId="241E58E4" w:rsidR="00DE62FA" w:rsidRPr="00801FA5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420" w:type="dxa"/>
          </w:tcPr>
          <w:p w14:paraId="1410DB4D" w14:textId="597032B9" w:rsidR="006C1B37" w:rsidRPr="00801FA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7</w:t>
            </w:r>
            <w:r w:rsidR="00026D41" w:rsidRPr="00801FA5">
              <w:rPr>
                <w:sz w:val="20"/>
                <w:lang w:val="en-US"/>
              </w:rPr>
              <w:t>(rev.6)</w:t>
            </w:r>
            <w:r w:rsidRPr="00801FA5">
              <w:rPr>
                <w:sz w:val="20"/>
                <w:lang w:val="en-US"/>
              </w:rPr>
              <w:t>-</w:t>
            </w:r>
            <w:r w:rsidR="00801FA5" w:rsidRPr="00801FA5">
              <w:rPr>
                <w:sz w:val="20"/>
                <w:lang w:val="en-US"/>
              </w:rPr>
              <w:t>10</w:t>
            </w:r>
          </w:p>
          <w:p w14:paraId="35EDED5C" w14:textId="03B7D6B7" w:rsidR="00E85A35" w:rsidRPr="00801FA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13-14</w:t>
            </w:r>
            <w:r w:rsidR="00026D41" w:rsidRPr="00801FA5">
              <w:rPr>
                <w:sz w:val="20"/>
                <w:lang w:val="en-US"/>
              </w:rPr>
              <w:t>(rev.6)</w:t>
            </w:r>
          </w:p>
          <w:p w14:paraId="079D9142" w14:textId="265CE8AE" w:rsidR="00E85A35" w:rsidRPr="00801FA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19</w:t>
            </w:r>
            <w:r w:rsidR="00104A84" w:rsidRPr="00801FA5">
              <w:rPr>
                <w:sz w:val="20"/>
                <w:lang w:val="en-US"/>
              </w:rPr>
              <w:t>(rev.6)</w:t>
            </w:r>
            <w:r w:rsidRPr="00801FA5">
              <w:rPr>
                <w:sz w:val="20"/>
                <w:lang w:val="en-US"/>
              </w:rPr>
              <w:t>-20</w:t>
            </w:r>
          </w:p>
          <w:p w14:paraId="7239FE2D" w14:textId="0B7E620F" w:rsidR="00E85A3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29-30</w:t>
            </w:r>
          </w:p>
          <w:p w14:paraId="0A8482AA" w14:textId="77777777" w:rsidR="00801FA5" w:rsidRPr="00801FA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171BB4ED" w14:textId="0E3B7DBA" w:rsidR="00E85A35" w:rsidRPr="00801FA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9-10</w:t>
            </w:r>
            <w:r w:rsidR="00104A84" w:rsidRPr="00801FA5">
              <w:rPr>
                <w:sz w:val="20"/>
                <w:lang w:val="en-US"/>
              </w:rPr>
              <w:t>(rev.6)</w:t>
            </w:r>
          </w:p>
          <w:p w14:paraId="2F066E09" w14:textId="61B19F4B" w:rsidR="00E85A35" w:rsidRPr="00C70743" w:rsidRDefault="00E85A35" w:rsidP="000A5F7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 w:rsidRPr="00C70743">
              <w:rPr>
                <w:spacing w:val="-4"/>
                <w:sz w:val="20"/>
                <w:lang w:val="en-US"/>
              </w:rPr>
              <w:t>25-28</w:t>
            </w:r>
            <w:r w:rsidR="00C70743" w:rsidRPr="00C70743">
              <w:rPr>
                <w:i/>
                <w:iCs/>
                <w:spacing w:val="-4"/>
                <w:sz w:val="20"/>
                <w:lang w:val="en-US"/>
              </w:rPr>
              <w:t>bis</w:t>
            </w:r>
            <w:r w:rsidR="00104A84" w:rsidRPr="00C70743">
              <w:rPr>
                <w:spacing w:val="-4"/>
                <w:sz w:val="20"/>
                <w:lang w:val="en-US"/>
              </w:rPr>
              <w:t>(rev.2)</w:t>
            </w:r>
            <w:r w:rsidR="00801FA5" w:rsidRPr="00C70743">
              <w:rPr>
                <w:spacing w:val="-4"/>
                <w:sz w:val="20"/>
                <w:lang w:val="en-US"/>
              </w:rPr>
              <w:br/>
            </w:r>
            <w:r w:rsidR="00C70743" w:rsidRPr="00C70743">
              <w:rPr>
                <w:spacing w:val="-4"/>
                <w:sz w:val="20"/>
                <w:lang w:val="en-US"/>
              </w:rPr>
              <w:br/>
            </w:r>
            <w:r w:rsidR="00C70743" w:rsidRPr="00C70743">
              <w:rPr>
                <w:spacing w:val="-4"/>
                <w:sz w:val="20"/>
                <w:lang w:val="en-US"/>
              </w:rPr>
              <w:br/>
            </w:r>
            <w:r w:rsidR="00C70743" w:rsidRPr="00C70743">
              <w:rPr>
                <w:spacing w:val="-4"/>
                <w:sz w:val="20"/>
                <w:lang w:val="en-US"/>
              </w:rPr>
              <w:br/>
            </w:r>
          </w:p>
          <w:p w14:paraId="1C280645" w14:textId="77777777" w:rsidR="00C70743" w:rsidRPr="00801FA5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381F5A22" w14:textId="77777777" w:rsidR="00E85A3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  <w:p w14:paraId="54AF4583" w14:textId="77777777" w:rsidR="00A62B64" w:rsidRDefault="00A62B64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23-25</w:t>
            </w:r>
          </w:p>
          <w:p w14:paraId="57BA1A09" w14:textId="4741F1DD" w:rsidR="00A62B64" w:rsidRPr="000A5F7E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br/>
            </w:r>
            <w:r>
              <w:rPr>
                <w:spacing w:val="-4"/>
                <w:sz w:val="20"/>
                <w:lang w:val="en-US"/>
              </w:rPr>
              <w:br/>
            </w:r>
            <w:r w:rsidR="00A62B64" w:rsidRPr="000A5F7E">
              <w:rPr>
                <w:sz w:val="20"/>
                <w:lang w:val="en-US"/>
              </w:rPr>
              <w:t>9(rev.6)-10(rev.6)</w:t>
            </w:r>
          </w:p>
          <w:p w14:paraId="496D2500" w14:textId="26F68857" w:rsidR="00A62B64" w:rsidRDefault="00A62B64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54E9E34" w14:textId="441821A8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6CD01208" w14:textId="77777777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56A8DA5E" w14:textId="73DBA0F6" w:rsidR="00DE62FA" w:rsidRPr="00801FA5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21" w:type="dxa"/>
          </w:tcPr>
          <w:p w14:paraId="72B38AD5" w14:textId="4056CF07" w:rsidR="00E85A35" w:rsidRPr="00801FA5" w:rsidRDefault="00104A84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7-</w:t>
            </w:r>
            <w:r w:rsidR="00053C0F" w:rsidRPr="00801FA5">
              <w:rPr>
                <w:sz w:val="20"/>
                <w:lang w:val="en-US"/>
              </w:rPr>
              <w:t>9</w:t>
            </w:r>
            <w:r w:rsidR="001A6373" w:rsidRPr="00801FA5">
              <w:rPr>
                <w:sz w:val="20"/>
                <w:lang w:val="en-US"/>
              </w:rPr>
              <w:t>(rev.7)</w:t>
            </w:r>
            <w:r w:rsidR="00801FA5" w:rsidRPr="00801FA5">
              <w:rPr>
                <w:sz w:val="20"/>
                <w:lang w:val="en-US"/>
              </w:rPr>
              <w:t>, 10</w:t>
            </w:r>
          </w:p>
          <w:p w14:paraId="5D04FC1F" w14:textId="1C07A9AA" w:rsidR="00104A84" w:rsidRPr="00801FA5" w:rsidRDefault="00026D41" w:rsidP="000A5F7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 w:rsidRPr="00801FA5">
              <w:rPr>
                <w:spacing w:val="-4"/>
                <w:sz w:val="20"/>
                <w:lang w:val="en-US"/>
              </w:rPr>
              <w:t>13</w:t>
            </w:r>
            <w:r w:rsidR="00104A84" w:rsidRPr="00801FA5">
              <w:rPr>
                <w:spacing w:val="-4"/>
                <w:sz w:val="20"/>
                <w:lang w:val="en-US"/>
              </w:rPr>
              <w:t>(rev.7)</w:t>
            </w:r>
            <w:r w:rsidRPr="00801FA5">
              <w:rPr>
                <w:spacing w:val="-4"/>
                <w:sz w:val="20"/>
                <w:lang w:val="en-US"/>
              </w:rPr>
              <w:t>-14</w:t>
            </w:r>
            <w:r w:rsidR="00104A84" w:rsidRPr="00801FA5">
              <w:rPr>
                <w:spacing w:val="-4"/>
                <w:sz w:val="20"/>
                <w:lang w:val="en-US"/>
              </w:rPr>
              <w:t>(rev.</w:t>
            </w:r>
            <w:r w:rsidR="006443E3">
              <w:rPr>
                <w:spacing w:val="-4"/>
                <w:sz w:val="20"/>
                <w:lang w:val="en-US"/>
              </w:rPr>
              <w:t>6</w:t>
            </w:r>
            <w:r w:rsidR="00104A84" w:rsidRPr="00801FA5">
              <w:rPr>
                <w:spacing w:val="-4"/>
                <w:sz w:val="20"/>
                <w:lang w:val="en-US"/>
              </w:rPr>
              <w:t>)</w:t>
            </w:r>
          </w:p>
          <w:p w14:paraId="4D644492" w14:textId="104F7026" w:rsidR="001A6373" w:rsidRPr="00801FA5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19</w:t>
            </w:r>
            <w:r w:rsidR="001A6373" w:rsidRPr="00801FA5">
              <w:rPr>
                <w:sz w:val="20"/>
                <w:lang w:val="en-US"/>
              </w:rPr>
              <w:t>(rev.7)</w:t>
            </w:r>
            <w:r w:rsidRPr="00801FA5">
              <w:rPr>
                <w:sz w:val="20"/>
                <w:lang w:val="en-US"/>
              </w:rPr>
              <w:t>-20</w:t>
            </w:r>
          </w:p>
          <w:p w14:paraId="5CA5C4CF" w14:textId="1895637D" w:rsidR="00104A84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29-</w:t>
            </w:r>
            <w:r w:rsidR="001A6373" w:rsidRPr="00801FA5">
              <w:rPr>
                <w:sz w:val="20"/>
                <w:lang w:val="en-US"/>
              </w:rPr>
              <w:t>3</w:t>
            </w:r>
            <w:r w:rsidRPr="00801FA5">
              <w:rPr>
                <w:sz w:val="20"/>
                <w:lang w:val="en-US"/>
              </w:rPr>
              <w:t>0</w:t>
            </w:r>
            <w:r w:rsidR="001A6373" w:rsidRPr="00801FA5">
              <w:rPr>
                <w:sz w:val="20"/>
                <w:lang w:val="en-US"/>
              </w:rPr>
              <w:t>(rev.7)</w:t>
            </w:r>
          </w:p>
          <w:p w14:paraId="361680F0" w14:textId="77777777" w:rsidR="00801FA5" w:rsidRPr="00801FA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6B9F4D75" w14:textId="56A3A274" w:rsidR="00104A84" w:rsidRPr="00801FA5" w:rsidRDefault="00104A84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9-</w:t>
            </w:r>
            <w:r w:rsidR="001A6373" w:rsidRPr="00801FA5">
              <w:rPr>
                <w:sz w:val="20"/>
                <w:lang w:val="en-US"/>
              </w:rPr>
              <w:t>10(rev.7)</w:t>
            </w:r>
          </w:p>
          <w:p w14:paraId="41FB58C8" w14:textId="7638D8E2" w:rsidR="00E90D6A" w:rsidRDefault="00E85A35" w:rsidP="000A5F7E">
            <w:pPr>
              <w:spacing w:before="0"/>
              <w:jc w:val="center"/>
              <w:rPr>
                <w:sz w:val="20"/>
                <w:lang w:val="en-US"/>
              </w:rPr>
            </w:pPr>
            <w:r w:rsidRPr="00801FA5">
              <w:rPr>
                <w:sz w:val="20"/>
                <w:lang w:val="en-US"/>
              </w:rPr>
              <w:t>25-</w:t>
            </w:r>
            <w:r w:rsidR="001A6373" w:rsidRPr="00801FA5">
              <w:rPr>
                <w:sz w:val="20"/>
                <w:lang w:val="en-US"/>
              </w:rPr>
              <w:t>2</w:t>
            </w:r>
            <w:r w:rsidRPr="00801FA5">
              <w:rPr>
                <w:sz w:val="20"/>
                <w:lang w:val="en-US"/>
              </w:rPr>
              <w:t>8</w:t>
            </w:r>
            <w:r w:rsidRPr="00801FA5">
              <w:rPr>
                <w:i/>
                <w:iCs/>
                <w:sz w:val="20"/>
                <w:lang w:val="en-US"/>
              </w:rPr>
              <w:t>ter</w:t>
            </w:r>
            <w:r w:rsidR="001A6373" w:rsidRPr="00801FA5">
              <w:rPr>
                <w:sz w:val="20"/>
                <w:lang w:val="en-US"/>
              </w:rPr>
              <w:t>(rev.7)</w:t>
            </w:r>
            <w:r w:rsidR="00801FA5">
              <w:rPr>
                <w:sz w:val="20"/>
                <w:lang w:val="en-US"/>
              </w:rPr>
              <w:br/>
            </w:r>
            <w:r w:rsidR="00C70743">
              <w:rPr>
                <w:sz w:val="20"/>
                <w:lang w:val="en-US"/>
              </w:rPr>
              <w:br/>
            </w:r>
            <w:r w:rsidR="00C70743">
              <w:rPr>
                <w:sz w:val="20"/>
                <w:lang w:val="en-US"/>
              </w:rPr>
              <w:br/>
            </w:r>
            <w:r w:rsidR="00C70743">
              <w:rPr>
                <w:sz w:val="20"/>
                <w:lang w:val="en-US"/>
              </w:rPr>
              <w:br/>
            </w:r>
          </w:p>
          <w:p w14:paraId="7F2A85ED" w14:textId="77777777" w:rsidR="00C70743" w:rsidRDefault="00C70743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73926021" w14:textId="2986E26C" w:rsidR="00801FA5" w:rsidRDefault="00801FA5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A62B64">
              <w:rPr>
                <w:sz w:val="20"/>
                <w:lang w:val="en-US"/>
              </w:rPr>
              <w:t>(rev.7</w:t>
            </w:r>
            <w:r w:rsidR="00C61654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>-2(rev.7)</w:t>
            </w:r>
          </w:p>
          <w:p w14:paraId="5F3148DC" w14:textId="77777777" w:rsidR="00A62B64" w:rsidRDefault="00A62B64" w:rsidP="000A5F7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 w:rsidRPr="00EE71C0">
              <w:rPr>
                <w:spacing w:val="-4"/>
                <w:sz w:val="20"/>
                <w:lang w:val="en-US"/>
              </w:rPr>
              <w:t>23(rev.7)-25(rev.7)</w:t>
            </w:r>
          </w:p>
          <w:p w14:paraId="3B912180" w14:textId="6B701767" w:rsidR="00A62B64" w:rsidRDefault="00A62B64" w:rsidP="000A5F7E">
            <w:pPr>
              <w:spacing w:before="0"/>
              <w:jc w:val="center"/>
              <w:rPr>
                <w:spacing w:val="-4"/>
                <w:sz w:val="20"/>
                <w:lang w:val="en-US"/>
              </w:rPr>
            </w:pPr>
            <w:r>
              <w:rPr>
                <w:spacing w:val="-4"/>
                <w:sz w:val="20"/>
                <w:lang w:val="en-US"/>
              </w:rPr>
              <w:t>8</w:t>
            </w:r>
            <w:r w:rsidRPr="00C70743">
              <w:rPr>
                <w:i/>
                <w:iCs/>
                <w:spacing w:val="-4"/>
                <w:sz w:val="20"/>
                <w:lang w:val="en-US"/>
              </w:rPr>
              <w:t>bis</w:t>
            </w:r>
            <w:r>
              <w:rPr>
                <w:spacing w:val="-4"/>
                <w:sz w:val="20"/>
                <w:lang w:val="en-US"/>
              </w:rPr>
              <w:t>(rev.7)-</w:t>
            </w:r>
            <w:r w:rsidR="000A5F7E">
              <w:rPr>
                <w:spacing w:val="-4"/>
                <w:sz w:val="20"/>
                <w:lang w:val="en-US"/>
              </w:rPr>
              <w:t>8</w:t>
            </w:r>
            <w:r w:rsidR="00C70743" w:rsidRPr="00C70743">
              <w:rPr>
                <w:i/>
                <w:iCs/>
                <w:spacing w:val="-4"/>
                <w:sz w:val="20"/>
                <w:lang w:val="en-US"/>
              </w:rPr>
              <w:t>quater</w:t>
            </w:r>
            <w:r w:rsidR="00C70743">
              <w:rPr>
                <w:spacing w:val="-4"/>
                <w:sz w:val="20"/>
                <w:lang w:val="en-US"/>
              </w:rPr>
              <w:t>(rev.7)</w:t>
            </w:r>
            <w:r w:rsidR="00C70743">
              <w:rPr>
                <w:spacing w:val="-4"/>
                <w:sz w:val="20"/>
                <w:lang w:val="en-US"/>
              </w:rPr>
              <w:br/>
              <w:t>9(rev.6)-</w:t>
            </w:r>
            <w:r>
              <w:rPr>
                <w:spacing w:val="-4"/>
                <w:sz w:val="20"/>
                <w:lang w:val="en-US"/>
              </w:rPr>
              <w:t>10(rev.7)</w:t>
            </w:r>
            <w:r w:rsidR="00C70743">
              <w:rPr>
                <w:spacing w:val="-4"/>
                <w:sz w:val="20"/>
                <w:lang w:val="en-US"/>
              </w:rPr>
              <w:br/>
            </w:r>
          </w:p>
          <w:p w14:paraId="2CBAAFA9" w14:textId="1E9AB7A7" w:rsidR="00A62B64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C70743">
              <w:rPr>
                <w:sz w:val="20"/>
                <w:lang w:val="en-US"/>
              </w:rPr>
              <w:t>(rev.7)</w:t>
            </w:r>
            <w:r>
              <w:rPr>
                <w:sz w:val="20"/>
                <w:lang w:val="en-US"/>
              </w:rPr>
              <w:t>-</w:t>
            </w:r>
            <w:r w:rsidR="000766DC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>(rev.7)</w:t>
            </w:r>
          </w:p>
          <w:p w14:paraId="00606761" w14:textId="0BA69207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1(rev.7)</w:t>
            </w:r>
          </w:p>
          <w:p w14:paraId="4E1B9B63" w14:textId="77777777" w:rsidR="000766DC" w:rsidRDefault="000766DC" w:rsidP="000A5F7E">
            <w:pPr>
              <w:spacing w:before="0"/>
              <w:jc w:val="center"/>
              <w:rPr>
                <w:sz w:val="20"/>
                <w:lang w:val="en-US"/>
              </w:rPr>
            </w:pPr>
          </w:p>
          <w:p w14:paraId="26CE32D9" w14:textId="2BFB1373" w:rsidR="00DE62FA" w:rsidRPr="00801FA5" w:rsidRDefault="00DE62FA" w:rsidP="000A5F7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1(rev.7)-2(rev.7)</w:t>
            </w:r>
            <w:r w:rsidR="00CB50C7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5(rev.7)</w:t>
            </w:r>
          </w:p>
        </w:tc>
      </w:tr>
      <w:tr w:rsidR="008F3B38" w:rsidRPr="00913D33" w14:paraId="46DD642F" w14:textId="77777777" w:rsidTr="00801FA5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27433E2C" w14:textId="77777777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59B4D50E" w14:textId="77777777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10" w:type="dxa"/>
          </w:tcPr>
          <w:p w14:paraId="095E6756" w14:textId="356A0C49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5AEFB47" w14:textId="77777777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14:paraId="24EA8CA4" w14:textId="77777777" w:rsidR="008F3B38" w:rsidRPr="001A6373" w:rsidRDefault="008F3B38" w:rsidP="008F3B38">
            <w:pPr>
              <w:spacing w:before="80" w:after="40"/>
              <w:jc w:val="center"/>
              <w:rPr>
                <w:sz w:val="20"/>
                <w:lang w:val="es-ES_tradn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5222BBF" w14:textId="5A0B702D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DE62FA">
              <w:rPr>
                <w:sz w:val="20"/>
                <w:lang w:val="en-US"/>
              </w:rPr>
              <w:t>-3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AF512C2" w14:textId="736271B6" w:rsidR="008F3B38" w:rsidRDefault="008F3B38" w:rsidP="008F3B38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1(rev.7) - </w:t>
            </w:r>
            <w:r w:rsidR="00DE62FA"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t>(rev.7)</w:t>
            </w:r>
          </w:p>
        </w:tc>
      </w:tr>
    </w:tbl>
    <w:p w14:paraId="48A8A0FE" w14:textId="77777777" w:rsidR="009B0A8C" w:rsidRPr="002F23DB" w:rsidRDefault="009B0A8C" w:rsidP="00957782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083504A5" w14:textId="77777777" w:rsidR="001565D0" w:rsidRDefault="005546FB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14:paraId="74FFF5A5" w14:textId="77777777" w:rsidR="00CC4946" w:rsidRDefault="00CC4946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14:paraId="1A7FB4A1" w14:textId="77777777" w:rsidR="00CE5B02" w:rsidRDefault="00CE5B02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>
        <w:rPr>
          <w:sz w:val="20"/>
          <w:lang w:val="en-US"/>
        </w:rPr>
        <w:t>.</w:t>
      </w:r>
    </w:p>
    <w:p w14:paraId="3041375E" w14:textId="6A87A3D8" w:rsidR="00CE5B02" w:rsidRDefault="00CE5B02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lang w:val="en-US"/>
        </w:rPr>
        <w:tab/>
      </w:r>
      <w:r w:rsidRPr="00CE5B02">
        <w:rPr>
          <w:sz w:val="20"/>
          <w:lang w:val="en-GB"/>
        </w:rPr>
        <w:t>Effec</w:t>
      </w:r>
      <w:r>
        <w:rPr>
          <w:sz w:val="20"/>
          <w:lang w:val="en-GB"/>
        </w:rPr>
        <w:t>tive date of application of the</w:t>
      </w:r>
      <w:r w:rsidRPr="00CE5B02">
        <w:rPr>
          <w:sz w:val="20"/>
          <w:lang w:val="en-GB"/>
        </w:rPr>
        <w:t xml:space="preserve"> Rule: 31 March 2020. This Rule will also apply retroactively to all plan mo</w:t>
      </w:r>
      <w:r>
        <w:rPr>
          <w:sz w:val="20"/>
          <w:lang w:val="en-GB"/>
        </w:rPr>
        <w:t>difications published in Part A</w:t>
      </w:r>
      <w:r>
        <w:rPr>
          <w:sz w:val="20"/>
          <w:lang w:val="en-US"/>
        </w:rPr>
        <w:t>.</w:t>
      </w:r>
    </w:p>
    <w:p w14:paraId="70A57599" w14:textId="42C17F73" w:rsidR="00F37164" w:rsidRDefault="007D1217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bookmarkStart w:id="0" w:name="_Hlk56582886"/>
      <w:r>
        <w:rPr>
          <w:sz w:val="20"/>
          <w:vertAlign w:val="superscript"/>
          <w:lang w:val="en-US"/>
        </w:rPr>
        <w:t>5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</w:t>
      </w:r>
      <w:r>
        <w:rPr>
          <w:sz w:val="20"/>
          <w:lang w:val="en-US"/>
        </w:rPr>
        <w:t>21.</w:t>
      </w:r>
    </w:p>
    <w:p w14:paraId="144345F5" w14:textId="2841ABD9" w:rsidR="00D22032" w:rsidRDefault="00D22032" w:rsidP="007A1470">
      <w:pPr>
        <w:pStyle w:val="AnnexRef"/>
        <w:tabs>
          <w:tab w:val="clear" w:pos="1134"/>
          <w:tab w:val="clear" w:pos="1871"/>
          <w:tab w:val="clear" w:pos="2268"/>
        </w:tabs>
        <w:spacing w:before="4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6</w:t>
      </w:r>
      <w:r>
        <w:rPr>
          <w:sz w:val="20"/>
          <w:lang w:val="en-US"/>
        </w:rPr>
        <w:tab/>
      </w:r>
      <w:r w:rsidRPr="00D22032">
        <w:rPr>
          <w:sz w:val="20"/>
          <w:lang w:val="en-US"/>
        </w:rPr>
        <w:t>WRC decisions provided for information</w:t>
      </w:r>
      <w:r w:rsidR="00955D33">
        <w:rPr>
          <w:sz w:val="20"/>
          <w:lang w:val="en-US"/>
        </w:rPr>
        <w:t>.</w:t>
      </w:r>
    </w:p>
    <w:bookmarkEnd w:id="0"/>
    <w:p w14:paraId="555EC9CD" w14:textId="27177B75" w:rsidR="00542C7C" w:rsidRDefault="009B0A8C" w:rsidP="007A1470">
      <w:pPr>
        <w:pStyle w:val="AnnexRef"/>
        <w:spacing w:before="0" w:after="12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10"/>
      <w:headerReference w:type="default" r:id="rId11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3AA2B" w14:textId="77777777" w:rsidR="00757971" w:rsidRDefault="00757971">
      <w:r>
        <w:separator/>
      </w:r>
    </w:p>
  </w:endnote>
  <w:endnote w:type="continuationSeparator" w:id="0">
    <w:p w14:paraId="0E07C8EB" w14:textId="77777777" w:rsidR="00757971" w:rsidRDefault="0075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4891B" w14:textId="77777777" w:rsidR="00757971" w:rsidRDefault="00757971">
      <w:r>
        <w:rPr>
          <w:b/>
        </w:rPr>
        <w:t>_______________</w:t>
      </w:r>
    </w:p>
  </w:footnote>
  <w:footnote w:type="continuationSeparator" w:id="0">
    <w:p w14:paraId="725356E4" w14:textId="77777777" w:rsidR="00757971" w:rsidRDefault="00757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EDEFA67" w14:textId="6DC83DDC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629D9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B38F68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41FF45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EAD089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40DF"/>
    <w:rsid w:val="00026D41"/>
    <w:rsid w:val="00027D25"/>
    <w:rsid w:val="000445F7"/>
    <w:rsid w:val="00053C0F"/>
    <w:rsid w:val="000662B6"/>
    <w:rsid w:val="00073C9E"/>
    <w:rsid w:val="000766DC"/>
    <w:rsid w:val="00077D94"/>
    <w:rsid w:val="00080E20"/>
    <w:rsid w:val="00086B05"/>
    <w:rsid w:val="00087323"/>
    <w:rsid w:val="0009209B"/>
    <w:rsid w:val="000A5F7E"/>
    <w:rsid w:val="000B1FFF"/>
    <w:rsid w:val="000C004B"/>
    <w:rsid w:val="000D0A67"/>
    <w:rsid w:val="000D5C80"/>
    <w:rsid w:val="000D7C0B"/>
    <w:rsid w:val="000E035A"/>
    <w:rsid w:val="000E3E55"/>
    <w:rsid w:val="00100FAD"/>
    <w:rsid w:val="00104A84"/>
    <w:rsid w:val="001064E6"/>
    <w:rsid w:val="00110C46"/>
    <w:rsid w:val="00111337"/>
    <w:rsid w:val="00114217"/>
    <w:rsid w:val="0012156F"/>
    <w:rsid w:val="001227BB"/>
    <w:rsid w:val="001303CD"/>
    <w:rsid w:val="00130D3C"/>
    <w:rsid w:val="00143258"/>
    <w:rsid w:val="00146839"/>
    <w:rsid w:val="0015337D"/>
    <w:rsid w:val="001565D0"/>
    <w:rsid w:val="00162D61"/>
    <w:rsid w:val="0016498B"/>
    <w:rsid w:val="00165541"/>
    <w:rsid w:val="00190D47"/>
    <w:rsid w:val="001A51A7"/>
    <w:rsid w:val="001A6373"/>
    <w:rsid w:val="001A68D7"/>
    <w:rsid w:val="001A70ED"/>
    <w:rsid w:val="001B3CF5"/>
    <w:rsid w:val="001C465E"/>
    <w:rsid w:val="001D20E3"/>
    <w:rsid w:val="001E31FB"/>
    <w:rsid w:val="001E68EC"/>
    <w:rsid w:val="00220ACA"/>
    <w:rsid w:val="00220DA7"/>
    <w:rsid w:val="00221874"/>
    <w:rsid w:val="00221D22"/>
    <w:rsid w:val="0022323F"/>
    <w:rsid w:val="00227464"/>
    <w:rsid w:val="00233B12"/>
    <w:rsid w:val="00236646"/>
    <w:rsid w:val="0024750D"/>
    <w:rsid w:val="00264EB1"/>
    <w:rsid w:val="00280F3B"/>
    <w:rsid w:val="00284246"/>
    <w:rsid w:val="00287220"/>
    <w:rsid w:val="00290F5F"/>
    <w:rsid w:val="00292170"/>
    <w:rsid w:val="00297B73"/>
    <w:rsid w:val="002A7F56"/>
    <w:rsid w:val="002E4ADB"/>
    <w:rsid w:val="002F174F"/>
    <w:rsid w:val="002F2096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5581E"/>
    <w:rsid w:val="00372DA7"/>
    <w:rsid w:val="0038634D"/>
    <w:rsid w:val="00391E5F"/>
    <w:rsid w:val="00392EDF"/>
    <w:rsid w:val="003A312D"/>
    <w:rsid w:val="003B77AB"/>
    <w:rsid w:val="003C3700"/>
    <w:rsid w:val="003D3BFA"/>
    <w:rsid w:val="003E16F8"/>
    <w:rsid w:val="003E5FDF"/>
    <w:rsid w:val="003F206D"/>
    <w:rsid w:val="003F2744"/>
    <w:rsid w:val="003F2917"/>
    <w:rsid w:val="004109B3"/>
    <w:rsid w:val="00415F35"/>
    <w:rsid w:val="00416C07"/>
    <w:rsid w:val="0042602A"/>
    <w:rsid w:val="00427262"/>
    <w:rsid w:val="00427482"/>
    <w:rsid w:val="0044689C"/>
    <w:rsid w:val="00455D70"/>
    <w:rsid w:val="004641CE"/>
    <w:rsid w:val="004658D6"/>
    <w:rsid w:val="00473043"/>
    <w:rsid w:val="004755FA"/>
    <w:rsid w:val="0047729C"/>
    <w:rsid w:val="00497625"/>
    <w:rsid w:val="004A3A27"/>
    <w:rsid w:val="004A5A5D"/>
    <w:rsid w:val="004B4010"/>
    <w:rsid w:val="004C5733"/>
    <w:rsid w:val="004C6C8C"/>
    <w:rsid w:val="004D1B8F"/>
    <w:rsid w:val="004E2160"/>
    <w:rsid w:val="004E763E"/>
    <w:rsid w:val="004E77AB"/>
    <w:rsid w:val="004F4E63"/>
    <w:rsid w:val="004F648A"/>
    <w:rsid w:val="004F71AF"/>
    <w:rsid w:val="00514391"/>
    <w:rsid w:val="00524FAA"/>
    <w:rsid w:val="0052522A"/>
    <w:rsid w:val="0053743E"/>
    <w:rsid w:val="00542C7C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5B9E"/>
    <w:rsid w:val="00597DC2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32C44"/>
    <w:rsid w:val="00634022"/>
    <w:rsid w:val="00636217"/>
    <w:rsid w:val="00643448"/>
    <w:rsid w:val="006443E3"/>
    <w:rsid w:val="00652F8C"/>
    <w:rsid w:val="006547C1"/>
    <w:rsid w:val="006601B2"/>
    <w:rsid w:val="0067064A"/>
    <w:rsid w:val="0068053C"/>
    <w:rsid w:val="00680A82"/>
    <w:rsid w:val="0069275A"/>
    <w:rsid w:val="006A7330"/>
    <w:rsid w:val="006B06AA"/>
    <w:rsid w:val="006B6115"/>
    <w:rsid w:val="006B74EB"/>
    <w:rsid w:val="006C1B37"/>
    <w:rsid w:val="006C3B8C"/>
    <w:rsid w:val="006D3DBE"/>
    <w:rsid w:val="006D60DE"/>
    <w:rsid w:val="006E04F7"/>
    <w:rsid w:val="00702664"/>
    <w:rsid w:val="00703F24"/>
    <w:rsid w:val="007108E9"/>
    <w:rsid w:val="0071197C"/>
    <w:rsid w:val="00714E51"/>
    <w:rsid w:val="00724F18"/>
    <w:rsid w:val="00733168"/>
    <w:rsid w:val="007438A1"/>
    <w:rsid w:val="00743B56"/>
    <w:rsid w:val="00757971"/>
    <w:rsid w:val="007A0721"/>
    <w:rsid w:val="007A1470"/>
    <w:rsid w:val="007A19CB"/>
    <w:rsid w:val="007A45BD"/>
    <w:rsid w:val="007B146E"/>
    <w:rsid w:val="007B1D38"/>
    <w:rsid w:val="007B2A48"/>
    <w:rsid w:val="007B2A69"/>
    <w:rsid w:val="007B52F1"/>
    <w:rsid w:val="007B6D1C"/>
    <w:rsid w:val="007C41CD"/>
    <w:rsid w:val="007D1217"/>
    <w:rsid w:val="007D1AAD"/>
    <w:rsid w:val="007D3B38"/>
    <w:rsid w:val="007F1CA4"/>
    <w:rsid w:val="007F2D3B"/>
    <w:rsid w:val="00801C53"/>
    <w:rsid w:val="00801FA5"/>
    <w:rsid w:val="00814063"/>
    <w:rsid w:val="0082546F"/>
    <w:rsid w:val="00842B47"/>
    <w:rsid w:val="00843A05"/>
    <w:rsid w:val="00871F63"/>
    <w:rsid w:val="00891263"/>
    <w:rsid w:val="00893D79"/>
    <w:rsid w:val="00894F60"/>
    <w:rsid w:val="008A14FB"/>
    <w:rsid w:val="008B4AE9"/>
    <w:rsid w:val="008B67DF"/>
    <w:rsid w:val="008C2539"/>
    <w:rsid w:val="008C403F"/>
    <w:rsid w:val="008C4B3D"/>
    <w:rsid w:val="008E009D"/>
    <w:rsid w:val="008E5622"/>
    <w:rsid w:val="008F3B38"/>
    <w:rsid w:val="008F42A5"/>
    <w:rsid w:val="009012B6"/>
    <w:rsid w:val="00911A2D"/>
    <w:rsid w:val="00913D33"/>
    <w:rsid w:val="00920867"/>
    <w:rsid w:val="009245EC"/>
    <w:rsid w:val="0092596F"/>
    <w:rsid w:val="00935107"/>
    <w:rsid w:val="00940EDF"/>
    <w:rsid w:val="0094426C"/>
    <w:rsid w:val="00946255"/>
    <w:rsid w:val="00953DC6"/>
    <w:rsid w:val="00955D33"/>
    <w:rsid w:val="009569E8"/>
    <w:rsid w:val="00957782"/>
    <w:rsid w:val="00974FC4"/>
    <w:rsid w:val="009861F4"/>
    <w:rsid w:val="00990505"/>
    <w:rsid w:val="00994F48"/>
    <w:rsid w:val="009A4F25"/>
    <w:rsid w:val="009B0A8C"/>
    <w:rsid w:val="009B66EE"/>
    <w:rsid w:val="009C3B03"/>
    <w:rsid w:val="009C65BC"/>
    <w:rsid w:val="009D63E9"/>
    <w:rsid w:val="009E464E"/>
    <w:rsid w:val="009F5174"/>
    <w:rsid w:val="009F5F70"/>
    <w:rsid w:val="00A14F95"/>
    <w:rsid w:val="00A16793"/>
    <w:rsid w:val="00A2259C"/>
    <w:rsid w:val="00A27CFF"/>
    <w:rsid w:val="00A30608"/>
    <w:rsid w:val="00A355A8"/>
    <w:rsid w:val="00A443AB"/>
    <w:rsid w:val="00A506E1"/>
    <w:rsid w:val="00A52A2A"/>
    <w:rsid w:val="00A56F94"/>
    <w:rsid w:val="00A62AE9"/>
    <w:rsid w:val="00A62B64"/>
    <w:rsid w:val="00A65A32"/>
    <w:rsid w:val="00A67DE6"/>
    <w:rsid w:val="00A77D30"/>
    <w:rsid w:val="00A917BB"/>
    <w:rsid w:val="00AB202C"/>
    <w:rsid w:val="00AC0420"/>
    <w:rsid w:val="00AE2E23"/>
    <w:rsid w:val="00AE6420"/>
    <w:rsid w:val="00AE6F86"/>
    <w:rsid w:val="00B040EE"/>
    <w:rsid w:val="00B14677"/>
    <w:rsid w:val="00B17111"/>
    <w:rsid w:val="00B21F25"/>
    <w:rsid w:val="00B22BE3"/>
    <w:rsid w:val="00B264A9"/>
    <w:rsid w:val="00B27620"/>
    <w:rsid w:val="00B30FDB"/>
    <w:rsid w:val="00B43578"/>
    <w:rsid w:val="00B44EDA"/>
    <w:rsid w:val="00B573FA"/>
    <w:rsid w:val="00B67041"/>
    <w:rsid w:val="00B71105"/>
    <w:rsid w:val="00B74C1F"/>
    <w:rsid w:val="00B84B83"/>
    <w:rsid w:val="00BB2D3F"/>
    <w:rsid w:val="00BB359B"/>
    <w:rsid w:val="00BB7105"/>
    <w:rsid w:val="00BC5CB4"/>
    <w:rsid w:val="00BD261C"/>
    <w:rsid w:val="00BD5E8C"/>
    <w:rsid w:val="00BF3282"/>
    <w:rsid w:val="00BF425F"/>
    <w:rsid w:val="00C001DA"/>
    <w:rsid w:val="00C01151"/>
    <w:rsid w:val="00C01CC6"/>
    <w:rsid w:val="00C06FB9"/>
    <w:rsid w:val="00C120E0"/>
    <w:rsid w:val="00C177C2"/>
    <w:rsid w:val="00C216C7"/>
    <w:rsid w:val="00C24579"/>
    <w:rsid w:val="00C32704"/>
    <w:rsid w:val="00C36527"/>
    <w:rsid w:val="00C36DC8"/>
    <w:rsid w:val="00C40972"/>
    <w:rsid w:val="00C43672"/>
    <w:rsid w:val="00C477DC"/>
    <w:rsid w:val="00C52E90"/>
    <w:rsid w:val="00C61654"/>
    <w:rsid w:val="00C631B0"/>
    <w:rsid w:val="00C647F0"/>
    <w:rsid w:val="00C65091"/>
    <w:rsid w:val="00C70743"/>
    <w:rsid w:val="00C74907"/>
    <w:rsid w:val="00C7511F"/>
    <w:rsid w:val="00C7551F"/>
    <w:rsid w:val="00C82211"/>
    <w:rsid w:val="00C86946"/>
    <w:rsid w:val="00C90437"/>
    <w:rsid w:val="00C906BD"/>
    <w:rsid w:val="00C96CAE"/>
    <w:rsid w:val="00CA3FA7"/>
    <w:rsid w:val="00CB50C7"/>
    <w:rsid w:val="00CB571A"/>
    <w:rsid w:val="00CC4946"/>
    <w:rsid w:val="00CE19B3"/>
    <w:rsid w:val="00CE4DB0"/>
    <w:rsid w:val="00CE5B02"/>
    <w:rsid w:val="00CF0C29"/>
    <w:rsid w:val="00CF761D"/>
    <w:rsid w:val="00D07EF9"/>
    <w:rsid w:val="00D16482"/>
    <w:rsid w:val="00D16D46"/>
    <w:rsid w:val="00D2003A"/>
    <w:rsid w:val="00D20DDC"/>
    <w:rsid w:val="00D22032"/>
    <w:rsid w:val="00D223C4"/>
    <w:rsid w:val="00D24F72"/>
    <w:rsid w:val="00D308A8"/>
    <w:rsid w:val="00D629D9"/>
    <w:rsid w:val="00D649BE"/>
    <w:rsid w:val="00D66DA1"/>
    <w:rsid w:val="00D75726"/>
    <w:rsid w:val="00D8169A"/>
    <w:rsid w:val="00D85909"/>
    <w:rsid w:val="00D873EC"/>
    <w:rsid w:val="00DA2BA8"/>
    <w:rsid w:val="00DA3A00"/>
    <w:rsid w:val="00DC6A86"/>
    <w:rsid w:val="00DD15D0"/>
    <w:rsid w:val="00DE60DC"/>
    <w:rsid w:val="00DE62FA"/>
    <w:rsid w:val="00DF0248"/>
    <w:rsid w:val="00DF70FD"/>
    <w:rsid w:val="00E13A66"/>
    <w:rsid w:val="00E247EB"/>
    <w:rsid w:val="00E26BF5"/>
    <w:rsid w:val="00E40170"/>
    <w:rsid w:val="00E45D04"/>
    <w:rsid w:val="00E5056F"/>
    <w:rsid w:val="00E563D0"/>
    <w:rsid w:val="00E56567"/>
    <w:rsid w:val="00E572D7"/>
    <w:rsid w:val="00E632B8"/>
    <w:rsid w:val="00E7169D"/>
    <w:rsid w:val="00E73770"/>
    <w:rsid w:val="00E85A35"/>
    <w:rsid w:val="00E87D95"/>
    <w:rsid w:val="00E909F3"/>
    <w:rsid w:val="00E90D6A"/>
    <w:rsid w:val="00EB42A4"/>
    <w:rsid w:val="00ED3ADB"/>
    <w:rsid w:val="00ED5D8C"/>
    <w:rsid w:val="00ED6D03"/>
    <w:rsid w:val="00ED7BDB"/>
    <w:rsid w:val="00EE0B98"/>
    <w:rsid w:val="00EE3C77"/>
    <w:rsid w:val="00EE61B2"/>
    <w:rsid w:val="00EE6BA7"/>
    <w:rsid w:val="00EE71C0"/>
    <w:rsid w:val="00EF618C"/>
    <w:rsid w:val="00EF79D3"/>
    <w:rsid w:val="00EF7F75"/>
    <w:rsid w:val="00F26A65"/>
    <w:rsid w:val="00F37164"/>
    <w:rsid w:val="00F46C04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C07CB80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D6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D6A"/>
    <w:rPr>
      <w:lang w:val="fr-FR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90D6A"/>
    <w:rPr>
      <w:b/>
      <w:bCs/>
      <w:lang w:val="fr-FR" w:eastAsia="en-US"/>
    </w:rPr>
  </w:style>
  <w:style w:type="paragraph" w:styleId="Revision">
    <w:name w:val="Revision"/>
    <w:hidden/>
    <w:uiPriority w:val="99"/>
    <w:semiHidden/>
    <w:rsid w:val="00E90D6A"/>
    <w:rPr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7382166703641B0E0A148CE55F976" ma:contentTypeVersion="8" ma:contentTypeDescription="Create a new document." ma:contentTypeScope="" ma:versionID="406951671e094fab080bc54b4c0b4100">
  <xsd:schema xmlns:xsd="http://www.w3.org/2001/XMLSchema" xmlns:xs="http://www.w3.org/2001/XMLSchema" xmlns:p="http://schemas.microsoft.com/office/2006/metadata/properties" xmlns:ns3="345e7ae8-5b21-45b1-ba79-c488165d002b" targetNamespace="http://schemas.microsoft.com/office/2006/metadata/properties" ma:root="true" ma:fieldsID="9df0ac4c23a1237bf9ae6f6a940504e9" ns3:_="">
    <xsd:import namespace="345e7ae8-5b21-45b1-ba79-c488165d00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e7ae8-5b21-45b1-ba79-c488165d0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4048B-7A59-4708-ADFC-CC40898547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45e7ae8-5b21-45b1-ba79-c488165d002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DBEB7E-ED65-40B4-97AF-E61A1D5D4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5e7ae8-5b21-45b1-ba79-c488165d0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83C81-0724-420C-A1EF-CA8C7E607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E9F4D-08CA-48C8-8E0A-AE5110CD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252</TotalTime>
  <Pages>2</Pages>
  <Words>422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Hala Al-Yammouni</cp:lastModifiedBy>
  <cp:revision>44</cp:revision>
  <cp:lastPrinted>2020-11-18T10:43:00Z</cp:lastPrinted>
  <dcterms:created xsi:type="dcterms:W3CDTF">2020-11-10T08:51:00Z</dcterms:created>
  <dcterms:modified xsi:type="dcterms:W3CDTF">2020-11-20T12:44:00Z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ContentTypeId">
    <vt:lpwstr>0x0101000B67382166703641B0E0A148CE55F976</vt:lpwstr>
  </property>
</Properties>
</file>