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E76360" w14:textId="77777777" w:rsidR="008C497B" w:rsidRPr="003F4E3E" w:rsidRDefault="008C497B" w:rsidP="001E6ED1">
      <w:pPr>
        <w:pStyle w:val="Heading1"/>
        <w:spacing w:before="300"/>
        <w:jc w:val="center"/>
      </w:pPr>
      <w:r w:rsidRPr="003F4E3E">
        <w:t xml:space="preserve">PART  </w:t>
      </w:r>
      <w:r w:rsidRPr="003F4E3E">
        <w:rPr>
          <w:rStyle w:val="href"/>
        </w:rPr>
        <w:t>B</w:t>
      </w:r>
    </w:p>
    <w:p w14:paraId="7BDC44F2" w14:textId="77777777" w:rsidR="008C497B" w:rsidRPr="00463E50" w:rsidRDefault="008C497B">
      <w:pPr>
        <w:pStyle w:val="Heading2"/>
        <w:ind w:left="0" w:firstLine="0"/>
        <w:jc w:val="center"/>
      </w:pPr>
      <w:r w:rsidRPr="003F4E3E">
        <w:t xml:space="preserve">SECTION  </w:t>
      </w:r>
      <w:r w:rsidRPr="00463E50">
        <w:rPr>
          <w:rStyle w:val="href2"/>
        </w:rPr>
        <w:t>B6</w:t>
      </w:r>
    </w:p>
    <w:p w14:paraId="4C4DE768" w14:textId="52118444" w:rsidR="00924A26" w:rsidRPr="00D74C11" w:rsidRDefault="00B04D9E" w:rsidP="00680715">
      <w:pPr>
        <w:pStyle w:val="Heading1"/>
        <w:spacing w:before="120"/>
        <w:ind w:left="0" w:firstLine="0"/>
        <w:jc w:val="center"/>
        <w:rPr>
          <w:b w:val="0"/>
          <w:bCs/>
        </w:rPr>
      </w:pPr>
      <w:r w:rsidRPr="00B04D9E">
        <w:t xml:space="preserve">Rules concerning criteria for applying the provisions of No. 9.36 </w:t>
      </w:r>
      <w:r w:rsidRPr="00B04D9E">
        <w:br/>
        <w:t xml:space="preserve">to a frequency assignment in the terrestrial services whose allocation or identification is governed by Nos. 5.292, 5.293, </w:t>
      </w:r>
      <w:r w:rsidRPr="00B04D9E">
        <w:rPr>
          <w:bCs/>
        </w:rPr>
        <w:t xml:space="preserve">5.295, 5.296A, </w:t>
      </w:r>
      <w:r w:rsidRPr="00B04D9E">
        <w:t xml:space="preserve">5.297, </w:t>
      </w:r>
      <w:r w:rsidRPr="00B04D9E">
        <w:rPr>
          <w:bCs/>
        </w:rPr>
        <w:t xml:space="preserve">5.308, 5.308A, </w:t>
      </w:r>
      <w:r w:rsidRPr="00B04D9E">
        <w:t>5.309, 5.323, 5.325, 5.326, 5.341A, 5.341C, 5.346, 5.346A, 5.429D, 5.429F, 5.430A, 5.431A, 5.431B, 5.432B</w:t>
      </w:r>
      <w:r w:rsidR="005C13D3">
        <w:t>,</w:t>
      </w:r>
      <w:r w:rsidRPr="00B04D9E">
        <w:t xml:space="preserve"> 5.434</w:t>
      </w:r>
      <w:r w:rsidR="00284A88">
        <w:rPr>
          <w:rStyle w:val="FootnoteReference"/>
          <w:b w:val="0"/>
          <w:bCs/>
        </w:rPr>
        <w:footnoteReference w:customMarkFollows="1" w:id="1"/>
        <w:t>1</w:t>
      </w:r>
      <w:r w:rsidR="005C13D3" w:rsidRPr="00D47276">
        <w:rPr>
          <w:bCs/>
          <w:position w:val="6"/>
          <w:sz w:val="18"/>
          <w:szCs w:val="22"/>
          <w:lang w:val="en-US"/>
        </w:rPr>
        <w:t xml:space="preserve"> </w:t>
      </w:r>
      <w:bookmarkStart w:id="0" w:name="_Hlk46053361"/>
      <w:r w:rsidR="005C13D3" w:rsidRPr="00D47276">
        <w:rPr>
          <w:bCs/>
          <w:szCs w:val="22"/>
          <w:lang w:val="en-US"/>
        </w:rPr>
        <w:t xml:space="preserve">and </w:t>
      </w:r>
      <w:r w:rsidR="005C13D3" w:rsidRPr="00D47276">
        <w:rPr>
          <w:szCs w:val="22"/>
          <w:lang w:val="en-US"/>
        </w:rPr>
        <w:t>5.553A</w:t>
      </w:r>
      <w:bookmarkEnd w:id="0"/>
      <w:r w:rsidR="00680715">
        <w:rPr>
          <w:szCs w:val="22"/>
          <w:lang w:val="en-US"/>
        </w:rPr>
        <w:t>     </w:t>
      </w:r>
      <w:r w:rsidR="00680715" w:rsidRPr="00680715">
        <w:rPr>
          <w:bCs/>
          <w:sz w:val="16"/>
          <w:szCs w:val="16"/>
        </w:rPr>
        <w:t>(</w:t>
      </w:r>
      <w:r w:rsidR="00680715">
        <w:rPr>
          <w:bCs/>
          <w:sz w:val="16"/>
          <w:szCs w:val="16"/>
        </w:rPr>
        <w:t>MO</w:t>
      </w:r>
      <w:r w:rsidR="00680715" w:rsidRPr="00680715">
        <w:rPr>
          <w:bCs/>
          <w:sz w:val="16"/>
          <w:szCs w:val="16"/>
        </w:rPr>
        <w:t>D RRB20/85)</w:t>
      </w:r>
    </w:p>
    <w:p w14:paraId="63B36568" w14:textId="77777777" w:rsidR="00284A88" w:rsidRPr="00284A88" w:rsidRDefault="00284A88" w:rsidP="00284A88">
      <w:r w:rsidRPr="00284A88">
        <w:t>1</w:t>
      </w:r>
      <w:r w:rsidRPr="00284A88">
        <w:tab/>
        <w:t xml:space="preserve">The identification of the administrations with which coordination may need to be effected is based on the characteristics of the assignment that is subject to the procedure of No. </w:t>
      </w:r>
      <w:r w:rsidRPr="00284A88">
        <w:rPr>
          <w:b/>
        </w:rPr>
        <w:t>9.21</w:t>
      </w:r>
      <w:r w:rsidRPr="00284A88">
        <w:t xml:space="preserve"> and the worst-case assumptions relating to the propagation characteristics and other technical parameters. These worst-case assumptions were developed on the basis of the information contained in various sources (GE06 Regional Agreement, ITU-R Recommendations and Reports), since the Radiocommunication Bureau has no Technical Standards for application in several frequency bands above 28 MHz.</w:t>
      </w:r>
    </w:p>
    <w:p w14:paraId="744644CF" w14:textId="2135C1A6" w:rsidR="00284A88" w:rsidRPr="00284A88" w:rsidRDefault="00284A88" w:rsidP="00284A88">
      <w:r w:rsidRPr="00284A88">
        <w:t>2</w:t>
      </w:r>
      <w:r w:rsidRPr="00284A88">
        <w:tab/>
      </w:r>
      <w:r w:rsidR="005C13D3" w:rsidRPr="00680715">
        <w:rPr>
          <w:spacing w:val="-2"/>
          <w:lang w:val="en-US"/>
        </w:rPr>
        <w:t xml:space="preserve">For identification of the administrations whose agreement may need to be obtained, in the context of the provisions of Nos. </w:t>
      </w:r>
      <w:r w:rsidR="005C13D3" w:rsidRPr="00680715">
        <w:rPr>
          <w:b/>
          <w:bCs/>
          <w:spacing w:val="-2"/>
          <w:lang w:val="en-US"/>
        </w:rPr>
        <w:t>5.292</w:t>
      </w:r>
      <w:r w:rsidR="005C13D3" w:rsidRPr="00680715">
        <w:rPr>
          <w:spacing w:val="-2"/>
          <w:lang w:val="en-US"/>
        </w:rPr>
        <w:t xml:space="preserve">, </w:t>
      </w:r>
      <w:r w:rsidR="005C13D3" w:rsidRPr="00680715">
        <w:rPr>
          <w:b/>
          <w:bCs/>
          <w:spacing w:val="-2"/>
          <w:lang w:val="en-US"/>
        </w:rPr>
        <w:t>5.293</w:t>
      </w:r>
      <w:r w:rsidR="005C13D3" w:rsidRPr="00680715">
        <w:rPr>
          <w:spacing w:val="-2"/>
          <w:lang w:val="en-US"/>
        </w:rPr>
        <w:t xml:space="preserve">, </w:t>
      </w:r>
      <w:r w:rsidR="005C13D3" w:rsidRPr="00680715">
        <w:rPr>
          <w:b/>
          <w:bCs/>
          <w:spacing w:val="-2"/>
          <w:lang w:val="en-US"/>
        </w:rPr>
        <w:t>5.295</w:t>
      </w:r>
      <w:r w:rsidR="005C13D3" w:rsidRPr="00680715">
        <w:rPr>
          <w:spacing w:val="-2"/>
          <w:lang w:val="en-US"/>
        </w:rPr>
        <w:t>,</w:t>
      </w:r>
      <w:r w:rsidR="005C13D3" w:rsidRPr="00680715">
        <w:rPr>
          <w:b/>
          <w:bCs/>
          <w:spacing w:val="-2"/>
          <w:lang w:val="en-US"/>
        </w:rPr>
        <w:t xml:space="preserve"> 5.296A</w:t>
      </w:r>
      <w:r w:rsidR="005C13D3" w:rsidRPr="00680715">
        <w:rPr>
          <w:spacing w:val="-2"/>
          <w:lang w:val="en-US"/>
        </w:rPr>
        <w:t>,</w:t>
      </w:r>
      <w:r w:rsidR="005C13D3" w:rsidRPr="00680715">
        <w:rPr>
          <w:b/>
          <w:bCs/>
          <w:spacing w:val="-2"/>
          <w:lang w:val="en-US"/>
        </w:rPr>
        <w:t xml:space="preserve"> </w:t>
      </w:r>
      <w:r w:rsidR="005C13D3" w:rsidRPr="00680715">
        <w:rPr>
          <w:b/>
          <w:spacing w:val="-2"/>
          <w:lang w:val="en-US"/>
        </w:rPr>
        <w:t>5.297</w:t>
      </w:r>
      <w:r w:rsidR="005C13D3" w:rsidRPr="00680715">
        <w:rPr>
          <w:spacing w:val="-2"/>
          <w:lang w:val="en-US"/>
        </w:rPr>
        <w:t xml:space="preserve">, </w:t>
      </w:r>
      <w:r w:rsidR="005C13D3" w:rsidRPr="00680715">
        <w:rPr>
          <w:b/>
          <w:bCs/>
          <w:spacing w:val="-2"/>
          <w:lang w:val="en-US"/>
        </w:rPr>
        <w:t>5.308</w:t>
      </w:r>
      <w:r w:rsidR="005C13D3" w:rsidRPr="00680715">
        <w:rPr>
          <w:spacing w:val="-2"/>
          <w:lang w:val="en-US"/>
        </w:rPr>
        <w:t>,</w:t>
      </w:r>
      <w:r w:rsidR="005C13D3" w:rsidRPr="00680715">
        <w:rPr>
          <w:b/>
          <w:bCs/>
          <w:spacing w:val="-2"/>
          <w:lang w:val="en-US"/>
        </w:rPr>
        <w:t xml:space="preserve"> 5.308A</w:t>
      </w:r>
      <w:r w:rsidR="005C13D3" w:rsidRPr="00680715">
        <w:rPr>
          <w:spacing w:val="-2"/>
          <w:lang w:val="en-US"/>
        </w:rPr>
        <w:t>,</w:t>
      </w:r>
      <w:r w:rsidR="005C13D3" w:rsidRPr="00680715">
        <w:rPr>
          <w:b/>
          <w:bCs/>
          <w:spacing w:val="-2"/>
          <w:lang w:val="en-US"/>
        </w:rPr>
        <w:t xml:space="preserve"> </w:t>
      </w:r>
      <w:r w:rsidR="005C13D3" w:rsidRPr="00680715">
        <w:rPr>
          <w:b/>
          <w:spacing w:val="-2"/>
          <w:lang w:val="en-US"/>
        </w:rPr>
        <w:t>5.309</w:t>
      </w:r>
      <w:r w:rsidR="005C13D3" w:rsidRPr="00680715">
        <w:rPr>
          <w:spacing w:val="-2"/>
          <w:lang w:val="en-US"/>
        </w:rPr>
        <w:t xml:space="preserve">, </w:t>
      </w:r>
      <w:r w:rsidR="005C13D3" w:rsidRPr="00680715">
        <w:rPr>
          <w:b/>
          <w:spacing w:val="-2"/>
          <w:lang w:val="en-US"/>
        </w:rPr>
        <w:t>5.323</w:t>
      </w:r>
      <w:r w:rsidR="005C13D3" w:rsidRPr="00680715">
        <w:rPr>
          <w:spacing w:val="-2"/>
          <w:lang w:val="en-US"/>
        </w:rPr>
        <w:t xml:space="preserve">, </w:t>
      </w:r>
      <w:r w:rsidR="005C13D3" w:rsidRPr="00680715">
        <w:rPr>
          <w:b/>
          <w:spacing w:val="-2"/>
          <w:lang w:val="en-US"/>
        </w:rPr>
        <w:t>5.325</w:t>
      </w:r>
      <w:r w:rsidR="005C13D3" w:rsidRPr="00680715">
        <w:rPr>
          <w:bCs/>
          <w:spacing w:val="-2"/>
          <w:lang w:val="en-US"/>
        </w:rPr>
        <w:t>,</w:t>
      </w:r>
      <w:r w:rsidR="005C13D3" w:rsidRPr="00680715">
        <w:rPr>
          <w:spacing w:val="-2"/>
          <w:lang w:val="en-US"/>
        </w:rPr>
        <w:t xml:space="preserve"> </w:t>
      </w:r>
      <w:r w:rsidR="005C13D3" w:rsidRPr="00680715">
        <w:rPr>
          <w:b/>
          <w:spacing w:val="-2"/>
          <w:lang w:val="en-US"/>
        </w:rPr>
        <w:t>5.326</w:t>
      </w:r>
      <w:r w:rsidR="005C13D3" w:rsidRPr="00680715">
        <w:rPr>
          <w:bCs/>
          <w:spacing w:val="-2"/>
          <w:lang w:val="en-US"/>
        </w:rPr>
        <w:t>,</w:t>
      </w:r>
      <w:r w:rsidR="005C13D3" w:rsidRPr="00680715">
        <w:rPr>
          <w:b/>
          <w:spacing w:val="-2"/>
          <w:lang w:val="en-US"/>
        </w:rPr>
        <w:t xml:space="preserve"> 5.341A</w:t>
      </w:r>
      <w:r w:rsidR="005C13D3" w:rsidRPr="00680715">
        <w:rPr>
          <w:bCs/>
          <w:spacing w:val="-2"/>
          <w:lang w:val="en-US"/>
        </w:rPr>
        <w:t>,</w:t>
      </w:r>
      <w:r w:rsidR="005C13D3" w:rsidRPr="00680715">
        <w:rPr>
          <w:b/>
          <w:spacing w:val="-2"/>
          <w:lang w:val="en-US"/>
        </w:rPr>
        <w:t xml:space="preserve"> 5.341C</w:t>
      </w:r>
      <w:r w:rsidR="005C13D3" w:rsidRPr="00680715">
        <w:rPr>
          <w:bCs/>
          <w:spacing w:val="-2"/>
          <w:lang w:val="en-US"/>
        </w:rPr>
        <w:t>,</w:t>
      </w:r>
      <w:r w:rsidR="005C13D3" w:rsidRPr="00680715">
        <w:rPr>
          <w:b/>
          <w:spacing w:val="-2"/>
          <w:lang w:val="en-US"/>
        </w:rPr>
        <w:t xml:space="preserve"> 5.346</w:t>
      </w:r>
      <w:r w:rsidR="005C13D3" w:rsidRPr="00680715">
        <w:rPr>
          <w:bCs/>
          <w:spacing w:val="-2"/>
          <w:lang w:val="en-US"/>
        </w:rPr>
        <w:t xml:space="preserve">, </w:t>
      </w:r>
      <w:r w:rsidR="005C13D3" w:rsidRPr="00680715">
        <w:rPr>
          <w:b/>
          <w:spacing w:val="-2"/>
          <w:lang w:val="en-US"/>
        </w:rPr>
        <w:t>5.346A</w:t>
      </w:r>
      <w:r w:rsidR="005C13D3" w:rsidRPr="00680715">
        <w:rPr>
          <w:bCs/>
          <w:spacing w:val="-2"/>
          <w:lang w:val="en-US"/>
        </w:rPr>
        <w:t>,</w:t>
      </w:r>
      <w:r w:rsidR="005C13D3" w:rsidRPr="00680715">
        <w:rPr>
          <w:b/>
          <w:spacing w:val="-2"/>
          <w:lang w:val="en-US"/>
        </w:rPr>
        <w:t xml:space="preserve"> 5.429D, 5.429F</w:t>
      </w:r>
      <w:r w:rsidR="005C13D3" w:rsidRPr="00680715">
        <w:rPr>
          <w:spacing w:val="-2"/>
          <w:lang w:val="en-US"/>
        </w:rPr>
        <w:t xml:space="preserve">, </w:t>
      </w:r>
      <w:r w:rsidR="005C13D3" w:rsidRPr="00680715">
        <w:rPr>
          <w:b/>
          <w:bCs/>
          <w:spacing w:val="-2"/>
          <w:lang w:val="en-US"/>
        </w:rPr>
        <w:t>5.430A</w:t>
      </w:r>
      <w:r w:rsidR="005C13D3" w:rsidRPr="00680715">
        <w:rPr>
          <w:spacing w:val="-2"/>
          <w:lang w:val="en-US"/>
        </w:rPr>
        <w:t xml:space="preserve">, </w:t>
      </w:r>
      <w:r w:rsidR="005C13D3" w:rsidRPr="00680715">
        <w:rPr>
          <w:b/>
          <w:bCs/>
          <w:spacing w:val="-2"/>
          <w:lang w:val="en-US"/>
        </w:rPr>
        <w:t>5.431A</w:t>
      </w:r>
      <w:r w:rsidR="005C13D3" w:rsidRPr="00680715">
        <w:rPr>
          <w:spacing w:val="-2"/>
          <w:lang w:val="en-US"/>
        </w:rPr>
        <w:t xml:space="preserve">, </w:t>
      </w:r>
      <w:r w:rsidR="005C13D3" w:rsidRPr="00680715">
        <w:rPr>
          <w:b/>
          <w:bCs/>
          <w:spacing w:val="-2"/>
          <w:lang w:val="en-US"/>
        </w:rPr>
        <w:t>5.431B,</w:t>
      </w:r>
      <w:r w:rsidR="005C13D3" w:rsidRPr="00680715">
        <w:rPr>
          <w:spacing w:val="-2"/>
          <w:lang w:val="en-US"/>
        </w:rPr>
        <w:t xml:space="preserve"> </w:t>
      </w:r>
      <w:r w:rsidR="005C13D3" w:rsidRPr="00680715">
        <w:rPr>
          <w:b/>
          <w:bCs/>
          <w:spacing w:val="-2"/>
          <w:lang w:val="en-US"/>
        </w:rPr>
        <w:t>5.432B</w:t>
      </w:r>
      <w:r w:rsidR="005C13D3" w:rsidRPr="00680715">
        <w:rPr>
          <w:spacing w:val="-2"/>
          <w:lang w:val="en-US"/>
        </w:rPr>
        <w:t xml:space="preserve">, </w:t>
      </w:r>
      <w:r w:rsidR="005C13D3" w:rsidRPr="00680715">
        <w:rPr>
          <w:b/>
          <w:bCs/>
          <w:spacing w:val="-2"/>
          <w:lang w:val="en-US"/>
        </w:rPr>
        <w:t xml:space="preserve">5.434 </w:t>
      </w:r>
      <w:r w:rsidR="005C13D3" w:rsidRPr="00680715">
        <w:rPr>
          <w:spacing w:val="-2"/>
          <w:lang w:val="en-US"/>
        </w:rPr>
        <w:t>and</w:t>
      </w:r>
      <w:r w:rsidR="005C13D3" w:rsidRPr="00680715">
        <w:rPr>
          <w:b/>
          <w:bCs/>
          <w:spacing w:val="-2"/>
          <w:lang w:val="en-US"/>
        </w:rPr>
        <w:t xml:space="preserve"> 5.553A</w:t>
      </w:r>
      <w:r w:rsidR="005C13D3" w:rsidRPr="00680715">
        <w:rPr>
          <w:spacing w:val="-2"/>
          <w:lang w:val="en-US"/>
        </w:rPr>
        <w:t>, the following criteria are applied:</w:t>
      </w:r>
      <w:r w:rsidR="00680715" w:rsidRPr="00680715">
        <w:rPr>
          <w:szCs w:val="22"/>
          <w:lang w:val="en-US"/>
        </w:rPr>
        <w:t xml:space="preserve"> </w:t>
      </w:r>
      <w:r w:rsidR="00680715">
        <w:rPr>
          <w:szCs w:val="22"/>
          <w:lang w:val="en-US"/>
        </w:rPr>
        <w:t>     </w:t>
      </w:r>
      <w:r w:rsidR="00680715" w:rsidRPr="00680715">
        <w:rPr>
          <w:bCs/>
          <w:sz w:val="16"/>
          <w:szCs w:val="16"/>
        </w:rPr>
        <w:t>(</w:t>
      </w:r>
      <w:r w:rsidR="00680715">
        <w:rPr>
          <w:bCs/>
          <w:sz w:val="16"/>
          <w:szCs w:val="16"/>
        </w:rPr>
        <w:t>MO</w:t>
      </w:r>
      <w:r w:rsidR="00680715" w:rsidRPr="00680715">
        <w:rPr>
          <w:bCs/>
          <w:sz w:val="16"/>
          <w:szCs w:val="16"/>
        </w:rPr>
        <w:t>D RRB20/85)</w:t>
      </w:r>
    </w:p>
    <w:p w14:paraId="46CAA6F8" w14:textId="77777777" w:rsidR="00284A88" w:rsidRPr="00284A88" w:rsidRDefault="00284A88" w:rsidP="00284A88">
      <w:pPr>
        <w:rPr>
          <w:bCs/>
        </w:rPr>
      </w:pPr>
      <w:r w:rsidRPr="00284A88">
        <w:t>2.1</w:t>
      </w:r>
      <w:r w:rsidRPr="00284A88">
        <w:tab/>
        <w:t xml:space="preserve">the </w:t>
      </w:r>
      <w:r w:rsidRPr="00284A88">
        <w:rPr>
          <w:i/>
        </w:rPr>
        <w:t>coordination distance concept</w:t>
      </w:r>
      <w:r w:rsidRPr="00284A88">
        <w:t xml:space="preserve"> is applied with respect to the services that are allocated according to Article </w:t>
      </w:r>
      <w:r w:rsidRPr="00284A88">
        <w:rPr>
          <w:b/>
        </w:rPr>
        <w:t>5</w:t>
      </w:r>
      <w:r w:rsidRPr="00284A88">
        <w:t xml:space="preserve"> (these services are indicated in the Table below under the heading “Protected service”);</w:t>
      </w:r>
    </w:p>
    <w:p w14:paraId="677455FA" w14:textId="77777777" w:rsidR="00841646" w:rsidRDefault="00841646" w:rsidP="00841646"/>
    <w:p w14:paraId="75134882" w14:textId="77777777" w:rsidR="00841646" w:rsidRDefault="00841646" w:rsidP="00841646"/>
    <w:p w14:paraId="7FD1AA9E" w14:textId="77777777" w:rsidR="00FB62AD" w:rsidRDefault="00FB62AD" w:rsidP="00841646">
      <w:r>
        <w:br w:type="page"/>
      </w:r>
    </w:p>
    <w:p w14:paraId="298B784B" w14:textId="77777777" w:rsidR="00284A88" w:rsidRPr="00284A88" w:rsidRDefault="00284A88" w:rsidP="00FB62AD">
      <w:pPr>
        <w:pStyle w:val="Table"/>
      </w:pPr>
      <w:r w:rsidRPr="00284A88">
        <w:lastRenderedPageBreak/>
        <w:t>TABLE 1</w:t>
      </w:r>
    </w:p>
    <w:p w14:paraId="6692A9B0" w14:textId="2962CB44" w:rsidR="00284A88" w:rsidRPr="00284A88" w:rsidRDefault="00284A88" w:rsidP="00841646">
      <w:pPr>
        <w:pStyle w:val="TableTitle"/>
        <w:rPr>
          <w:bCs/>
        </w:rPr>
      </w:pPr>
      <w:r w:rsidRPr="00284A88">
        <w:t>Applicability of No. 9.21</w:t>
      </w:r>
      <w:r w:rsidR="00680715">
        <w:rPr>
          <w:szCs w:val="22"/>
          <w:lang w:val="en-US"/>
        </w:rPr>
        <w:t>     </w:t>
      </w:r>
      <w:r w:rsidR="00680715" w:rsidRPr="00680715">
        <w:rPr>
          <w:b w:val="0"/>
          <w:sz w:val="16"/>
          <w:szCs w:val="16"/>
        </w:rPr>
        <w:t>(MOD RRB20/85)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2268"/>
        <w:gridCol w:w="2268"/>
        <w:gridCol w:w="2268"/>
        <w:gridCol w:w="2268"/>
      </w:tblGrid>
      <w:tr w:rsidR="00284A88" w:rsidRPr="00284A88" w14:paraId="45ED631C" w14:textId="77777777" w:rsidTr="00246E83">
        <w:trPr>
          <w:cantSplit/>
          <w:tblHeader/>
        </w:trPr>
        <w:tc>
          <w:tcPr>
            <w:tcW w:w="2268" w:type="dxa"/>
            <w:vAlign w:val="center"/>
          </w:tcPr>
          <w:p w14:paraId="2384B9FA" w14:textId="77777777" w:rsidR="00284A88" w:rsidRPr="00FB62AD" w:rsidRDefault="00284A88" w:rsidP="00246E83">
            <w:pPr>
              <w:pStyle w:val="Tablehead0"/>
              <w:framePr w:hSpace="180" w:wrap="around" w:vAnchor="text" w:hAnchor="text" w:y="1"/>
            </w:pPr>
            <w:r w:rsidRPr="00FB62AD">
              <w:t>Footnote</w:t>
            </w:r>
          </w:p>
        </w:tc>
        <w:tc>
          <w:tcPr>
            <w:tcW w:w="2268" w:type="dxa"/>
            <w:vAlign w:val="center"/>
          </w:tcPr>
          <w:p w14:paraId="35DF7B05" w14:textId="77777777" w:rsidR="00284A88" w:rsidRPr="00284A88" w:rsidRDefault="00284A88" w:rsidP="00246E83">
            <w:pPr>
              <w:pStyle w:val="Tablehead0"/>
              <w:framePr w:hSpace="180" w:wrap="around" w:vAnchor="text" w:hAnchor="text" w:y="1"/>
            </w:pPr>
            <w:r w:rsidRPr="00284A88">
              <w:t>Frequency band</w:t>
            </w:r>
            <w:r w:rsidRPr="00284A88">
              <w:br/>
              <w:t>(MHz)</w:t>
            </w:r>
          </w:p>
        </w:tc>
        <w:tc>
          <w:tcPr>
            <w:tcW w:w="2268" w:type="dxa"/>
            <w:vAlign w:val="center"/>
          </w:tcPr>
          <w:p w14:paraId="597F486E" w14:textId="77777777" w:rsidR="00284A88" w:rsidRPr="00284A88" w:rsidRDefault="00284A88" w:rsidP="00246E83">
            <w:pPr>
              <w:pStyle w:val="Tablehead0"/>
              <w:framePr w:hSpace="180" w:wrap="around" w:vAnchor="text" w:hAnchor="text" w:y="1"/>
            </w:pPr>
            <w:r w:rsidRPr="00284A88">
              <w:t>Allocated service</w:t>
            </w:r>
            <w:r w:rsidRPr="00284A88">
              <w:br/>
              <w:t>(No. 9.21)</w:t>
            </w:r>
          </w:p>
        </w:tc>
        <w:tc>
          <w:tcPr>
            <w:tcW w:w="2268" w:type="dxa"/>
            <w:vAlign w:val="center"/>
          </w:tcPr>
          <w:p w14:paraId="030A8718" w14:textId="77777777" w:rsidR="00284A88" w:rsidRPr="00284A88" w:rsidRDefault="00284A88" w:rsidP="00246E83">
            <w:pPr>
              <w:pStyle w:val="Tablehead0"/>
              <w:framePr w:hSpace="180" w:wrap="around" w:vAnchor="text" w:hAnchor="text" w:y="1"/>
            </w:pPr>
            <w:r w:rsidRPr="00284A88">
              <w:t>Protected service</w:t>
            </w:r>
          </w:p>
        </w:tc>
      </w:tr>
      <w:tr w:rsidR="00284A88" w:rsidRPr="00284A88" w14:paraId="4827E269" w14:textId="77777777" w:rsidTr="00246E83">
        <w:trPr>
          <w:cantSplit/>
        </w:trPr>
        <w:tc>
          <w:tcPr>
            <w:tcW w:w="2268" w:type="dxa"/>
          </w:tcPr>
          <w:p w14:paraId="3EFFF647" w14:textId="77777777" w:rsidR="00284A88" w:rsidRPr="00FB62AD" w:rsidRDefault="00284A88" w:rsidP="00246E83">
            <w:pPr>
              <w:pStyle w:val="Tabletext0"/>
              <w:framePr w:hSpace="180" w:wrap="around" w:vAnchor="text" w:hAnchor="text" w:y="1"/>
              <w:rPr>
                <w:b/>
              </w:rPr>
            </w:pPr>
            <w:r w:rsidRPr="00FB62AD">
              <w:rPr>
                <w:b/>
              </w:rPr>
              <w:t>5.292 </w:t>
            </w:r>
            <w:r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8" w:type="dxa"/>
          </w:tcPr>
          <w:p w14:paraId="7C97C8BF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470-512</w:t>
            </w:r>
          </w:p>
        </w:tc>
        <w:tc>
          <w:tcPr>
            <w:tcW w:w="2268" w:type="dxa"/>
          </w:tcPr>
          <w:p w14:paraId="65FD481D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FS, MS</w:t>
            </w:r>
          </w:p>
        </w:tc>
        <w:tc>
          <w:tcPr>
            <w:tcW w:w="2268" w:type="dxa"/>
          </w:tcPr>
          <w:p w14:paraId="40C45CC6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BS</w:t>
            </w:r>
          </w:p>
        </w:tc>
      </w:tr>
      <w:tr w:rsidR="00284A88" w:rsidRPr="00284A88" w14:paraId="5EE5E090" w14:textId="77777777" w:rsidTr="00246E83">
        <w:trPr>
          <w:cantSplit/>
        </w:trPr>
        <w:tc>
          <w:tcPr>
            <w:tcW w:w="2268" w:type="dxa"/>
          </w:tcPr>
          <w:p w14:paraId="3D259EC0" w14:textId="77777777" w:rsidR="00284A88" w:rsidRPr="00FB62AD" w:rsidRDefault="00284A88" w:rsidP="00246E83">
            <w:pPr>
              <w:pStyle w:val="Tabletext0"/>
              <w:framePr w:hSpace="180" w:wrap="around" w:vAnchor="text" w:hAnchor="text" w:y="1"/>
              <w:rPr>
                <w:b/>
              </w:rPr>
            </w:pPr>
            <w:r w:rsidRPr="00FB62AD">
              <w:rPr>
                <w:b/>
              </w:rPr>
              <w:t>5.293 </w:t>
            </w:r>
            <w:r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8" w:type="dxa"/>
          </w:tcPr>
          <w:p w14:paraId="674805F6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470-512 and 614-806</w:t>
            </w:r>
          </w:p>
        </w:tc>
        <w:tc>
          <w:tcPr>
            <w:tcW w:w="2268" w:type="dxa"/>
          </w:tcPr>
          <w:p w14:paraId="5119A2E1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FS, MS</w:t>
            </w:r>
          </w:p>
        </w:tc>
        <w:tc>
          <w:tcPr>
            <w:tcW w:w="2268" w:type="dxa"/>
          </w:tcPr>
          <w:p w14:paraId="5F8A7CE2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BS</w:t>
            </w:r>
          </w:p>
        </w:tc>
      </w:tr>
      <w:tr w:rsidR="00284A88" w:rsidRPr="00284A88" w14:paraId="5B62ED1E" w14:textId="77777777" w:rsidTr="00246E83">
        <w:trPr>
          <w:cantSplit/>
        </w:trPr>
        <w:tc>
          <w:tcPr>
            <w:tcW w:w="2268" w:type="dxa"/>
          </w:tcPr>
          <w:p w14:paraId="33E4D4D2" w14:textId="77777777" w:rsidR="00284A88" w:rsidRPr="00FB62AD" w:rsidRDefault="00284A88" w:rsidP="00246E83">
            <w:pPr>
              <w:pStyle w:val="Tabletext0"/>
              <w:framePr w:hSpace="180" w:wrap="around" w:vAnchor="text" w:hAnchor="text" w:y="1"/>
              <w:rPr>
                <w:b/>
              </w:rPr>
            </w:pPr>
            <w:r w:rsidRPr="00FB62AD">
              <w:rPr>
                <w:b/>
              </w:rPr>
              <w:t>5.295</w:t>
            </w:r>
          </w:p>
        </w:tc>
        <w:tc>
          <w:tcPr>
            <w:tcW w:w="2268" w:type="dxa"/>
          </w:tcPr>
          <w:p w14:paraId="6CC55454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470-512</w:t>
            </w:r>
          </w:p>
        </w:tc>
        <w:tc>
          <w:tcPr>
            <w:tcW w:w="2268" w:type="dxa"/>
          </w:tcPr>
          <w:p w14:paraId="694104C3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14:paraId="7E609C8E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BS, FS</w:t>
            </w:r>
          </w:p>
        </w:tc>
      </w:tr>
      <w:tr w:rsidR="00284A88" w:rsidRPr="00284A88" w14:paraId="5E8D3EDB" w14:textId="77777777" w:rsidTr="00246E83">
        <w:trPr>
          <w:cantSplit/>
        </w:trPr>
        <w:tc>
          <w:tcPr>
            <w:tcW w:w="2268" w:type="dxa"/>
          </w:tcPr>
          <w:p w14:paraId="7D2F89B6" w14:textId="77777777" w:rsidR="00284A88" w:rsidRPr="00FB62AD" w:rsidRDefault="00284A88" w:rsidP="00246E83">
            <w:pPr>
              <w:pStyle w:val="Tabletext0"/>
              <w:framePr w:hSpace="180" w:wrap="around" w:vAnchor="text" w:hAnchor="text" w:y="1"/>
              <w:rPr>
                <w:b/>
              </w:rPr>
            </w:pPr>
          </w:p>
        </w:tc>
        <w:tc>
          <w:tcPr>
            <w:tcW w:w="2268" w:type="dxa"/>
          </w:tcPr>
          <w:p w14:paraId="23C307F3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512-608</w:t>
            </w:r>
          </w:p>
        </w:tc>
        <w:tc>
          <w:tcPr>
            <w:tcW w:w="2268" w:type="dxa"/>
          </w:tcPr>
          <w:p w14:paraId="0C14C06F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14:paraId="13271CEC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BS</w:t>
            </w:r>
          </w:p>
        </w:tc>
      </w:tr>
      <w:tr w:rsidR="00284A88" w:rsidRPr="00284A88" w14:paraId="16D571D5" w14:textId="77777777" w:rsidTr="00246E83">
        <w:trPr>
          <w:cantSplit/>
        </w:trPr>
        <w:tc>
          <w:tcPr>
            <w:tcW w:w="2268" w:type="dxa"/>
            <w:vMerge w:val="restart"/>
          </w:tcPr>
          <w:p w14:paraId="6BB14F71" w14:textId="77777777" w:rsidR="00284A88" w:rsidRPr="00FB62AD" w:rsidRDefault="00284A88" w:rsidP="00246E83">
            <w:pPr>
              <w:pStyle w:val="Tabletext0"/>
              <w:framePr w:hSpace="180" w:wrap="around" w:vAnchor="text" w:hAnchor="text" w:y="1"/>
              <w:rPr>
                <w:b/>
              </w:rPr>
            </w:pPr>
            <w:r w:rsidRPr="00FB62AD">
              <w:rPr>
                <w:b/>
              </w:rPr>
              <w:t>5.296A</w:t>
            </w:r>
          </w:p>
        </w:tc>
        <w:tc>
          <w:tcPr>
            <w:tcW w:w="2268" w:type="dxa"/>
          </w:tcPr>
          <w:p w14:paraId="0C4193DF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470-698</w:t>
            </w:r>
          </w:p>
        </w:tc>
        <w:tc>
          <w:tcPr>
            <w:tcW w:w="2268" w:type="dxa"/>
          </w:tcPr>
          <w:p w14:paraId="4AD28231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14:paraId="08D963C7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BS, FS</w:t>
            </w:r>
          </w:p>
        </w:tc>
      </w:tr>
      <w:tr w:rsidR="00284A88" w:rsidRPr="00284A88" w14:paraId="513ABAC9" w14:textId="77777777" w:rsidTr="00246E83">
        <w:trPr>
          <w:cantSplit/>
        </w:trPr>
        <w:tc>
          <w:tcPr>
            <w:tcW w:w="2268" w:type="dxa"/>
            <w:vMerge/>
          </w:tcPr>
          <w:p w14:paraId="157CB61F" w14:textId="77777777" w:rsidR="00284A88" w:rsidRPr="00FB62AD" w:rsidRDefault="00284A88" w:rsidP="00246E83">
            <w:pPr>
              <w:pStyle w:val="Tabletext0"/>
              <w:framePr w:hSpace="180" w:wrap="around" w:vAnchor="text" w:hAnchor="text" w:y="1"/>
              <w:rPr>
                <w:b/>
              </w:rPr>
            </w:pPr>
          </w:p>
        </w:tc>
        <w:tc>
          <w:tcPr>
            <w:tcW w:w="2268" w:type="dxa"/>
          </w:tcPr>
          <w:p w14:paraId="6C639083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585-610</w:t>
            </w:r>
          </w:p>
        </w:tc>
        <w:tc>
          <w:tcPr>
            <w:tcW w:w="2268" w:type="dxa"/>
          </w:tcPr>
          <w:p w14:paraId="42ABD5D8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14:paraId="55379ACE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RNS</w:t>
            </w:r>
          </w:p>
        </w:tc>
      </w:tr>
      <w:tr w:rsidR="00284A88" w:rsidRPr="00284A88" w14:paraId="627B340C" w14:textId="77777777" w:rsidTr="00246E83">
        <w:trPr>
          <w:cantSplit/>
        </w:trPr>
        <w:tc>
          <w:tcPr>
            <w:tcW w:w="2268" w:type="dxa"/>
          </w:tcPr>
          <w:p w14:paraId="551C84B7" w14:textId="77777777" w:rsidR="00284A88" w:rsidRPr="00FB62AD" w:rsidRDefault="00284A88" w:rsidP="00246E83">
            <w:pPr>
              <w:pStyle w:val="Tabletext0"/>
              <w:framePr w:hSpace="180" w:wrap="around" w:vAnchor="text" w:hAnchor="text" w:y="1"/>
              <w:rPr>
                <w:b/>
              </w:rPr>
            </w:pPr>
            <w:r w:rsidRPr="00FB62AD">
              <w:rPr>
                <w:b/>
              </w:rPr>
              <w:t xml:space="preserve">5.297 </w:t>
            </w:r>
          </w:p>
        </w:tc>
        <w:tc>
          <w:tcPr>
            <w:tcW w:w="2268" w:type="dxa"/>
          </w:tcPr>
          <w:p w14:paraId="421C3633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512-608</w:t>
            </w:r>
          </w:p>
        </w:tc>
        <w:tc>
          <w:tcPr>
            <w:tcW w:w="2268" w:type="dxa"/>
          </w:tcPr>
          <w:p w14:paraId="4F581493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FS, MS</w:t>
            </w:r>
          </w:p>
        </w:tc>
        <w:tc>
          <w:tcPr>
            <w:tcW w:w="2268" w:type="dxa"/>
          </w:tcPr>
          <w:p w14:paraId="011A2146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BS</w:t>
            </w:r>
          </w:p>
        </w:tc>
      </w:tr>
      <w:tr w:rsidR="00284A88" w:rsidRPr="00284A88" w14:paraId="44293223" w14:textId="77777777" w:rsidTr="00246E83">
        <w:trPr>
          <w:cantSplit/>
        </w:trPr>
        <w:tc>
          <w:tcPr>
            <w:tcW w:w="2268" w:type="dxa"/>
          </w:tcPr>
          <w:p w14:paraId="2B88A45A" w14:textId="77777777" w:rsidR="00284A88" w:rsidRPr="00FB62AD" w:rsidRDefault="00284A88" w:rsidP="00246E83">
            <w:pPr>
              <w:pStyle w:val="Tabletext0"/>
              <w:framePr w:hSpace="180" w:wrap="around" w:vAnchor="text" w:hAnchor="text" w:y="1"/>
              <w:rPr>
                <w:b/>
              </w:rPr>
            </w:pPr>
            <w:r w:rsidRPr="00FB62AD">
              <w:rPr>
                <w:b/>
              </w:rPr>
              <w:t>5.308</w:t>
            </w:r>
          </w:p>
        </w:tc>
        <w:tc>
          <w:tcPr>
            <w:tcW w:w="2268" w:type="dxa"/>
          </w:tcPr>
          <w:p w14:paraId="3415D688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614-698</w:t>
            </w:r>
          </w:p>
        </w:tc>
        <w:tc>
          <w:tcPr>
            <w:tcW w:w="2268" w:type="dxa"/>
          </w:tcPr>
          <w:p w14:paraId="44D3DDF9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MS</w:t>
            </w:r>
          </w:p>
        </w:tc>
        <w:tc>
          <w:tcPr>
            <w:tcW w:w="2268" w:type="dxa"/>
          </w:tcPr>
          <w:p w14:paraId="0EF766A3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BS</w:t>
            </w:r>
          </w:p>
        </w:tc>
      </w:tr>
      <w:tr w:rsidR="00284A88" w:rsidRPr="00284A88" w14:paraId="53BA9A74" w14:textId="77777777" w:rsidTr="00246E83">
        <w:trPr>
          <w:cantSplit/>
        </w:trPr>
        <w:tc>
          <w:tcPr>
            <w:tcW w:w="2268" w:type="dxa"/>
          </w:tcPr>
          <w:p w14:paraId="7B754805" w14:textId="77777777" w:rsidR="00284A88" w:rsidRPr="00FB62AD" w:rsidRDefault="00284A88" w:rsidP="00246E83">
            <w:pPr>
              <w:pStyle w:val="Tabletext0"/>
              <w:framePr w:hSpace="180" w:wrap="around" w:vAnchor="text" w:hAnchor="text" w:y="1"/>
              <w:rPr>
                <w:b/>
              </w:rPr>
            </w:pPr>
            <w:r w:rsidRPr="00FB62AD">
              <w:rPr>
                <w:b/>
              </w:rPr>
              <w:t>5.308A</w:t>
            </w:r>
          </w:p>
        </w:tc>
        <w:tc>
          <w:tcPr>
            <w:tcW w:w="2268" w:type="dxa"/>
          </w:tcPr>
          <w:p w14:paraId="5D58E9D1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614-698</w:t>
            </w:r>
          </w:p>
        </w:tc>
        <w:tc>
          <w:tcPr>
            <w:tcW w:w="2268" w:type="dxa"/>
          </w:tcPr>
          <w:p w14:paraId="370ED676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MS (IMT)</w:t>
            </w:r>
          </w:p>
        </w:tc>
        <w:tc>
          <w:tcPr>
            <w:tcW w:w="2268" w:type="dxa"/>
          </w:tcPr>
          <w:p w14:paraId="4F46370C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BS</w:t>
            </w:r>
          </w:p>
        </w:tc>
      </w:tr>
      <w:tr w:rsidR="00284A88" w:rsidRPr="00284A88" w14:paraId="7F3B1FA3" w14:textId="77777777" w:rsidTr="00246E83">
        <w:trPr>
          <w:cantSplit/>
        </w:trPr>
        <w:tc>
          <w:tcPr>
            <w:tcW w:w="2268" w:type="dxa"/>
          </w:tcPr>
          <w:p w14:paraId="38C43ED7" w14:textId="77777777" w:rsidR="00284A88" w:rsidRPr="00FB62AD" w:rsidRDefault="00284A88" w:rsidP="00246E83">
            <w:pPr>
              <w:pStyle w:val="Tabletext0"/>
              <w:framePr w:hSpace="180" w:wrap="around" w:vAnchor="text" w:hAnchor="text" w:y="1"/>
              <w:rPr>
                <w:b/>
              </w:rPr>
            </w:pPr>
            <w:r w:rsidRPr="00FB62AD">
              <w:rPr>
                <w:b/>
              </w:rPr>
              <w:t>5.309 </w:t>
            </w:r>
            <w:r w:rsidR="00491891"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8" w:type="dxa"/>
          </w:tcPr>
          <w:p w14:paraId="5BAB8AC1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614-806</w:t>
            </w:r>
          </w:p>
        </w:tc>
        <w:tc>
          <w:tcPr>
            <w:tcW w:w="2268" w:type="dxa"/>
          </w:tcPr>
          <w:p w14:paraId="5EF70758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FS</w:t>
            </w:r>
          </w:p>
        </w:tc>
        <w:tc>
          <w:tcPr>
            <w:tcW w:w="2268" w:type="dxa"/>
          </w:tcPr>
          <w:p w14:paraId="45E1B720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BS, MS</w:t>
            </w:r>
          </w:p>
        </w:tc>
      </w:tr>
      <w:tr w:rsidR="00284A88" w:rsidRPr="00284A88" w14:paraId="41B9D768" w14:textId="77777777" w:rsidTr="00246E83">
        <w:trPr>
          <w:cantSplit/>
        </w:trPr>
        <w:tc>
          <w:tcPr>
            <w:tcW w:w="2268" w:type="dxa"/>
          </w:tcPr>
          <w:p w14:paraId="1A39A854" w14:textId="77777777" w:rsidR="00284A88" w:rsidRPr="00FB62AD" w:rsidRDefault="00284A88" w:rsidP="00246E83">
            <w:pPr>
              <w:pStyle w:val="Tabletext0"/>
              <w:framePr w:hSpace="180" w:wrap="around" w:vAnchor="text" w:hAnchor="text" w:y="1"/>
              <w:rPr>
                <w:b/>
              </w:rPr>
            </w:pPr>
            <w:r w:rsidRPr="00FB62AD">
              <w:rPr>
                <w:b/>
              </w:rPr>
              <w:t xml:space="preserve">5.323 </w:t>
            </w:r>
          </w:p>
        </w:tc>
        <w:tc>
          <w:tcPr>
            <w:tcW w:w="2268" w:type="dxa"/>
          </w:tcPr>
          <w:p w14:paraId="30FB5896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862-960</w:t>
            </w:r>
          </w:p>
        </w:tc>
        <w:tc>
          <w:tcPr>
            <w:tcW w:w="2268" w:type="dxa"/>
          </w:tcPr>
          <w:p w14:paraId="35824391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ARNS</w:t>
            </w:r>
          </w:p>
        </w:tc>
        <w:tc>
          <w:tcPr>
            <w:tcW w:w="2268" w:type="dxa"/>
          </w:tcPr>
          <w:p w14:paraId="6166D9AE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FS, MS</w:t>
            </w:r>
          </w:p>
        </w:tc>
      </w:tr>
      <w:tr w:rsidR="00284A88" w:rsidRPr="00284A88" w14:paraId="6C84A35F" w14:textId="77777777" w:rsidTr="00246E83">
        <w:trPr>
          <w:cantSplit/>
        </w:trPr>
        <w:tc>
          <w:tcPr>
            <w:tcW w:w="2268" w:type="dxa"/>
          </w:tcPr>
          <w:p w14:paraId="1189798A" w14:textId="77777777" w:rsidR="00284A88" w:rsidRPr="00FB62AD" w:rsidRDefault="00284A88" w:rsidP="00246E83">
            <w:pPr>
              <w:pStyle w:val="Tabletext0"/>
              <w:framePr w:hSpace="180" w:wrap="around" w:vAnchor="text" w:hAnchor="text" w:y="1"/>
              <w:rPr>
                <w:b/>
              </w:rPr>
            </w:pPr>
            <w:r w:rsidRPr="00FB62AD">
              <w:rPr>
                <w:b/>
              </w:rPr>
              <w:t>5.325 </w:t>
            </w:r>
            <w:r w:rsidR="00491891"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8" w:type="dxa"/>
          </w:tcPr>
          <w:p w14:paraId="620864EB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890-942</w:t>
            </w:r>
          </w:p>
        </w:tc>
        <w:tc>
          <w:tcPr>
            <w:tcW w:w="2268" w:type="dxa"/>
          </w:tcPr>
          <w:p w14:paraId="771477A4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RLS</w:t>
            </w:r>
          </w:p>
        </w:tc>
        <w:tc>
          <w:tcPr>
            <w:tcW w:w="2268" w:type="dxa"/>
          </w:tcPr>
          <w:p w14:paraId="673EBA79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FS, MS</w:t>
            </w:r>
          </w:p>
        </w:tc>
      </w:tr>
      <w:tr w:rsidR="00284A88" w:rsidRPr="00284A88" w14:paraId="5280F053" w14:textId="77777777" w:rsidTr="00246E83">
        <w:trPr>
          <w:cantSplit/>
        </w:trPr>
        <w:tc>
          <w:tcPr>
            <w:tcW w:w="2268" w:type="dxa"/>
          </w:tcPr>
          <w:p w14:paraId="377C7789" w14:textId="77777777" w:rsidR="00284A88" w:rsidRPr="00FB62AD" w:rsidRDefault="00284A88" w:rsidP="00246E83">
            <w:pPr>
              <w:pStyle w:val="Tabletext0"/>
              <w:framePr w:hSpace="180" w:wrap="around" w:vAnchor="text" w:hAnchor="text" w:y="1"/>
              <w:rPr>
                <w:b/>
              </w:rPr>
            </w:pPr>
            <w:r w:rsidRPr="00FB62AD">
              <w:rPr>
                <w:b/>
              </w:rPr>
              <w:t>5.326 </w:t>
            </w:r>
            <w:r w:rsidR="00491891"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8" w:type="dxa"/>
          </w:tcPr>
          <w:p w14:paraId="3D029EB5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903-905</w:t>
            </w:r>
          </w:p>
        </w:tc>
        <w:tc>
          <w:tcPr>
            <w:tcW w:w="2268" w:type="dxa"/>
          </w:tcPr>
          <w:p w14:paraId="288F5AB9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LMS,MMS</w:t>
            </w:r>
          </w:p>
        </w:tc>
        <w:tc>
          <w:tcPr>
            <w:tcW w:w="2268" w:type="dxa"/>
          </w:tcPr>
          <w:p w14:paraId="1E98444D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FS</w:t>
            </w:r>
          </w:p>
        </w:tc>
      </w:tr>
      <w:tr w:rsidR="00284A88" w:rsidRPr="00284A88" w14:paraId="5D1FCA28" w14:textId="77777777" w:rsidTr="00246E83">
        <w:trPr>
          <w:cantSplit/>
        </w:trPr>
        <w:tc>
          <w:tcPr>
            <w:tcW w:w="2268" w:type="dxa"/>
          </w:tcPr>
          <w:p w14:paraId="37907C64" w14:textId="77777777" w:rsidR="00284A88" w:rsidRPr="00FB62AD" w:rsidRDefault="00284A88" w:rsidP="00246E83">
            <w:pPr>
              <w:pStyle w:val="Tabletext0"/>
              <w:framePr w:hSpace="180" w:wrap="around" w:vAnchor="text" w:hAnchor="text" w:y="1"/>
              <w:rPr>
                <w:b/>
              </w:rPr>
            </w:pPr>
            <w:r w:rsidRPr="00FB62AD">
              <w:rPr>
                <w:b/>
              </w:rPr>
              <w:t>5.341A</w:t>
            </w:r>
            <w:r w:rsidRPr="00FB62AD">
              <w:rPr>
                <w:bCs/>
                <w:vertAlign w:val="superscript"/>
              </w:rPr>
              <w:t>2</w:t>
            </w:r>
          </w:p>
        </w:tc>
        <w:tc>
          <w:tcPr>
            <w:tcW w:w="2268" w:type="dxa"/>
          </w:tcPr>
          <w:p w14:paraId="3D00D2CF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1 429-1 452</w:t>
            </w:r>
          </w:p>
          <w:p w14:paraId="63A417CE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1 492-1 518</w:t>
            </w:r>
          </w:p>
        </w:tc>
        <w:tc>
          <w:tcPr>
            <w:tcW w:w="2268" w:type="dxa"/>
          </w:tcPr>
          <w:p w14:paraId="2932140D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14:paraId="013804E1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AMS</w:t>
            </w:r>
          </w:p>
        </w:tc>
      </w:tr>
      <w:tr w:rsidR="00284A88" w:rsidRPr="00284A88" w14:paraId="513C308A" w14:textId="77777777" w:rsidTr="00246E83">
        <w:trPr>
          <w:cantSplit/>
        </w:trPr>
        <w:tc>
          <w:tcPr>
            <w:tcW w:w="2268" w:type="dxa"/>
          </w:tcPr>
          <w:p w14:paraId="279B56FF" w14:textId="77777777" w:rsidR="00284A88" w:rsidRPr="00FB62AD" w:rsidRDefault="00284A88" w:rsidP="00246E83">
            <w:pPr>
              <w:pStyle w:val="Tabletext0"/>
              <w:framePr w:hSpace="180" w:wrap="around" w:vAnchor="text" w:hAnchor="text" w:y="1"/>
              <w:rPr>
                <w:b/>
              </w:rPr>
            </w:pPr>
            <w:r w:rsidRPr="00FB62AD">
              <w:rPr>
                <w:b/>
              </w:rPr>
              <w:t>5.341C</w:t>
            </w:r>
          </w:p>
        </w:tc>
        <w:tc>
          <w:tcPr>
            <w:tcW w:w="2268" w:type="dxa"/>
          </w:tcPr>
          <w:p w14:paraId="0D653A40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1 429-1 452</w:t>
            </w:r>
          </w:p>
          <w:p w14:paraId="7F7852E8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1 492-1 518</w:t>
            </w:r>
          </w:p>
        </w:tc>
        <w:tc>
          <w:tcPr>
            <w:tcW w:w="2268" w:type="dxa"/>
          </w:tcPr>
          <w:p w14:paraId="46118E2F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14:paraId="2A887D50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AMS</w:t>
            </w:r>
          </w:p>
        </w:tc>
      </w:tr>
      <w:tr w:rsidR="00284A88" w:rsidRPr="00284A88" w14:paraId="6D320DE8" w14:textId="77777777" w:rsidTr="00246E83">
        <w:trPr>
          <w:cantSplit/>
        </w:trPr>
        <w:tc>
          <w:tcPr>
            <w:tcW w:w="2268" w:type="dxa"/>
          </w:tcPr>
          <w:p w14:paraId="0D1F0D1B" w14:textId="77777777" w:rsidR="00284A88" w:rsidRPr="00FB62AD" w:rsidRDefault="00284A88" w:rsidP="00246E83">
            <w:pPr>
              <w:pStyle w:val="Tabletext0"/>
              <w:framePr w:hSpace="180" w:wrap="around" w:vAnchor="text" w:hAnchor="text" w:y="1"/>
              <w:rPr>
                <w:b/>
              </w:rPr>
            </w:pPr>
            <w:r w:rsidRPr="00FB62AD">
              <w:rPr>
                <w:b/>
              </w:rPr>
              <w:t>5.346</w:t>
            </w:r>
            <w:r w:rsidRPr="00FB62AD">
              <w:rPr>
                <w:bCs/>
                <w:vertAlign w:val="superscript"/>
              </w:rPr>
              <w:t>2</w:t>
            </w:r>
          </w:p>
        </w:tc>
        <w:tc>
          <w:tcPr>
            <w:tcW w:w="2268" w:type="dxa"/>
          </w:tcPr>
          <w:p w14:paraId="7B4678A8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1 452-1 492</w:t>
            </w:r>
          </w:p>
        </w:tc>
        <w:tc>
          <w:tcPr>
            <w:tcW w:w="2268" w:type="dxa"/>
          </w:tcPr>
          <w:p w14:paraId="598FB98B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14:paraId="79CDF4B7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AMS</w:t>
            </w:r>
          </w:p>
        </w:tc>
      </w:tr>
      <w:tr w:rsidR="00284A88" w:rsidRPr="00284A88" w14:paraId="18B3FE3D" w14:textId="77777777" w:rsidTr="00246E83">
        <w:trPr>
          <w:cantSplit/>
        </w:trPr>
        <w:tc>
          <w:tcPr>
            <w:tcW w:w="2268" w:type="dxa"/>
          </w:tcPr>
          <w:p w14:paraId="344C802F" w14:textId="77777777" w:rsidR="00284A88" w:rsidRPr="00FB62AD" w:rsidRDefault="00284A88" w:rsidP="00246E83">
            <w:pPr>
              <w:pStyle w:val="Tabletext0"/>
              <w:framePr w:hSpace="180" w:wrap="around" w:vAnchor="text" w:hAnchor="text" w:y="1"/>
              <w:rPr>
                <w:b/>
              </w:rPr>
            </w:pPr>
            <w:r w:rsidRPr="00FB62AD">
              <w:rPr>
                <w:b/>
              </w:rPr>
              <w:t>5.346A</w:t>
            </w:r>
          </w:p>
        </w:tc>
        <w:tc>
          <w:tcPr>
            <w:tcW w:w="2268" w:type="dxa"/>
          </w:tcPr>
          <w:p w14:paraId="75DE4B23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1 452-1 492</w:t>
            </w:r>
          </w:p>
        </w:tc>
        <w:tc>
          <w:tcPr>
            <w:tcW w:w="2268" w:type="dxa"/>
          </w:tcPr>
          <w:p w14:paraId="6BF5632A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14:paraId="3FEA405D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AMS</w:t>
            </w:r>
          </w:p>
        </w:tc>
      </w:tr>
      <w:tr w:rsidR="00284A88" w:rsidRPr="00284A88" w14:paraId="2122A46E" w14:textId="77777777" w:rsidTr="00246E83">
        <w:trPr>
          <w:cantSplit/>
        </w:trPr>
        <w:tc>
          <w:tcPr>
            <w:tcW w:w="2268" w:type="dxa"/>
          </w:tcPr>
          <w:p w14:paraId="4C2D2474" w14:textId="77777777" w:rsidR="00284A88" w:rsidRPr="00FB62AD" w:rsidRDefault="00284A88" w:rsidP="00246E83">
            <w:pPr>
              <w:pStyle w:val="Tabletext0"/>
              <w:framePr w:hSpace="180" w:wrap="around" w:vAnchor="text" w:hAnchor="text" w:y="1"/>
              <w:rPr>
                <w:b/>
              </w:rPr>
            </w:pPr>
            <w:r w:rsidRPr="00FB62AD">
              <w:rPr>
                <w:b/>
              </w:rPr>
              <w:t>5.429D</w:t>
            </w:r>
          </w:p>
        </w:tc>
        <w:tc>
          <w:tcPr>
            <w:tcW w:w="2268" w:type="dxa"/>
          </w:tcPr>
          <w:p w14:paraId="7ADC5C1D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3 300-3 400</w:t>
            </w:r>
          </w:p>
        </w:tc>
        <w:tc>
          <w:tcPr>
            <w:tcW w:w="2268" w:type="dxa"/>
          </w:tcPr>
          <w:p w14:paraId="72C6CCE7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14:paraId="4FAFAA3C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RLS</w:t>
            </w:r>
          </w:p>
        </w:tc>
      </w:tr>
      <w:tr w:rsidR="00284A88" w:rsidRPr="00284A88" w14:paraId="7C87876E" w14:textId="77777777" w:rsidTr="00246E83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14:paraId="490AC143" w14:textId="77777777" w:rsidR="00284A88" w:rsidRPr="00FB62AD" w:rsidRDefault="00284A88" w:rsidP="00246E83">
            <w:pPr>
              <w:pStyle w:val="Tabletext0"/>
              <w:framePr w:hSpace="180" w:wrap="around" w:vAnchor="text" w:hAnchor="text" w:y="1"/>
              <w:rPr>
                <w:b/>
              </w:rPr>
            </w:pPr>
            <w:r w:rsidRPr="00FB62AD">
              <w:rPr>
                <w:b/>
              </w:rPr>
              <w:t>5.429F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CA5151C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3 300-3 400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427B0FC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1BD76E9" w14:textId="77777777" w:rsidR="00284A88" w:rsidRPr="00284A88" w:rsidRDefault="00284A88" w:rsidP="00246E83">
            <w:pPr>
              <w:pStyle w:val="Tabletext0"/>
              <w:framePr w:hSpace="180" w:wrap="around" w:vAnchor="text" w:hAnchor="text" w:y="1"/>
              <w:jc w:val="center"/>
            </w:pPr>
            <w:r w:rsidRPr="00284A88">
              <w:t>RLS</w:t>
            </w:r>
          </w:p>
        </w:tc>
      </w:tr>
      <w:tr w:rsidR="00B04D9E" w:rsidRPr="00284A88" w14:paraId="07E6D2AC" w14:textId="77777777" w:rsidTr="00246E83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14:paraId="76638F67" w14:textId="77777777" w:rsidR="00B04D9E" w:rsidRPr="00B04D9E" w:rsidRDefault="00B04D9E" w:rsidP="00246E83">
            <w:pPr>
              <w:pStyle w:val="Tabletext0"/>
              <w:framePr w:hSpace="180" w:wrap="around" w:vAnchor="text" w:hAnchor="text" w:y="1"/>
              <w:rPr>
                <w:b/>
              </w:rPr>
            </w:pPr>
            <w:r w:rsidRPr="00B04D9E">
              <w:rPr>
                <w:b/>
              </w:rPr>
              <w:t>5.430A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48159C7" w14:textId="77777777" w:rsidR="00B04D9E" w:rsidRPr="00B04D9E" w:rsidRDefault="00B04D9E" w:rsidP="00246E83">
            <w:pPr>
              <w:pStyle w:val="Tabletext0"/>
              <w:framePr w:hSpace="180" w:wrap="around" w:vAnchor="text" w:hAnchor="text" w:y="1"/>
              <w:jc w:val="center"/>
            </w:pPr>
            <w:r w:rsidRPr="00B04D9E">
              <w:t>3 400-3 600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15E0EC5" w14:textId="77777777" w:rsidR="00B04D9E" w:rsidRPr="00B04D9E" w:rsidRDefault="00B04D9E" w:rsidP="00246E83">
            <w:pPr>
              <w:framePr w:hSpace="180" w:wrap="around" w:vAnchor="text" w:hAnchor="text" w:y="1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sz w:val="22"/>
                <w:lang w:val="fr-FR"/>
              </w:rPr>
            </w:pPr>
            <w:r w:rsidRPr="00B04D9E">
              <w:rPr>
                <w:sz w:val="22"/>
                <w:lang w:val="fr-FR"/>
              </w:rPr>
              <w:t>LMS, MMS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0696F7D" w14:textId="77777777" w:rsidR="00B04D9E" w:rsidRPr="00B04D9E" w:rsidRDefault="00B04D9E" w:rsidP="00246E83">
            <w:pPr>
              <w:framePr w:hSpace="180" w:wrap="around" w:vAnchor="text" w:hAnchor="text" w:y="1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sz w:val="22"/>
                <w:lang w:val="fr-FR"/>
              </w:rPr>
            </w:pPr>
            <w:r w:rsidRPr="00B04D9E">
              <w:rPr>
                <w:sz w:val="22"/>
                <w:lang w:val="fr-FR"/>
              </w:rPr>
              <w:t>FS, FSS</w:t>
            </w:r>
          </w:p>
        </w:tc>
      </w:tr>
      <w:tr w:rsidR="00B04D9E" w:rsidRPr="00284A88" w14:paraId="6924B333" w14:textId="77777777" w:rsidTr="00246E83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14:paraId="3D2CD62B" w14:textId="77777777" w:rsidR="00B04D9E" w:rsidRPr="00B04D9E" w:rsidRDefault="00B04D9E" w:rsidP="00246E83">
            <w:pPr>
              <w:pStyle w:val="Tabletext0"/>
              <w:framePr w:hSpace="180" w:wrap="around" w:vAnchor="text" w:hAnchor="text" w:y="1"/>
              <w:rPr>
                <w:b/>
              </w:rPr>
            </w:pPr>
            <w:r w:rsidRPr="00B04D9E">
              <w:rPr>
                <w:b/>
              </w:rPr>
              <w:t>5.431A and 5.432B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C21069C" w14:textId="77777777" w:rsidR="00B04D9E" w:rsidRPr="00B04D9E" w:rsidRDefault="00B04D9E" w:rsidP="00246E83">
            <w:pPr>
              <w:pStyle w:val="Tabletext0"/>
              <w:framePr w:hSpace="180" w:wrap="around" w:vAnchor="text" w:hAnchor="text" w:y="1"/>
              <w:jc w:val="center"/>
            </w:pPr>
            <w:r w:rsidRPr="00B04D9E">
              <w:t>3 400-3 500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A078A75" w14:textId="77777777" w:rsidR="00B04D9E" w:rsidRPr="00B04D9E" w:rsidRDefault="00B04D9E" w:rsidP="00246E83">
            <w:pPr>
              <w:pStyle w:val="Tabletext0"/>
              <w:framePr w:hSpace="180" w:wrap="around" w:vAnchor="text" w:hAnchor="text" w:y="1"/>
              <w:jc w:val="center"/>
            </w:pPr>
            <w:r w:rsidRPr="00B04D9E">
              <w:t>LMS, MMS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E5760AE" w14:textId="77777777" w:rsidR="00B04D9E" w:rsidRPr="00B04D9E" w:rsidRDefault="00B04D9E" w:rsidP="00246E83">
            <w:pPr>
              <w:pStyle w:val="Tabletext0"/>
              <w:framePr w:hSpace="180" w:wrap="around" w:vAnchor="text" w:hAnchor="text" w:y="1"/>
              <w:jc w:val="center"/>
            </w:pPr>
            <w:r w:rsidRPr="00B04D9E">
              <w:t>FS, FSS</w:t>
            </w:r>
          </w:p>
        </w:tc>
      </w:tr>
      <w:tr w:rsidR="00B04D9E" w:rsidRPr="00284A88" w14:paraId="55092B51" w14:textId="77777777" w:rsidTr="00246E83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14:paraId="3FFB8A03" w14:textId="77777777" w:rsidR="00B04D9E" w:rsidRPr="00B04D9E" w:rsidRDefault="00B04D9E" w:rsidP="00246E83">
            <w:pPr>
              <w:pStyle w:val="Tabletext0"/>
              <w:framePr w:hSpace="180" w:wrap="around" w:vAnchor="text" w:hAnchor="text" w:y="1"/>
              <w:rPr>
                <w:b/>
              </w:rPr>
            </w:pPr>
            <w:r w:rsidRPr="00B04D9E">
              <w:rPr>
                <w:b/>
              </w:rPr>
              <w:t>5.431B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FEA70CE" w14:textId="77777777" w:rsidR="00B04D9E" w:rsidRPr="00B04D9E" w:rsidRDefault="00B04D9E" w:rsidP="00246E83">
            <w:pPr>
              <w:pStyle w:val="Tabletext0"/>
              <w:framePr w:hSpace="180" w:wrap="around" w:vAnchor="text" w:hAnchor="text" w:y="1"/>
              <w:jc w:val="center"/>
            </w:pPr>
            <w:r w:rsidRPr="00B04D9E">
              <w:t>3 400-3 600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FF64EE6" w14:textId="77777777" w:rsidR="00B04D9E" w:rsidRPr="00B04D9E" w:rsidRDefault="00B04D9E" w:rsidP="00246E83">
            <w:pPr>
              <w:pStyle w:val="Tabletext0"/>
              <w:framePr w:hSpace="180" w:wrap="around" w:vAnchor="text" w:hAnchor="text" w:y="1"/>
              <w:jc w:val="center"/>
            </w:pPr>
            <w:r w:rsidRPr="00B04D9E">
              <w:t>LMS (IMT)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73DB302" w14:textId="77777777" w:rsidR="00B04D9E" w:rsidRPr="00B04D9E" w:rsidRDefault="00B04D9E" w:rsidP="00246E83">
            <w:pPr>
              <w:pStyle w:val="Tabletext0"/>
              <w:framePr w:hSpace="180" w:wrap="around" w:vAnchor="text" w:hAnchor="text" w:y="1"/>
              <w:jc w:val="center"/>
            </w:pPr>
            <w:r w:rsidRPr="00B04D9E">
              <w:t>FS, FSS</w:t>
            </w:r>
          </w:p>
        </w:tc>
      </w:tr>
      <w:tr w:rsidR="00B04D9E" w:rsidRPr="00284A88" w14:paraId="21E3C90D" w14:textId="77777777" w:rsidTr="00246E83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14:paraId="5BCFA93A" w14:textId="77777777" w:rsidR="00B04D9E" w:rsidRPr="00B04D9E" w:rsidRDefault="00B04D9E" w:rsidP="00246E83">
            <w:pPr>
              <w:pStyle w:val="Tabletext0"/>
              <w:framePr w:hSpace="180" w:wrap="around" w:vAnchor="text" w:hAnchor="text" w:y="1"/>
              <w:rPr>
                <w:b/>
              </w:rPr>
            </w:pPr>
            <w:r w:rsidRPr="00B04D9E">
              <w:rPr>
                <w:b/>
              </w:rPr>
              <w:t>5.434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89BF800" w14:textId="77777777" w:rsidR="00B04D9E" w:rsidRPr="00B04D9E" w:rsidRDefault="00B04D9E" w:rsidP="00246E83">
            <w:pPr>
              <w:pStyle w:val="Tabletext0"/>
              <w:framePr w:hSpace="180" w:wrap="around" w:vAnchor="text" w:hAnchor="text" w:y="1"/>
              <w:jc w:val="center"/>
            </w:pPr>
            <w:r w:rsidRPr="00B04D9E">
              <w:t>3 600-3 700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286015A" w14:textId="77777777" w:rsidR="00B04D9E" w:rsidRPr="00B04D9E" w:rsidRDefault="00B04D9E" w:rsidP="00246E83">
            <w:pPr>
              <w:pStyle w:val="Tabletext0"/>
              <w:framePr w:hSpace="180" w:wrap="around" w:vAnchor="text" w:hAnchor="text" w:y="1"/>
              <w:jc w:val="center"/>
            </w:pPr>
            <w:r w:rsidRPr="00B04D9E">
              <w:t>LMS (IMT)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9EE9C03" w14:textId="77777777" w:rsidR="00B04D9E" w:rsidRPr="00B04D9E" w:rsidRDefault="00B04D9E" w:rsidP="00246E83">
            <w:pPr>
              <w:pStyle w:val="Tabletext0"/>
              <w:framePr w:hSpace="180" w:wrap="around" w:vAnchor="text" w:hAnchor="text" w:y="1"/>
              <w:jc w:val="center"/>
            </w:pPr>
            <w:r w:rsidRPr="00B04D9E">
              <w:t>FS, FSS</w:t>
            </w:r>
          </w:p>
        </w:tc>
      </w:tr>
      <w:tr w:rsidR="005C13D3" w:rsidRPr="00284A88" w14:paraId="3D1C406D" w14:textId="77777777" w:rsidTr="00246E83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14:paraId="17015A50" w14:textId="4074A1FB" w:rsidR="005C13D3" w:rsidRPr="00B04D9E" w:rsidRDefault="005C13D3" w:rsidP="00246E83">
            <w:pPr>
              <w:pStyle w:val="Tabletext0"/>
              <w:framePr w:hSpace="180" w:wrap="around" w:vAnchor="text" w:hAnchor="text" w:y="1"/>
              <w:rPr>
                <w:b/>
              </w:rPr>
            </w:pPr>
            <w:r w:rsidRPr="005C13D3">
              <w:rPr>
                <w:b/>
                <w:lang w:val="en-US"/>
              </w:rPr>
              <w:t>5.553A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9F26B75" w14:textId="28DB56ED" w:rsidR="005C13D3" w:rsidRPr="00B04D9E" w:rsidRDefault="005C13D3" w:rsidP="00246E83">
            <w:pPr>
              <w:pStyle w:val="Tabletext0"/>
              <w:framePr w:hSpace="180" w:wrap="around" w:vAnchor="text" w:hAnchor="text" w:y="1"/>
              <w:jc w:val="center"/>
            </w:pPr>
            <w:r w:rsidRPr="005C13D3">
              <w:rPr>
                <w:lang w:val="en-US"/>
              </w:rPr>
              <w:t>45 500-47 000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4112A6A" w14:textId="0F19E314" w:rsidR="005C13D3" w:rsidRPr="00B04D9E" w:rsidRDefault="005C13D3" w:rsidP="00246E83">
            <w:pPr>
              <w:pStyle w:val="Tabletext0"/>
              <w:framePr w:hSpace="180" w:wrap="around" w:vAnchor="text" w:hAnchor="text" w:y="1"/>
              <w:jc w:val="center"/>
            </w:pPr>
            <w:r w:rsidRPr="005C13D3">
              <w:rPr>
                <w:lang w:val="en-US"/>
              </w:rPr>
              <w:t>LMS (IMT)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1950637" w14:textId="50E8B6D2" w:rsidR="005C13D3" w:rsidRPr="00B04D9E" w:rsidRDefault="005C13D3" w:rsidP="00246E83">
            <w:pPr>
              <w:pStyle w:val="Tabletext0"/>
              <w:framePr w:hSpace="180" w:wrap="around" w:vAnchor="text" w:hAnchor="text" w:y="1"/>
              <w:jc w:val="center"/>
            </w:pPr>
            <w:r w:rsidRPr="005C13D3">
              <w:rPr>
                <w:lang w:val="en-US"/>
              </w:rPr>
              <w:t>AMS, RNS</w:t>
            </w:r>
          </w:p>
        </w:tc>
      </w:tr>
      <w:tr w:rsidR="00436CB7" w:rsidRPr="00284A88" w14:paraId="32C8D6AF" w14:textId="77777777" w:rsidTr="00246E83">
        <w:trPr>
          <w:cantSplit/>
        </w:trPr>
        <w:tc>
          <w:tcPr>
            <w:tcW w:w="9072" w:type="dxa"/>
            <w:gridSpan w:val="4"/>
            <w:tcBorders>
              <w:left w:val="nil"/>
              <w:bottom w:val="nil"/>
              <w:right w:val="nil"/>
            </w:tcBorders>
          </w:tcPr>
          <w:p w14:paraId="3AA4C6C6" w14:textId="77777777" w:rsidR="00436CB7" w:rsidRPr="00284A88" w:rsidRDefault="00436CB7" w:rsidP="00246E83">
            <w:pPr>
              <w:pStyle w:val="TableLegend"/>
              <w:framePr w:hSpace="180" w:wrap="around" w:vAnchor="text" w:hAnchor="text" w:y="1"/>
            </w:pPr>
            <w:r w:rsidRPr="00DD6DBC">
              <w:rPr>
                <w:rStyle w:val="FootnoteReference"/>
              </w:rPr>
              <w:t>1</w:t>
            </w:r>
            <w:r>
              <w:tab/>
            </w:r>
            <w:r w:rsidRPr="00284A88">
              <w:t>Different category of service.</w:t>
            </w:r>
          </w:p>
          <w:p w14:paraId="5E6A659B" w14:textId="77777777" w:rsidR="00436CB7" w:rsidRPr="00284A88" w:rsidRDefault="00436CB7" w:rsidP="00246E83">
            <w:pPr>
              <w:pStyle w:val="TableLegend"/>
              <w:framePr w:hSpace="180" w:wrap="around" w:vAnchor="text" w:hAnchor="text" w:y="1"/>
            </w:pPr>
            <w:r w:rsidRPr="00DD6DBC">
              <w:rPr>
                <w:rStyle w:val="FootnoteReference"/>
              </w:rPr>
              <w:t>2</w:t>
            </w:r>
            <w:r w:rsidRPr="00284A88">
              <w:tab/>
              <w:t xml:space="preserve">For frequency assignments subject to this provision the No. </w:t>
            </w:r>
            <w:r w:rsidRPr="00284A88">
              <w:rPr>
                <w:b/>
                <w:bCs/>
              </w:rPr>
              <w:t>9.21</w:t>
            </w:r>
            <w:r w:rsidRPr="00284A88">
              <w:t xml:space="preserve"> procedure does not apply to those administrations whose territories are outside of the distances specified in the corresponding Rules of Procedure on No. </w:t>
            </w:r>
            <w:r w:rsidRPr="00284A88">
              <w:rPr>
                <w:b/>
                <w:bCs/>
              </w:rPr>
              <w:t>5.341A</w:t>
            </w:r>
            <w:r w:rsidRPr="00284A88">
              <w:t xml:space="preserve"> and No. </w:t>
            </w:r>
            <w:r w:rsidRPr="00284A88">
              <w:rPr>
                <w:b/>
                <w:bCs/>
              </w:rPr>
              <w:t>5.346</w:t>
            </w:r>
            <w:r w:rsidRPr="00284A88">
              <w:t>.</w:t>
            </w:r>
          </w:p>
        </w:tc>
      </w:tr>
    </w:tbl>
    <w:p w14:paraId="5DE0B636" w14:textId="77777777" w:rsidR="00284A88" w:rsidRPr="00284A88" w:rsidRDefault="00284A88" w:rsidP="00284A88">
      <w:r w:rsidRPr="00284A88">
        <w:t>2.2</w:t>
      </w:r>
      <w:r w:rsidRPr="00284A88">
        <w:tab/>
        <w:t xml:space="preserve">The </w:t>
      </w:r>
      <w:r w:rsidRPr="00284A88">
        <w:rPr>
          <w:i/>
        </w:rPr>
        <w:t xml:space="preserve">case-by-case </w:t>
      </w:r>
      <w:r w:rsidRPr="00284A88">
        <w:rPr>
          <w:iCs/>
        </w:rPr>
        <w:t xml:space="preserve">verification </w:t>
      </w:r>
      <w:r w:rsidRPr="00284A88">
        <w:t xml:space="preserve">is performed for the assignments submitted under the procedure of No. </w:t>
      </w:r>
      <w:r w:rsidRPr="00284A88">
        <w:rPr>
          <w:b/>
        </w:rPr>
        <w:t>9.21</w:t>
      </w:r>
      <w:r w:rsidRPr="00284A88">
        <w:rPr>
          <w:bCs/>
        </w:rPr>
        <w:t xml:space="preserve">. This verification consists in determining the distance from the location of a station subject to </w:t>
      </w:r>
      <w:r w:rsidRPr="00284A88">
        <w:t xml:space="preserve">No. </w:t>
      </w:r>
      <w:r w:rsidRPr="00284A88">
        <w:rPr>
          <w:b/>
        </w:rPr>
        <w:t xml:space="preserve">9.21 </w:t>
      </w:r>
      <w:r w:rsidRPr="00284A88">
        <w:rPr>
          <w:bCs/>
        </w:rPr>
        <w:t>to the border of a neighbouring country. In case this distance is shorter than the respective coordination distance, the administration of this neighbouring country is identified as affected.</w:t>
      </w:r>
    </w:p>
    <w:p w14:paraId="10BB3021" w14:textId="37FEC8B7" w:rsidR="00841646" w:rsidRDefault="00841646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</w:pPr>
    </w:p>
    <w:p w14:paraId="0FBCD81B" w14:textId="77777777" w:rsidR="005C13D3" w:rsidRDefault="005C13D3" w:rsidP="00284A88">
      <w:pPr>
        <w:sectPr w:rsidR="005C13D3" w:rsidSect="00A83D48">
          <w:headerReference w:type="even" r:id="rId8"/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783214C9" w14:textId="2AA4CF99" w:rsidR="00284A88" w:rsidRPr="00284A88" w:rsidRDefault="00284A88" w:rsidP="00284A88">
      <w:r w:rsidRPr="00284A88">
        <w:lastRenderedPageBreak/>
        <w:t>3</w:t>
      </w:r>
      <w:r w:rsidRPr="00284A88">
        <w:tab/>
        <w:t>In the calculation of the coordination distances the following approach is used:</w:t>
      </w:r>
    </w:p>
    <w:p w14:paraId="34546911" w14:textId="77777777" w:rsidR="00284A88" w:rsidRPr="00284A88" w:rsidRDefault="00284A88" w:rsidP="00336EF2">
      <w:r w:rsidRPr="00284A88">
        <w:t>3.1</w:t>
      </w:r>
      <w:r w:rsidRPr="00284A88">
        <w:tab/>
        <w:t xml:space="preserve">For the protection of the broadcasting (television) service in the frequency band 470-806 MHz, from the radio services indicated in Column 3 of Table 1, in the context of the provisions of Nos. </w:t>
      </w:r>
      <w:r w:rsidRPr="00284A88">
        <w:rPr>
          <w:b/>
        </w:rPr>
        <w:t>5.292</w:t>
      </w:r>
      <w:r w:rsidRPr="00284A88">
        <w:t xml:space="preserve">, </w:t>
      </w:r>
      <w:r w:rsidRPr="00284A88">
        <w:rPr>
          <w:b/>
        </w:rPr>
        <w:t>5.293</w:t>
      </w:r>
      <w:r w:rsidRPr="00284A88">
        <w:t xml:space="preserve">, </w:t>
      </w:r>
      <w:r w:rsidRPr="00284A88">
        <w:rPr>
          <w:b/>
          <w:bCs/>
        </w:rPr>
        <w:t>5.295</w:t>
      </w:r>
      <w:r w:rsidRPr="00336EF2">
        <w:t xml:space="preserve">, </w:t>
      </w:r>
      <w:r w:rsidRPr="00284A88">
        <w:rPr>
          <w:b/>
          <w:bCs/>
        </w:rPr>
        <w:t>5.296A</w:t>
      </w:r>
      <w:r w:rsidRPr="00336EF2">
        <w:t xml:space="preserve">, </w:t>
      </w:r>
      <w:r w:rsidRPr="00284A88">
        <w:rPr>
          <w:b/>
        </w:rPr>
        <w:t>5.297</w:t>
      </w:r>
      <w:r w:rsidRPr="00336EF2">
        <w:rPr>
          <w:bCs/>
        </w:rPr>
        <w:t>,</w:t>
      </w:r>
      <w:r w:rsidR="00242BD7" w:rsidRPr="00336EF2">
        <w:rPr>
          <w:bCs/>
        </w:rPr>
        <w:t xml:space="preserve"> </w:t>
      </w:r>
      <w:r w:rsidRPr="00284A88">
        <w:rPr>
          <w:b/>
        </w:rPr>
        <w:t>5.308</w:t>
      </w:r>
      <w:r w:rsidRPr="00336EF2">
        <w:rPr>
          <w:bCs/>
        </w:rPr>
        <w:t xml:space="preserve">, </w:t>
      </w:r>
      <w:r w:rsidRPr="00284A88">
        <w:rPr>
          <w:b/>
        </w:rPr>
        <w:t>5.308A</w:t>
      </w:r>
      <w:r w:rsidRPr="00284A88">
        <w:t xml:space="preserve"> and </w:t>
      </w:r>
      <w:r w:rsidRPr="00284A88">
        <w:rPr>
          <w:b/>
        </w:rPr>
        <w:t>5.309</w:t>
      </w:r>
      <w:r w:rsidRPr="00284A88">
        <w:t>, the coordination distances are calculated using propagation</w:t>
      </w:r>
      <w:r w:rsidR="00336EF2">
        <w:t xml:space="preserve"> curves of Recommendation ITU</w:t>
      </w:r>
      <w:r w:rsidR="00336EF2">
        <w:noBreakHyphen/>
        <w:t>R </w:t>
      </w:r>
      <w:r w:rsidRPr="00284A88">
        <w:t>P.1546-5 for 1% of time and 50% of locations with the coordination trigger field strengths produced at a height of 10 m above ground level as provided in the GE06 Agreement and given in Table 2.</w:t>
      </w:r>
    </w:p>
    <w:p w14:paraId="254F895E" w14:textId="77777777" w:rsidR="00284A88" w:rsidRPr="00284A88" w:rsidRDefault="00284A88" w:rsidP="00FB62AD">
      <w:pPr>
        <w:pStyle w:val="Table"/>
      </w:pPr>
      <w:r w:rsidRPr="00284A88">
        <w:t>TABLE 2</w:t>
      </w:r>
    </w:p>
    <w:p w14:paraId="7755ACF8" w14:textId="77777777" w:rsidR="00284A88" w:rsidRPr="00284A88" w:rsidRDefault="00284A88" w:rsidP="00FB62AD">
      <w:pPr>
        <w:pStyle w:val="TableTitle"/>
      </w:pPr>
      <w:r w:rsidRPr="00284A88">
        <w:t>Coordination trigger field strengths for protection of BS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1"/>
        <w:gridCol w:w="2322"/>
        <w:gridCol w:w="2322"/>
        <w:gridCol w:w="2322"/>
      </w:tblGrid>
      <w:tr w:rsidR="00A83D48" w14:paraId="47E3C6B7" w14:textId="77777777" w:rsidTr="00A83D48">
        <w:tc>
          <w:tcPr>
            <w:tcW w:w="2321" w:type="dxa"/>
            <w:vMerge w:val="restart"/>
          </w:tcPr>
          <w:p w14:paraId="2CD98D6C" w14:textId="77777777" w:rsidR="00A83D48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Service</w:t>
            </w:r>
            <w:r w:rsidRPr="002B21A0">
              <w:br/>
              <w:t>to be protected</w:t>
            </w:r>
          </w:p>
        </w:tc>
        <w:tc>
          <w:tcPr>
            <w:tcW w:w="6966" w:type="dxa"/>
            <w:gridSpan w:val="3"/>
          </w:tcPr>
          <w:p w14:paraId="31132E4B" w14:textId="77777777" w:rsidR="00A83D48" w:rsidRPr="00436CB7" w:rsidRDefault="00A83D48" w:rsidP="00A83D48">
            <w:pPr>
              <w:pStyle w:val="Tabletext0"/>
              <w:framePr w:hSpace="180" w:wrap="around" w:vAnchor="text" w:hAnchor="text" w:y="1"/>
              <w:jc w:val="center"/>
              <w:rPr>
                <w:lang w:val="en-US"/>
              </w:rPr>
            </w:pPr>
            <w:r w:rsidRPr="00436CB7">
              <w:rPr>
                <w:lang w:val="en-US"/>
              </w:rPr>
              <w:t>Trigger field strength (dB(µV/m))</w:t>
            </w:r>
          </w:p>
        </w:tc>
      </w:tr>
      <w:tr w:rsidR="00A83D48" w14:paraId="26DCC354" w14:textId="77777777" w:rsidTr="00A83D48">
        <w:tc>
          <w:tcPr>
            <w:tcW w:w="2321" w:type="dxa"/>
            <w:vMerge/>
          </w:tcPr>
          <w:p w14:paraId="084B41A9" w14:textId="77777777" w:rsidR="00A83D48" w:rsidRPr="00436CB7" w:rsidRDefault="00A83D48" w:rsidP="00A83D48">
            <w:pPr>
              <w:pStyle w:val="Tabletext0"/>
              <w:framePr w:hSpace="180" w:wrap="around" w:vAnchor="text" w:hAnchor="text" w:y="1"/>
              <w:jc w:val="center"/>
              <w:rPr>
                <w:lang w:val="en-US"/>
              </w:rPr>
            </w:pPr>
          </w:p>
        </w:tc>
        <w:tc>
          <w:tcPr>
            <w:tcW w:w="2322" w:type="dxa"/>
            <w:vAlign w:val="center"/>
          </w:tcPr>
          <w:p w14:paraId="4A22A871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470-582 MHz</w:t>
            </w:r>
          </w:p>
        </w:tc>
        <w:tc>
          <w:tcPr>
            <w:tcW w:w="2322" w:type="dxa"/>
            <w:vAlign w:val="center"/>
          </w:tcPr>
          <w:p w14:paraId="2EA4CBCC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582-718 MHz</w:t>
            </w:r>
          </w:p>
        </w:tc>
        <w:tc>
          <w:tcPr>
            <w:tcW w:w="2322" w:type="dxa"/>
            <w:vAlign w:val="center"/>
          </w:tcPr>
          <w:p w14:paraId="032B154C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718-806 MHz</w:t>
            </w:r>
          </w:p>
        </w:tc>
      </w:tr>
      <w:tr w:rsidR="00A83D48" w14:paraId="60D2BF5E" w14:textId="77777777" w:rsidTr="00A83D48">
        <w:tc>
          <w:tcPr>
            <w:tcW w:w="2321" w:type="dxa"/>
            <w:vAlign w:val="center"/>
          </w:tcPr>
          <w:p w14:paraId="7E3E2244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BS</w:t>
            </w:r>
          </w:p>
        </w:tc>
        <w:tc>
          <w:tcPr>
            <w:tcW w:w="2322" w:type="dxa"/>
            <w:vAlign w:val="center"/>
          </w:tcPr>
          <w:p w14:paraId="30B576C0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18</w:t>
            </w:r>
          </w:p>
        </w:tc>
        <w:tc>
          <w:tcPr>
            <w:tcW w:w="2322" w:type="dxa"/>
            <w:vAlign w:val="center"/>
          </w:tcPr>
          <w:p w14:paraId="3C997AE4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20</w:t>
            </w:r>
          </w:p>
        </w:tc>
        <w:tc>
          <w:tcPr>
            <w:tcW w:w="2322" w:type="dxa"/>
            <w:vAlign w:val="center"/>
          </w:tcPr>
          <w:p w14:paraId="670C602E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22</w:t>
            </w:r>
          </w:p>
        </w:tc>
      </w:tr>
    </w:tbl>
    <w:p w14:paraId="10046041" w14:textId="77777777" w:rsidR="00284A88" w:rsidRPr="00284A88" w:rsidRDefault="00284A88" w:rsidP="00284A88"/>
    <w:p w14:paraId="12ED4EB2" w14:textId="77777777" w:rsidR="00284A88" w:rsidRPr="00284A88" w:rsidRDefault="00284A88" w:rsidP="00284A88">
      <w:r w:rsidRPr="00284A88">
        <w:t>3.2</w:t>
      </w:r>
      <w:r w:rsidRPr="00284A88">
        <w:tab/>
        <w:t xml:space="preserve">For the protection of the fixed service in the frequency band 470-698 MHz from IMT, in the context of the provision of Nos. </w:t>
      </w:r>
      <w:r w:rsidRPr="00284A88">
        <w:rPr>
          <w:b/>
          <w:bCs/>
        </w:rPr>
        <w:t xml:space="preserve">5.295 </w:t>
      </w:r>
      <w:r w:rsidRPr="00284A88">
        <w:t>and</w:t>
      </w:r>
      <w:r w:rsidRPr="00284A88">
        <w:rPr>
          <w:b/>
          <w:bCs/>
        </w:rPr>
        <w:t xml:space="preserve"> 5.296A</w:t>
      </w:r>
      <w:r w:rsidRPr="00284A88">
        <w:t xml:space="preserve">, the coordination trigger field strength of 13 dB(µV/m) produced at a height of 10 m above ground level is used. </w:t>
      </w:r>
    </w:p>
    <w:p w14:paraId="34F0B52B" w14:textId="77777777" w:rsidR="00284A88" w:rsidRPr="00284A88" w:rsidRDefault="00284A88" w:rsidP="00491891">
      <w:r w:rsidRPr="00284A88">
        <w:t>3.3</w:t>
      </w:r>
      <w:r w:rsidRPr="00284A88">
        <w:tab/>
        <w:t xml:space="preserve">For the protection of the radionavigation services in the frequency band </w:t>
      </w:r>
      <w:r w:rsidR="00491891">
        <w:br/>
      </w:r>
      <w:r w:rsidRPr="00284A88">
        <w:t>585-610</w:t>
      </w:r>
      <w:r w:rsidR="00491891">
        <w:t> </w:t>
      </w:r>
      <w:r w:rsidRPr="00284A88">
        <w:t xml:space="preserve">MHz from IMT, in the context of the provision of No. </w:t>
      </w:r>
      <w:bookmarkStart w:id="1" w:name="OLE_LINK5"/>
      <w:bookmarkStart w:id="2" w:name="OLE_LINK6"/>
      <w:r w:rsidRPr="00284A88">
        <w:rPr>
          <w:b/>
          <w:bCs/>
        </w:rPr>
        <w:t>5.296A</w:t>
      </w:r>
      <w:bookmarkEnd w:id="1"/>
      <w:bookmarkEnd w:id="2"/>
      <w:r w:rsidRPr="00284A88">
        <w:rPr>
          <w:b/>
          <w:bCs/>
        </w:rPr>
        <w:t>,</w:t>
      </w:r>
      <w:r w:rsidRPr="00284A88">
        <w:t xml:space="preserve"> the coordination distances are calculated using propagation curves of the Recommendation ITU-R P.1546-5 for 10% of time and 50% of locations with the trigger field strength 13 dB(µV/m), as given in the GE06 Agreement, produced at height of 10 m above ground level.</w:t>
      </w:r>
    </w:p>
    <w:p w14:paraId="1162F66F" w14:textId="77777777" w:rsidR="00284A88" w:rsidRPr="00284A88" w:rsidRDefault="00284A88" w:rsidP="00284A88">
      <w:r w:rsidRPr="00284A88">
        <w:t>3.4</w:t>
      </w:r>
      <w:r w:rsidRPr="00284A88">
        <w:tab/>
        <w:t xml:space="preserve">For the protection of the fixed and mobile services, from the radionavigation and radiolocation services, in the context of the provisions of Nos. </w:t>
      </w:r>
      <w:r w:rsidRPr="00284A88">
        <w:rPr>
          <w:b/>
        </w:rPr>
        <w:t>5.323</w:t>
      </w:r>
      <w:r w:rsidRPr="00284A88">
        <w:t xml:space="preserve"> and </w:t>
      </w:r>
      <w:r w:rsidRPr="00284A88">
        <w:rPr>
          <w:b/>
        </w:rPr>
        <w:t>5.325</w:t>
      </w:r>
      <w:r w:rsidRPr="00284A88">
        <w:t xml:space="preserve">, </w:t>
      </w:r>
      <w:bookmarkStart w:id="3" w:name="OLE_LINK42"/>
      <w:bookmarkStart w:id="4" w:name="OLE_LINK43"/>
      <w:r w:rsidR="00ED59B9">
        <w:t>propa</w:t>
      </w:r>
      <w:r w:rsidRPr="00284A88">
        <w:t xml:space="preserve">gation curves from Recommendation </w:t>
      </w:r>
      <w:bookmarkStart w:id="5" w:name="OLE_LINK28"/>
      <w:bookmarkStart w:id="6" w:name="OLE_LINK29"/>
      <w:r w:rsidRPr="00284A88">
        <w:t xml:space="preserve">ITU-R </w:t>
      </w:r>
      <w:r w:rsidRPr="001D173F">
        <w:t>P.528-</w:t>
      </w:r>
      <w:bookmarkEnd w:id="5"/>
      <w:bookmarkEnd w:id="6"/>
      <w:r w:rsidRPr="00284A88">
        <w:t>3 are used in connection with the following data:</w:t>
      </w:r>
    </w:p>
    <w:bookmarkEnd w:id="3"/>
    <w:bookmarkEnd w:id="4"/>
    <w:p w14:paraId="1C94C290" w14:textId="77777777" w:rsidR="00284A88" w:rsidRPr="00284A88" w:rsidRDefault="00284A88" w:rsidP="00284A88">
      <w:r w:rsidRPr="00284A88">
        <w:tab/>
        <w:t xml:space="preserve">Minimum field strength to be protected (FX): 30 dB(µV/m), </w:t>
      </w:r>
      <w:r w:rsidRPr="00284A88">
        <w:rPr>
          <w:i/>
        </w:rPr>
        <w:t>PR</w:t>
      </w:r>
      <w:r w:rsidRPr="00284A88">
        <w:t xml:space="preserve">  =  8 dB.</w:t>
      </w:r>
    </w:p>
    <w:p w14:paraId="11F8D7AC" w14:textId="77777777" w:rsidR="00284A88" w:rsidRPr="00284A88" w:rsidRDefault="00284A88" w:rsidP="00491891">
      <w:r w:rsidRPr="00284A88">
        <w:t>3.5</w:t>
      </w:r>
      <w:r w:rsidRPr="00284A88">
        <w:tab/>
        <w:t xml:space="preserve">For the protection of the fixed service in the frequency band 903-905 MHz, from the land mobile and maritime mobile services, in the context of the provisions of No. </w:t>
      </w:r>
      <w:r w:rsidRPr="00284A88">
        <w:rPr>
          <w:b/>
        </w:rPr>
        <w:t>5.326</w:t>
      </w:r>
      <w:r w:rsidRPr="00284A88">
        <w:t>, the coordination distances are calculated using propagation curves of the Recommendation ITU-R P.1546-5 for 10% of time and 50% of locations with the coordination trigger of 17</w:t>
      </w:r>
      <w:r w:rsidR="00491891">
        <w:t> </w:t>
      </w:r>
      <w:r w:rsidRPr="00284A88">
        <w:t>dB</w:t>
      </w:r>
      <w:r w:rsidR="00491891">
        <w:t> </w:t>
      </w:r>
      <w:r w:rsidRPr="00284A88">
        <w:t>(µV/m) produced at the height of 10 m above ground level.</w:t>
      </w:r>
    </w:p>
    <w:p w14:paraId="12768E4B" w14:textId="1C98D49C" w:rsidR="00841646" w:rsidRDefault="00841646" w:rsidP="00841646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</w:pPr>
    </w:p>
    <w:p w14:paraId="63A609A0" w14:textId="77777777" w:rsidR="005C13D3" w:rsidRDefault="005C13D3" w:rsidP="00284A88">
      <w:pPr>
        <w:sectPr w:rsidR="005C13D3" w:rsidSect="00A83D48">
          <w:headerReference w:type="default" r:id="rId10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693D9E8C" w14:textId="5963C5BF" w:rsidR="00284A88" w:rsidRPr="00284A88" w:rsidRDefault="00284A88" w:rsidP="005A0F11">
      <w:pPr>
        <w:spacing w:before="0"/>
      </w:pPr>
      <w:r w:rsidRPr="00284A88">
        <w:lastRenderedPageBreak/>
        <w:t>3.6</w:t>
      </w:r>
      <w:r w:rsidRPr="00284A88">
        <w:tab/>
        <w:t xml:space="preserve">For protection of ground-based stations in the aeronautical mobile service in the frequency band 1 429-1 518 MHz from IMT, in the context of the provisions of Nos. </w:t>
      </w:r>
      <w:r w:rsidRPr="00284A88">
        <w:rPr>
          <w:b/>
          <w:bCs/>
        </w:rPr>
        <w:t>5.341A</w:t>
      </w:r>
      <w:r w:rsidRPr="00841646">
        <w:t xml:space="preserve">, </w:t>
      </w:r>
      <w:r w:rsidRPr="00284A88">
        <w:rPr>
          <w:b/>
          <w:bCs/>
        </w:rPr>
        <w:t>5.341C</w:t>
      </w:r>
      <w:r w:rsidRPr="00841646">
        <w:t xml:space="preserve">, </w:t>
      </w:r>
      <w:r w:rsidRPr="00284A88">
        <w:rPr>
          <w:b/>
          <w:bCs/>
        </w:rPr>
        <w:t xml:space="preserve">5.346 </w:t>
      </w:r>
      <w:r w:rsidRPr="00284A88">
        <w:t>and</w:t>
      </w:r>
      <w:r w:rsidRPr="00284A88">
        <w:rPr>
          <w:b/>
          <w:bCs/>
        </w:rPr>
        <w:t xml:space="preserve"> 5.346A</w:t>
      </w:r>
      <w:r w:rsidRPr="00841646">
        <w:t xml:space="preserve">, </w:t>
      </w:r>
      <w:r w:rsidRPr="00284A88">
        <w:t>the coordination distances are calculated using the propagation curves given in Recommendation ITU-R P.1546-5 for 10% of time and 50% of locations with the coordination trigger power flux density of -181 dB(W/m</w:t>
      </w:r>
      <w:r w:rsidRPr="00284A88">
        <w:rPr>
          <w:vertAlign w:val="superscript"/>
        </w:rPr>
        <w:t>2</w:t>
      </w:r>
      <w:r w:rsidRPr="00284A88">
        <w:t>) within 4 kHz of reference bandwidth produced at the height of 10 m above ground level as given in Recommendation ITU-R M.1459-0.</w:t>
      </w:r>
    </w:p>
    <w:p w14:paraId="7BF84FC0" w14:textId="77777777" w:rsidR="00284A88" w:rsidRPr="00284A88" w:rsidRDefault="00284A88" w:rsidP="00284A88">
      <w:r w:rsidRPr="00284A88">
        <w:t xml:space="preserve">For protection of stations on-board aircraft in the aeronautical mobile service, the coordination distance of 450 km is used. </w:t>
      </w:r>
    </w:p>
    <w:p w14:paraId="0018725D" w14:textId="77777777" w:rsidR="00284A88" w:rsidRPr="00284A88" w:rsidRDefault="00284A88" w:rsidP="00AA2873">
      <w:r w:rsidRPr="00284A88">
        <w:t>3.7</w:t>
      </w:r>
      <w:r w:rsidRPr="00284A88">
        <w:tab/>
        <w:t xml:space="preserve">For protection of the radiolocation service in the frequency band </w:t>
      </w:r>
      <w:r w:rsidR="00AA2873">
        <w:br/>
      </w:r>
      <w:r w:rsidRPr="00284A88">
        <w:t>3</w:t>
      </w:r>
      <w:r w:rsidR="00AA2873">
        <w:t> </w:t>
      </w:r>
      <w:r w:rsidRPr="00284A88">
        <w:t>300-3</w:t>
      </w:r>
      <w:r w:rsidR="00AA2873">
        <w:t> </w:t>
      </w:r>
      <w:r w:rsidRPr="00284A88">
        <w:t>400</w:t>
      </w:r>
      <w:r w:rsidR="00AA2873">
        <w:t> </w:t>
      </w:r>
      <w:r w:rsidRPr="00284A88">
        <w:t xml:space="preserve">MHz from IMT in the context of the provisions of Nos. </w:t>
      </w:r>
      <w:r w:rsidRPr="00284A88">
        <w:rPr>
          <w:b/>
          <w:bCs/>
        </w:rPr>
        <w:t xml:space="preserve">5.429D </w:t>
      </w:r>
      <w:r w:rsidRPr="00284A88">
        <w:t>and</w:t>
      </w:r>
      <w:r w:rsidRPr="00284A88">
        <w:rPr>
          <w:b/>
          <w:bCs/>
        </w:rPr>
        <w:t xml:space="preserve"> 5.429F</w:t>
      </w:r>
      <w:r w:rsidRPr="00284A88">
        <w:t>,</w:t>
      </w:r>
      <w:r w:rsidRPr="00284A88">
        <w:rPr>
          <w:b/>
          <w:bCs/>
        </w:rPr>
        <w:t xml:space="preserve"> </w:t>
      </w:r>
      <w:r w:rsidRPr="00284A88">
        <w:t>the coordination distance is contained in Table 3.</w:t>
      </w:r>
    </w:p>
    <w:p w14:paraId="44E805C5" w14:textId="77777777" w:rsidR="00284A88" w:rsidRPr="00284A88" w:rsidRDefault="00284A88" w:rsidP="00A83D48">
      <w:pPr>
        <w:pStyle w:val="Table"/>
        <w:rPr>
          <w:i/>
        </w:rPr>
      </w:pPr>
      <w:r w:rsidRPr="00284A88">
        <w:t>TABLE 3</w:t>
      </w:r>
    </w:p>
    <w:p w14:paraId="143221F3" w14:textId="77777777" w:rsidR="00284A88" w:rsidRPr="00284A88" w:rsidRDefault="00284A88" w:rsidP="00A83D48">
      <w:pPr>
        <w:pStyle w:val="TableTitle"/>
      </w:pPr>
      <w:r w:rsidRPr="00284A88">
        <w:t>Coordination distance for protection of the RLS</w:t>
      </w:r>
      <w:r w:rsidRPr="00284A88">
        <w:br/>
        <w:t>(from the IMT system, effective antenna height 30 m)</w:t>
      </w:r>
      <w:r w:rsidRPr="00284A88">
        <w:br/>
        <w:t>in the frequency band between 3 300-3 400 MHz</w:t>
      </w: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278"/>
        <w:gridCol w:w="1481"/>
        <w:gridCol w:w="1914"/>
        <w:gridCol w:w="1701"/>
        <w:gridCol w:w="1701"/>
      </w:tblGrid>
      <w:tr w:rsidR="00284A88" w:rsidRPr="00284A88" w14:paraId="2024F591" w14:textId="77777777" w:rsidTr="00A83D48">
        <w:trPr>
          <w:cantSplit/>
          <w:trHeight w:val="1255"/>
          <w:tblHeader/>
        </w:trPr>
        <w:tc>
          <w:tcPr>
            <w:tcW w:w="1278" w:type="dxa"/>
            <w:vAlign w:val="center"/>
          </w:tcPr>
          <w:p w14:paraId="624D1E0C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r w:rsidRPr="00284A88">
              <w:t>Footnote</w:t>
            </w:r>
          </w:p>
        </w:tc>
        <w:tc>
          <w:tcPr>
            <w:tcW w:w="1481" w:type="dxa"/>
            <w:vAlign w:val="center"/>
          </w:tcPr>
          <w:p w14:paraId="4386AA18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r w:rsidRPr="00284A88">
              <w:t>Frequency range (MHz)</w:t>
            </w:r>
          </w:p>
        </w:tc>
        <w:tc>
          <w:tcPr>
            <w:tcW w:w="1914" w:type="dxa"/>
            <w:vAlign w:val="center"/>
          </w:tcPr>
          <w:p w14:paraId="20383E9A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r w:rsidRPr="00284A88">
              <w:t>Allocated service (application)</w:t>
            </w:r>
            <w:r w:rsidRPr="00284A88">
              <w:br/>
              <w:t>(No. 9.21)</w:t>
            </w:r>
          </w:p>
        </w:tc>
        <w:tc>
          <w:tcPr>
            <w:tcW w:w="1701" w:type="dxa"/>
            <w:vAlign w:val="center"/>
          </w:tcPr>
          <w:p w14:paraId="28C6524B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r w:rsidRPr="00284A88">
              <w:t>Protected service</w:t>
            </w:r>
          </w:p>
        </w:tc>
        <w:tc>
          <w:tcPr>
            <w:tcW w:w="1701" w:type="dxa"/>
            <w:vAlign w:val="center"/>
          </w:tcPr>
          <w:p w14:paraId="5B4FD180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r w:rsidRPr="00284A88">
              <w:t>Coordination distance</w:t>
            </w:r>
            <w:r w:rsidRPr="00284A88">
              <w:br/>
              <w:t>(km)</w:t>
            </w:r>
          </w:p>
        </w:tc>
      </w:tr>
      <w:tr w:rsidR="00284A88" w:rsidRPr="00284A88" w14:paraId="605D2D4F" w14:textId="77777777" w:rsidTr="00A83D48">
        <w:trPr>
          <w:cantSplit/>
          <w:trHeight w:val="500"/>
        </w:trPr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44ED7BE4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rPr>
                <w:b/>
                <w:bCs/>
              </w:rPr>
              <w:t>5.429D</w:t>
            </w:r>
          </w:p>
          <w:p w14:paraId="65B6A6DA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rPr>
                <w:b/>
                <w:bCs/>
              </w:rPr>
              <w:t>5.429F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14:paraId="2B2BEEE9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t>3 300-3 400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14:paraId="4F7921D5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t>LMS (IMT)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513C344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t>RLS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236EE35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t>616</w:t>
            </w:r>
          </w:p>
        </w:tc>
      </w:tr>
      <w:tr w:rsidR="00A83D48" w:rsidRPr="00284A88" w14:paraId="28662D96" w14:textId="77777777" w:rsidTr="00A83D48">
        <w:trPr>
          <w:cantSplit/>
          <w:trHeight w:val="500"/>
        </w:trPr>
        <w:tc>
          <w:tcPr>
            <w:tcW w:w="8075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71A02988" w14:textId="77777777" w:rsidR="00A83D48" w:rsidRPr="00A83D48" w:rsidRDefault="00A83D48" w:rsidP="00841646">
            <w:pPr>
              <w:pStyle w:val="Tabletext0"/>
              <w:framePr w:hSpace="181" w:wrap="notBeside" w:vAnchor="text" w:hAnchor="text" w:xAlign="center" w:y="1"/>
              <w:jc w:val="both"/>
              <w:rPr>
                <w:lang w:val="en-US"/>
              </w:rPr>
            </w:pPr>
            <w:r w:rsidRPr="00A83D48">
              <w:rPr>
                <w:lang w:val="en-US"/>
              </w:rPr>
              <w:t xml:space="preserve">NOTE − The coordination distance was calculated using the propagation curves of Recommendation ITU-R P.528-3 for 1% of time and 50% of locations with the interference level of </w:t>
            </w:r>
            <w:r w:rsidR="00841646">
              <w:rPr>
                <w:lang w:val="en-US"/>
              </w:rPr>
              <w:t>–</w:t>
            </w:r>
            <w:r w:rsidRPr="00A83D48">
              <w:rPr>
                <w:lang w:val="en-US"/>
              </w:rPr>
              <w:t>107 dBm for protection of the airborne radar at the height of 10</w:t>
            </w:r>
            <w:r w:rsidR="00296ADC">
              <w:rPr>
                <w:lang w:val="en-US"/>
              </w:rPr>
              <w:t> </w:t>
            </w:r>
            <w:r w:rsidRPr="00A83D48">
              <w:rPr>
                <w:lang w:val="en-US"/>
              </w:rPr>
              <w:t>000 m derived from Recommendation ITU-R M.1465-2. A reference IMT Advanced station was assumed as having radiated power of 31 dBW (e.i.r.p.) and a bandwidth of 10 MHz as used in Report ITU-R M.2292-0.</w:t>
            </w:r>
          </w:p>
        </w:tc>
      </w:tr>
    </w:tbl>
    <w:p w14:paraId="72EF8B9C" w14:textId="77777777" w:rsidR="00B04D9E" w:rsidRPr="00B04D9E" w:rsidRDefault="00B04D9E" w:rsidP="00841646">
      <w:r w:rsidRPr="00B04D9E">
        <w:t>3.8</w:t>
      </w:r>
      <w:r w:rsidRPr="00B04D9E">
        <w:tab/>
        <w:t xml:space="preserve">For the protection of the fixed and fixed-satellite services in the frequency bands between 3 400 MHz and 3 700 MHz from the mobile, except aeronautical mobile, service in the context of the provisions of Nos. </w:t>
      </w:r>
      <w:r w:rsidRPr="00B04D9E">
        <w:rPr>
          <w:b/>
          <w:bCs/>
        </w:rPr>
        <w:t>5.430A</w:t>
      </w:r>
      <w:r w:rsidRPr="00B04D9E">
        <w:t>,</w:t>
      </w:r>
      <w:r w:rsidRPr="00B04D9E">
        <w:rPr>
          <w:b/>
          <w:bCs/>
        </w:rPr>
        <w:t xml:space="preserve"> 5.431A</w:t>
      </w:r>
      <w:r w:rsidRPr="00B04D9E">
        <w:t xml:space="preserve"> and</w:t>
      </w:r>
      <w:r w:rsidRPr="00B04D9E">
        <w:rPr>
          <w:b/>
          <w:bCs/>
        </w:rPr>
        <w:t xml:space="preserve"> 5.432B</w:t>
      </w:r>
      <w:r w:rsidRPr="00B04D9E">
        <w:t xml:space="preserve">, and from IMT in the context of the provisions of Nos. </w:t>
      </w:r>
      <w:r w:rsidRPr="00B04D9E">
        <w:rPr>
          <w:b/>
          <w:bCs/>
        </w:rPr>
        <w:t xml:space="preserve">5.431B </w:t>
      </w:r>
      <w:r w:rsidRPr="00B04D9E">
        <w:t>and</w:t>
      </w:r>
      <w:r w:rsidRPr="00B04D9E">
        <w:rPr>
          <w:b/>
          <w:bCs/>
        </w:rPr>
        <w:t xml:space="preserve"> 5.434</w:t>
      </w:r>
      <w:r w:rsidRPr="00B04D9E">
        <w:t xml:space="preserve">, the power flux density of </w:t>
      </w:r>
      <w:r w:rsidR="00AA2873">
        <w:br/>
      </w:r>
      <w:r w:rsidR="00841646">
        <w:t>–</w:t>
      </w:r>
      <w:r w:rsidRPr="00B04D9E">
        <w:t>154.5 dB(W/m</w:t>
      </w:r>
      <w:r w:rsidRPr="00B04D9E">
        <w:rPr>
          <w:vertAlign w:val="superscript"/>
        </w:rPr>
        <w:t>2</w:t>
      </w:r>
      <w:r w:rsidRPr="00B04D9E">
        <w:t>·4 kHz)</w:t>
      </w:r>
      <w:r w:rsidR="00292440">
        <w:rPr>
          <w:rStyle w:val="FootnoteReference"/>
        </w:rPr>
        <w:footnoteReference w:customMarkFollows="1" w:id="2"/>
        <w:t>2</w:t>
      </w:r>
      <w:r w:rsidRPr="00B04D9E">
        <w:t xml:space="preserve"> produced at the height of 3 m above ground level is used.</w:t>
      </w:r>
    </w:p>
    <w:p w14:paraId="6ACBE1BF" w14:textId="1667AB51" w:rsidR="00B04D9E" w:rsidRDefault="00B04D9E" w:rsidP="00841646">
      <w:pPr>
        <w:rPr>
          <w:spacing w:val="-2"/>
        </w:rPr>
      </w:pPr>
      <w:r w:rsidRPr="00AB79C8">
        <w:rPr>
          <w:spacing w:val="-2"/>
        </w:rPr>
        <w:t>Based on the above pfd value the coordination distances are calculated using Recommendation ITU-R P.452-16 for 20% of time with smooth Earth terrain profile.</w:t>
      </w:r>
    </w:p>
    <w:p w14:paraId="093D2A85" w14:textId="77777777" w:rsidR="00815F65" w:rsidRDefault="00815F65" w:rsidP="00841646">
      <w:pPr>
        <w:rPr>
          <w:spacing w:val="-2"/>
        </w:rPr>
      </w:pPr>
    </w:p>
    <w:p w14:paraId="54BFB40A" w14:textId="5041D960" w:rsidR="00815F65" w:rsidRDefault="00815F65" w:rsidP="00841646">
      <w:pPr>
        <w:rPr>
          <w:spacing w:val="-2"/>
        </w:rPr>
        <w:sectPr w:rsidR="00815F65" w:rsidSect="00A83D48">
          <w:headerReference w:type="even" r:id="rId11"/>
          <w:headerReference w:type="default" r:id="rId12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7CD055F8" w14:textId="663239CC" w:rsidR="005C13D3" w:rsidRPr="00D47276" w:rsidRDefault="005C13D3" w:rsidP="005C13D3">
      <w:pPr>
        <w:spacing w:before="160"/>
        <w:rPr>
          <w:szCs w:val="24"/>
          <w:lang w:val="en-US"/>
        </w:rPr>
      </w:pPr>
      <w:r w:rsidRPr="00D47276">
        <w:rPr>
          <w:szCs w:val="24"/>
          <w:lang w:val="en-US"/>
        </w:rPr>
        <w:lastRenderedPageBreak/>
        <w:t>3.9</w:t>
      </w:r>
      <w:r w:rsidRPr="00D47276">
        <w:rPr>
          <w:szCs w:val="24"/>
          <w:lang w:val="en-US"/>
        </w:rPr>
        <w:tab/>
        <w:t xml:space="preserve">For the protection of stations of the aeronautical mobile and radionavigation services in the frequency band 45.5-47 GHz from IMT </w:t>
      </w:r>
      <w:r w:rsidR="009F0F4B">
        <w:rPr>
          <w:szCs w:val="24"/>
          <w:lang w:val="en-US"/>
        </w:rPr>
        <w:t xml:space="preserve">systems </w:t>
      </w:r>
      <w:r w:rsidRPr="00D47276">
        <w:rPr>
          <w:szCs w:val="24"/>
          <w:lang w:val="en-US"/>
        </w:rPr>
        <w:t xml:space="preserve">in the context of the provision of No. </w:t>
      </w:r>
      <w:r w:rsidRPr="00D47276">
        <w:rPr>
          <w:b/>
          <w:bCs/>
          <w:szCs w:val="24"/>
          <w:lang w:val="en-US"/>
        </w:rPr>
        <w:t>5.553A</w:t>
      </w:r>
      <w:r w:rsidRPr="00D47276">
        <w:rPr>
          <w:szCs w:val="24"/>
          <w:lang w:val="en-US" w:eastAsia="ja-JP"/>
        </w:rPr>
        <w:t xml:space="preserve">, </w:t>
      </w:r>
      <w:r w:rsidRPr="00D47276">
        <w:rPr>
          <w:szCs w:val="24"/>
          <w:lang w:val="en-US"/>
        </w:rPr>
        <w:t>the coordination distance is contained in Table 4.</w:t>
      </w:r>
      <w:r w:rsidR="00680715" w:rsidRPr="00680715">
        <w:rPr>
          <w:szCs w:val="22"/>
          <w:lang w:val="en-US"/>
        </w:rPr>
        <w:t xml:space="preserve"> </w:t>
      </w:r>
      <w:r w:rsidR="00680715">
        <w:rPr>
          <w:szCs w:val="22"/>
          <w:lang w:val="en-US"/>
        </w:rPr>
        <w:t>     </w:t>
      </w:r>
      <w:r w:rsidR="00680715" w:rsidRPr="00680715">
        <w:rPr>
          <w:bCs/>
          <w:sz w:val="16"/>
          <w:szCs w:val="16"/>
        </w:rPr>
        <w:t>(</w:t>
      </w:r>
      <w:r w:rsidR="00680715">
        <w:rPr>
          <w:bCs/>
          <w:sz w:val="16"/>
          <w:szCs w:val="16"/>
        </w:rPr>
        <w:t>AD</w:t>
      </w:r>
      <w:r w:rsidR="00680715" w:rsidRPr="00680715">
        <w:rPr>
          <w:bCs/>
          <w:sz w:val="16"/>
          <w:szCs w:val="16"/>
        </w:rPr>
        <w:t>D RRB20/85)</w:t>
      </w:r>
    </w:p>
    <w:p w14:paraId="5F7F05D3" w14:textId="05459B4A" w:rsidR="005C13D3" w:rsidRPr="00D47276" w:rsidRDefault="005C13D3" w:rsidP="005C13D3">
      <w:pPr>
        <w:pStyle w:val="Table"/>
        <w:rPr>
          <w:rFonts w:eastAsia="Batang"/>
          <w:i/>
          <w:szCs w:val="24"/>
        </w:rPr>
      </w:pPr>
      <w:r w:rsidRPr="00D47276">
        <w:rPr>
          <w:rFonts w:eastAsia="Batang"/>
          <w:szCs w:val="24"/>
        </w:rPr>
        <w:t>TABLE 4</w:t>
      </w:r>
      <w:r w:rsidR="00680715">
        <w:rPr>
          <w:szCs w:val="22"/>
          <w:lang w:val="en-US"/>
        </w:rPr>
        <w:t>     </w:t>
      </w:r>
      <w:r w:rsidR="00680715" w:rsidRPr="00680715">
        <w:rPr>
          <w:bCs/>
          <w:sz w:val="16"/>
          <w:szCs w:val="16"/>
        </w:rPr>
        <w:t>(</w:t>
      </w:r>
      <w:r w:rsidR="00680715">
        <w:rPr>
          <w:bCs/>
          <w:sz w:val="16"/>
          <w:szCs w:val="16"/>
        </w:rPr>
        <w:t>AD</w:t>
      </w:r>
      <w:r w:rsidR="00680715" w:rsidRPr="00680715">
        <w:rPr>
          <w:bCs/>
          <w:sz w:val="16"/>
          <w:szCs w:val="16"/>
        </w:rPr>
        <w:t>D RRB20/85)</w:t>
      </w:r>
    </w:p>
    <w:p w14:paraId="270F5DE0" w14:textId="77777777" w:rsidR="005C13D3" w:rsidRPr="00D47276" w:rsidRDefault="005C13D3" w:rsidP="005C13D3">
      <w:pPr>
        <w:pStyle w:val="TableTitle"/>
        <w:rPr>
          <w:rFonts w:eastAsia="Batang"/>
          <w:szCs w:val="24"/>
        </w:rPr>
      </w:pPr>
      <w:r w:rsidRPr="00D47276">
        <w:rPr>
          <w:rFonts w:eastAsia="Batang"/>
          <w:szCs w:val="24"/>
        </w:rPr>
        <w:t>Coordination distance for protection of the AMS and RNS</w:t>
      </w:r>
      <w:r w:rsidRPr="00D47276">
        <w:rPr>
          <w:rFonts w:eastAsia="Batang"/>
          <w:szCs w:val="24"/>
        </w:rPr>
        <w:br/>
        <w:t>from the IMT systems</w:t>
      </w:r>
      <w:r>
        <w:rPr>
          <w:rFonts w:eastAsia="Batang"/>
          <w:szCs w:val="24"/>
        </w:rPr>
        <w:t xml:space="preserve"> </w:t>
      </w:r>
      <w:r w:rsidRPr="00D47276">
        <w:rPr>
          <w:rFonts w:eastAsia="Batang"/>
          <w:szCs w:val="24"/>
        </w:rPr>
        <w:t>in the frequency band between 45.5-47 GHz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916"/>
        <w:gridCol w:w="1850"/>
        <w:gridCol w:w="1987"/>
        <w:gridCol w:w="1766"/>
        <w:gridCol w:w="1766"/>
      </w:tblGrid>
      <w:tr w:rsidR="005C13D3" w:rsidRPr="00D47276" w14:paraId="4489BFB6" w14:textId="77777777" w:rsidTr="005C13D3">
        <w:trPr>
          <w:cantSplit/>
          <w:trHeight w:val="1255"/>
          <w:tblHeader/>
        </w:trPr>
        <w:tc>
          <w:tcPr>
            <w:tcW w:w="1031" w:type="pct"/>
            <w:vAlign w:val="center"/>
          </w:tcPr>
          <w:p w14:paraId="13911546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r w:rsidRPr="005C13D3">
              <w:t>Footnote</w:t>
            </w:r>
          </w:p>
        </w:tc>
        <w:tc>
          <w:tcPr>
            <w:tcW w:w="996" w:type="pct"/>
            <w:vAlign w:val="center"/>
          </w:tcPr>
          <w:p w14:paraId="3FE9C910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r w:rsidRPr="005C13D3">
              <w:t>Frequency range (GHz)</w:t>
            </w:r>
          </w:p>
        </w:tc>
        <w:tc>
          <w:tcPr>
            <w:tcW w:w="1070" w:type="pct"/>
            <w:vAlign w:val="center"/>
          </w:tcPr>
          <w:p w14:paraId="06D35238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r w:rsidRPr="005C13D3">
              <w:t>Allocated service (application)</w:t>
            </w:r>
            <w:r w:rsidRPr="005C13D3">
              <w:br/>
              <w:t>(No. 9.21)</w:t>
            </w:r>
          </w:p>
        </w:tc>
        <w:tc>
          <w:tcPr>
            <w:tcW w:w="951" w:type="pct"/>
            <w:vAlign w:val="center"/>
          </w:tcPr>
          <w:p w14:paraId="7405D4EE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r w:rsidRPr="005C13D3">
              <w:t>Protected service</w:t>
            </w:r>
          </w:p>
        </w:tc>
        <w:tc>
          <w:tcPr>
            <w:tcW w:w="951" w:type="pct"/>
            <w:vAlign w:val="center"/>
          </w:tcPr>
          <w:p w14:paraId="1EC69D35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r w:rsidRPr="005C13D3">
              <w:t>Coordination distance</w:t>
            </w:r>
            <w:r w:rsidRPr="005C13D3">
              <w:br/>
              <w:t>(km)</w:t>
            </w:r>
          </w:p>
        </w:tc>
      </w:tr>
      <w:tr w:rsidR="005C13D3" w:rsidRPr="00D47276" w14:paraId="559ACEAB" w14:textId="77777777" w:rsidTr="005C13D3">
        <w:trPr>
          <w:cantSplit/>
          <w:trHeight w:val="500"/>
        </w:trPr>
        <w:tc>
          <w:tcPr>
            <w:tcW w:w="1031" w:type="pct"/>
            <w:tcBorders>
              <w:bottom w:val="single" w:sz="4" w:space="0" w:color="auto"/>
            </w:tcBorders>
            <w:vAlign w:val="center"/>
          </w:tcPr>
          <w:p w14:paraId="738C9190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  <w:rPr>
                <w:b/>
                <w:bCs/>
              </w:rPr>
            </w:pPr>
            <w:r w:rsidRPr="005C13D3">
              <w:rPr>
                <w:b/>
                <w:bCs/>
              </w:rPr>
              <w:t>5.553A</w:t>
            </w:r>
          </w:p>
        </w:tc>
        <w:tc>
          <w:tcPr>
            <w:tcW w:w="996" w:type="pct"/>
            <w:tcBorders>
              <w:bottom w:val="single" w:sz="4" w:space="0" w:color="auto"/>
            </w:tcBorders>
            <w:vAlign w:val="center"/>
          </w:tcPr>
          <w:p w14:paraId="72B94974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</w:pPr>
            <w:r w:rsidRPr="005C13D3">
              <w:t>45.5-47</w:t>
            </w:r>
          </w:p>
        </w:tc>
        <w:tc>
          <w:tcPr>
            <w:tcW w:w="1070" w:type="pct"/>
            <w:tcBorders>
              <w:bottom w:val="single" w:sz="4" w:space="0" w:color="auto"/>
            </w:tcBorders>
            <w:vAlign w:val="center"/>
          </w:tcPr>
          <w:p w14:paraId="4943E8FE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</w:pPr>
            <w:r w:rsidRPr="005C13D3">
              <w:t>LMS (IMT)</w:t>
            </w:r>
          </w:p>
        </w:tc>
        <w:tc>
          <w:tcPr>
            <w:tcW w:w="951" w:type="pct"/>
            <w:tcBorders>
              <w:bottom w:val="single" w:sz="4" w:space="0" w:color="auto"/>
            </w:tcBorders>
            <w:vAlign w:val="center"/>
          </w:tcPr>
          <w:p w14:paraId="4D4E29DF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</w:pPr>
            <w:r w:rsidRPr="005C13D3">
              <w:t>AMS, RNS</w:t>
            </w:r>
          </w:p>
        </w:tc>
        <w:tc>
          <w:tcPr>
            <w:tcW w:w="951" w:type="pct"/>
            <w:tcBorders>
              <w:bottom w:val="single" w:sz="4" w:space="0" w:color="auto"/>
            </w:tcBorders>
            <w:vAlign w:val="center"/>
          </w:tcPr>
          <w:p w14:paraId="4AA9226F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</w:pPr>
            <w:r w:rsidRPr="005C13D3">
              <w:t>65</w:t>
            </w:r>
          </w:p>
        </w:tc>
      </w:tr>
    </w:tbl>
    <w:p w14:paraId="2EF767DD" w14:textId="02B2C8EF" w:rsidR="005C13D3" w:rsidRPr="00EF7AC6" w:rsidRDefault="005C13D3" w:rsidP="005C13D3">
      <w:pPr>
        <w:pStyle w:val="Tabletext0"/>
        <w:jc w:val="both"/>
        <w:rPr>
          <w:lang w:val="en-US"/>
        </w:rPr>
      </w:pPr>
      <w:r w:rsidRPr="00EF7AC6">
        <w:rPr>
          <w:lang w:val="en-US"/>
        </w:rPr>
        <w:t xml:space="preserve">Note: The coordination distance was calculated using a method based on Recommendation </w:t>
      </w:r>
      <w:r w:rsidRPr="00EF7AC6">
        <w:rPr>
          <w:lang w:val="en-US" w:eastAsia="ja-JP"/>
        </w:rPr>
        <w:t xml:space="preserve">ITU-R </w:t>
      </w:r>
      <w:r w:rsidRPr="00EF7AC6">
        <w:rPr>
          <w:lang w:val="en-US"/>
        </w:rPr>
        <w:t xml:space="preserve">P.676-12 for atmospheric attenuation in addition to Recommendation </w:t>
      </w:r>
      <w:r w:rsidRPr="00EF7AC6">
        <w:rPr>
          <w:lang w:val="en-US" w:eastAsia="ja-JP"/>
        </w:rPr>
        <w:t xml:space="preserve">ITU-R </w:t>
      </w:r>
      <w:r w:rsidRPr="00EF7AC6">
        <w:rPr>
          <w:lang w:val="en-US"/>
        </w:rPr>
        <w:t>P.525-4 for free space loss. The protection criteria (</w:t>
      </w:r>
      <w:r w:rsidRPr="001A013D">
        <w:rPr>
          <w:i/>
          <w:iCs/>
          <w:lang w:val="en-US"/>
        </w:rPr>
        <w:t>I</w:t>
      </w:r>
      <w:r w:rsidRPr="00EF7AC6">
        <w:rPr>
          <w:lang w:val="en-US"/>
        </w:rPr>
        <w:t>/</w:t>
      </w:r>
      <w:r w:rsidRPr="001A013D">
        <w:rPr>
          <w:i/>
          <w:iCs/>
          <w:lang w:val="en-US"/>
        </w:rPr>
        <w:t>N</w:t>
      </w:r>
      <w:r w:rsidRPr="00EF7AC6">
        <w:rPr>
          <w:lang w:val="en-US"/>
        </w:rPr>
        <w:t xml:space="preserve">) – 6 dB, receiver antenna gain 27 dBi and noise figure 4 dB were taken from Recommendation ITU-R M.2115-0 for </w:t>
      </w:r>
      <w:r w:rsidR="003D04C5">
        <w:rPr>
          <w:lang w:val="en-US"/>
        </w:rPr>
        <w:t xml:space="preserve">the </w:t>
      </w:r>
      <w:r w:rsidRPr="00EF7AC6">
        <w:rPr>
          <w:lang w:val="en-US"/>
        </w:rPr>
        <w:t xml:space="preserve">aeronautical mobile service airborne station in the frequency band 45.5-47 GHz. The maximum </w:t>
      </w:r>
      <w:r w:rsidRPr="005C13D3">
        <w:rPr>
          <w:lang w:val="en-US"/>
        </w:rPr>
        <w:t>e.i.r.p.</w:t>
      </w:r>
      <w:r w:rsidRPr="00EF7AC6">
        <w:rPr>
          <w:lang w:val="en-US"/>
        </w:rPr>
        <w:t xml:space="preserve"> </w:t>
      </w:r>
      <w:r w:rsidRPr="005C13D3">
        <w:rPr>
          <w:lang w:val="en-US"/>
        </w:rPr>
        <w:t>density</w:t>
      </w:r>
      <w:r w:rsidRPr="00EF7AC6">
        <w:rPr>
          <w:lang w:val="en-US"/>
        </w:rPr>
        <w:t xml:space="preserve"> value of 25.2 dB(W/200 MHz) was used for the IMT base station. </w:t>
      </w:r>
      <w:r w:rsidRPr="005C13D3">
        <w:rPr>
          <w:lang w:val="en-US"/>
        </w:rPr>
        <w:t xml:space="preserve">This value </w:t>
      </w:r>
      <w:r w:rsidRPr="00EF7AC6">
        <w:rPr>
          <w:lang w:val="en-US"/>
        </w:rPr>
        <w:t xml:space="preserve">was taken from </w:t>
      </w:r>
      <w:r w:rsidRPr="005C13D3">
        <w:rPr>
          <w:lang w:val="en-US"/>
        </w:rPr>
        <w:t>ITU-R studies</w:t>
      </w:r>
      <w:r w:rsidRPr="00EF7AC6">
        <w:rPr>
          <w:lang w:val="en-US"/>
        </w:rPr>
        <w:t xml:space="preserve"> conducted during preparations for WRC-19 agenda item 1.13</w:t>
      </w:r>
      <w:r w:rsidRPr="005C13D3">
        <w:rPr>
          <w:lang w:val="en-US"/>
        </w:rPr>
        <w:t>.</w:t>
      </w:r>
    </w:p>
    <w:p w14:paraId="2AA042D1" w14:textId="5CC31820" w:rsidR="008C497B" w:rsidRDefault="008C497B">
      <w:pPr>
        <w:jc w:val="center"/>
      </w:pPr>
      <w:r w:rsidRPr="003F4E3E">
        <w:t>____________________</w:t>
      </w:r>
    </w:p>
    <w:p w14:paraId="43815FDD" w14:textId="3F580D6A" w:rsidR="003F30B6" w:rsidRDefault="003F30B6">
      <w:pPr>
        <w:jc w:val="center"/>
      </w:pPr>
    </w:p>
    <w:p w14:paraId="300769A9" w14:textId="7BDA2EB4" w:rsidR="003F30B6" w:rsidRDefault="003F30B6">
      <w:pPr>
        <w:jc w:val="center"/>
      </w:pPr>
    </w:p>
    <w:p w14:paraId="7C3EADCB" w14:textId="35FF2E77" w:rsidR="003F30B6" w:rsidRDefault="003F30B6">
      <w:pPr>
        <w:jc w:val="center"/>
      </w:pPr>
    </w:p>
    <w:p w14:paraId="19A65B08" w14:textId="414749C8" w:rsidR="003F30B6" w:rsidRDefault="003F30B6">
      <w:pPr>
        <w:jc w:val="center"/>
      </w:pPr>
    </w:p>
    <w:p w14:paraId="66E654F2" w14:textId="6E92822F" w:rsidR="003F30B6" w:rsidRDefault="003F30B6">
      <w:pPr>
        <w:jc w:val="center"/>
      </w:pPr>
    </w:p>
    <w:p w14:paraId="05993BD7" w14:textId="6C86FE54" w:rsidR="003F30B6" w:rsidRDefault="003F30B6">
      <w:pPr>
        <w:jc w:val="center"/>
      </w:pPr>
    </w:p>
    <w:p w14:paraId="11D7BE60" w14:textId="044E3CDC" w:rsidR="003F30B6" w:rsidRDefault="003F30B6">
      <w:pPr>
        <w:jc w:val="center"/>
      </w:pPr>
    </w:p>
    <w:p w14:paraId="488170E1" w14:textId="781EFEF3" w:rsidR="003F30B6" w:rsidRDefault="003F30B6">
      <w:pPr>
        <w:jc w:val="center"/>
      </w:pPr>
    </w:p>
    <w:p w14:paraId="5827A1F1" w14:textId="38A6688F" w:rsidR="003F30B6" w:rsidRDefault="003F30B6">
      <w:pPr>
        <w:jc w:val="center"/>
      </w:pPr>
    </w:p>
    <w:p w14:paraId="6305FABB" w14:textId="77777777" w:rsidR="003F30B6" w:rsidRPr="003F4E3E" w:rsidRDefault="003F30B6">
      <w:pPr>
        <w:jc w:val="center"/>
      </w:pPr>
    </w:p>
    <w:p w14:paraId="61300B17" w14:textId="77777777" w:rsidR="008C497B" w:rsidRDefault="008C497B" w:rsidP="001E6ED1"/>
    <w:p w14:paraId="0B264FEB" w14:textId="77777777" w:rsidR="00841646" w:rsidRDefault="00841646" w:rsidP="001E6ED1">
      <w:pPr>
        <w:sectPr w:rsidR="00841646" w:rsidSect="00A83D48">
          <w:headerReference w:type="default" r:id="rId13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57D4A6B0" w14:textId="77777777" w:rsidR="00B5130D" w:rsidRDefault="00B5130D" w:rsidP="001E6ED1"/>
    <w:p w14:paraId="140B903F" w14:textId="77777777" w:rsidR="00B5130D" w:rsidRPr="003F4E3E" w:rsidRDefault="00B5130D" w:rsidP="001E6ED1"/>
    <w:p w14:paraId="1AA9805B" w14:textId="77777777" w:rsidR="008C497B" w:rsidRPr="003F4E3E" w:rsidRDefault="008C497B" w:rsidP="001E6ED1"/>
    <w:p w14:paraId="73ADD0C3" w14:textId="77777777" w:rsidR="008C497B" w:rsidRPr="003F4E3E" w:rsidRDefault="008C497B" w:rsidP="001E6ED1"/>
    <w:p w14:paraId="6E2EC166" w14:textId="77777777" w:rsidR="008C497B" w:rsidRPr="003F4E3E" w:rsidRDefault="008C497B" w:rsidP="001E6ED1"/>
    <w:sectPr w:rsidR="008C497B" w:rsidRPr="003F4E3E" w:rsidSect="003F4E3E">
      <w:headerReference w:type="first" r:id="rId14"/>
      <w:footerReference w:type="first" r:id="rId15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8A74D" w14:textId="77777777" w:rsidR="00BB5E78" w:rsidRDefault="00BB5E78">
      <w:r>
        <w:separator/>
      </w:r>
    </w:p>
  </w:endnote>
  <w:endnote w:type="continuationSeparator" w:id="0">
    <w:p w14:paraId="778D2D36" w14:textId="77777777" w:rsidR="00BB5E78" w:rsidRDefault="00BB5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???????¡ì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A0B09" w14:textId="77777777" w:rsidR="003F4E3E" w:rsidRDefault="003F4E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E49F0" w14:textId="77777777" w:rsidR="00BB5E78" w:rsidRDefault="00BB5E78">
      <w:r>
        <w:rPr>
          <w:b/>
        </w:rPr>
        <w:t>_______________</w:t>
      </w:r>
    </w:p>
  </w:footnote>
  <w:footnote w:type="continuationSeparator" w:id="0">
    <w:p w14:paraId="601A15E4" w14:textId="77777777" w:rsidR="00BB5E78" w:rsidRDefault="00BB5E78">
      <w:r>
        <w:continuationSeparator/>
      </w:r>
    </w:p>
  </w:footnote>
  <w:footnote w:id="1">
    <w:p w14:paraId="77DE51F5" w14:textId="77777777" w:rsidR="00284A88" w:rsidRPr="006851EC" w:rsidRDefault="00284A88" w:rsidP="004F2AED">
      <w:pPr>
        <w:pStyle w:val="FootnoteText"/>
      </w:pPr>
      <w:r>
        <w:rPr>
          <w:rStyle w:val="FootnoteReference"/>
        </w:rPr>
        <w:t>1</w:t>
      </w:r>
      <w:r w:rsidRPr="006851EC">
        <w:t xml:space="preserve"> </w:t>
      </w:r>
      <w:r w:rsidR="00B5130D">
        <w:tab/>
      </w:r>
      <w:r w:rsidRPr="006851EC">
        <w:t xml:space="preserve">See </w:t>
      </w:r>
      <w:r w:rsidRPr="004F2AED">
        <w:t>also</w:t>
      </w:r>
      <w:r w:rsidRPr="006851EC">
        <w:t xml:space="preserve"> Rules of Procedure to Nos. </w:t>
      </w:r>
      <w:r w:rsidR="00AA2873" w:rsidRPr="00AA2873">
        <w:rPr>
          <w:b/>
          <w:bCs/>
        </w:rPr>
        <w:t>5.312A</w:t>
      </w:r>
      <w:r w:rsidR="00AA2873">
        <w:t xml:space="preserve">, </w:t>
      </w:r>
      <w:r w:rsidRPr="005D07EB">
        <w:rPr>
          <w:b/>
          <w:bCs/>
        </w:rPr>
        <w:t>5.316B</w:t>
      </w:r>
      <w:r w:rsidRPr="006851EC">
        <w:t xml:space="preserve">, </w:t>
      </w:r>
      <w:r w:rsidRPr="006851EC">
        <w:rPr>
          <w:b/>
          <w:bCs/>
        </w:rPr>
        <w:t>5.341A</w:t>
      </w:r>
      <w:r w:rsidRPr="006851EC">
        <w:t xml:space="preserve"> and </w:t>
      </w:r>
      <w:r w:rsidRPr="006851EC">
        <w:rPr>
          <w:b/>
          <w:bCs/>
        </w:rPr>
        <w:t>5.346</w:t>
      </w:r>
      <w:r w:rsidRPr="00841646">
        <w:rPr>
          <w:color w:val="000000"/>
        </w:rPr>
        <w:t>.</w:t>
      </w:r>
    </w:p>
  </w:footnote>
  <w:footnote w:id="2">
    <w:p w14:paraId="26FB2808" w14:textId="77777777" w:rsidR="00292440" w:rsidRPr="00B04D9E" w:rsidRDefault="00292440" w:rsidP="00B04D9E">
      <w:pPr>
        <w:pStyle w:val="FootnoteText"/>
        <w:rPr>
          <w:lang w:val="en-US"/>
        </w:rPr>
      </w:pPr>
      <w:r>
        <w:rPr>
          <w:rStyle w:val="FootnoteReference"/>
        </w:rPr>
        <w:t>2</w:t>
      </w:r>
      <w:r>
        <w:t xml:space="preserve"> </w:t>
      </w:r>
      <w:r>
        <w:tab/>
      </w:r>
      <w:r w:rsidRPr="00702F84">
        <w:rPr>
          <w:lang w:val="en-US"/>
        </w:rPr>
        <w:t xml:space="preserve">This value was </w:t>
      </w:r>
      <w:r w:rsidRPr="00B04D9E">
        <w:t>decided</w:t>
      </w:r>
      <w:r w:rsidRPr="00702F84">
        <w:rPr>
          <w:lang w:val="en-US"/>
        </w:rPr>
        <w:t xml:space="preserve"> by WRC-07 based on the protection of a typical earth station in the fixed-satellite service.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B79C8" w14:paraId="42F4536F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E7215A" w14:textId="77777777" w:rsidR="00AB79C8" w:rsidRDefault="00AB79C8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FF74CF1" w14:textId="71CD4D0C" w:rsidR="00AB79C8" w:rsidRDefault="00AB79C8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3D04C5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4F8BD2" w14:textId="77777777" w:rsidR="00AB79C8" w:rsidRDefault="00AB79C8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4842EE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FB3E210" w14:textId="26921B33" w:rsidR="00AB79C8" w:rsidRDefault="00AB79C8" w:rsidP="00AB79C8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815F65">
            <w:rPr>
              <w:lang w:val="fr-CH"/>
            </w:rPr>
            <w:t xml:space="preserve"> </w:t>
          </w:r>
          <w:r w:rsidR="005C13D3">
            <w:t>7</w:t>
          </w:r>
        </w:p>
      </w:tc>
    </w:tr>
  </w:tbl>
  <w:p w14:paraId="32319813" w14:textId="77777777" w:rsidR="00AB79C8" w:rsidRDefault="00AB79C8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DD6DBC" w14:paraId="7C11007C" w14:textId="77777777" w:rsidTr="00DD6DB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E47309" w14:textId="77777777" w:rsidR="00DD6DBC" w:rsidRDefault="00DD6DBC" w:rsidP="00DD6DBC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1DDD6A" w14:textId="1758D141" w:rsidR="00DD6DBC" w:rsidRDefault="00DD6DBC" w:rsidP="00DD6DBC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3D04C5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C3E761" w14:textId="77777777" w:rsidR="00DD6DBC" w:rsidRDefault="00DD6DBC" w:rsidP="00DD6DBC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4842EE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E902CBB" w14:textId="13461FDE" w:rsidR="00DD6DBC" w:rsidRDefault="00DD6DBC" w:rsidP="00DD6DBC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815F65">
            <w:rPr>
              <w:lang w:val="fr-CH"/>
            </w:rPr>
            <w:t xml:space="preserve"> </w:t>
          </w:r>
          <w:r w:rsidR="005C13D3">
            <w:t>7</w:t>
          </w:r>
        </w:p>
      </w:tc>
    </w:tr>
  </w:tbl>
  <w:p w14:paraId="334C8D4F" w14:textId="77777777" w:rsidR="00DD6DBC" w:rsidRDefault="00DD6DBC" w:rsidP="00DD6DB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C13D3" w14:paraId="06DBDF80" w14:textId="77777777" w:rsidTr="00DD6DB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8E71C7" w14:textId="77777777" w:rsidR="005C13D3" w:rsidRDefault="005C13D3" w:rsidP="00DD6DBC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9AFA9B2" w14:textId="7E17969C" w:rsidR="005C13D3" w:rsidRDefault="005C13D3" w:rsidP="00DD6DBC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3D04C5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30DF9AA" w14:textId="77777777" w:rsidR="005C13D3" w:rsidRDefault="005C13D3" w:rsidP="00DD6DBC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2FCD18" w14:textId="77777777" w:rsidR="005C13D3" w:rsidRDefault="005C13D3" w:rsidP="00DD6DBC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>
            <w:t>-</w:t>
          </w:r>
        </w:p>
      </w:tc>
    </w:tr>
  </w:tbl>
  <w:p w14:paraId="3C19D371" w14:textId="77777777" w:rsidR="005C13D3" w:rsidRDefault="005C13D3" w:rsidP="00DD6DBC">
    <w:pPr>
      <w:pStyle w:val="Header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C13D3" w14:paraId="6EDE0F2E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AD39B6F" w14:textId="77777777" w:rsidR="005C13D3" w:rsidRDefault="005C13D3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2FEE5C4" w14:textId="4A87DB69" w:rsidR="005C13D3" w:rsidRDefault="005C13D3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3D04C5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7C14E2C" w14:textId="77777777" w:rsidR="005C13D3" w:rsidRDefault="005C13D3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DE0A9C7" w14:textId="730D6A41" w:rsidR="005C13D3" w:rsidRDefault="005C13D3" w:rsidP="00AB79C8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815F65">
            <w:t>-</w:t>
          </w:r>
        </w:p>
      </w:tc>
    </w:tr>
  </w:tbl>
  <w:p w14:paraId="57F95A62" w14:textId="77777777" w:rsidR="005C13D3" w:rsidRDefault="005C13D3">
    <w:pPr>
      <w:rPr>
        <w:lang w:val="fr-C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C13D3" w14:paraId="1014592A" w14:textId="77777777" w:rsidTr="00DD6DB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084B298" w14:textId="77777777" w:rsidR="005C13D3" w:rsidRDefault="005C13D3" w:rsidP="00DD6DBC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C467FB" w14:textId="2F16C38D" w:rsidR="005C13D3" w:rsidRDefault="005C13D3" w:rsidP="00DD6DBC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594BA9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2D5DE33" w14:textId="77777777" w:rsidR="005C13D3" w:rsidRDefault="005C13D3" w:rsidP="00DD6DBC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1BA3872" w14:textId="5C86ECA4" w:rsidR="005C13D3" w:rsidRDefault="005C13D3" w:rsidP="00DD6DBC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815F65">
            <w:rPr>
              <w:lang w:val="fr-CH"/>
            </w:rPr>
            <w:t xml:space="preserve"> </w:t>
          </w:r>
          <w:r>
            <w:t>7</w:t>
          </w:r>
        </w:p>
      </w:tc>
    </w:tr>
  </w:tbl>
  <w:p w14:paraId="77AD5B86" w14:textId="77777777" w:rsidR="005C13D3" w:rsidRDefault="005C13D3" w:rsidP="00DD6DBC">
    <w:pPr>
      <w:pStyle w:val="Header"/>
      <w:jc w:val="righ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815F65" w14:paraId="706A1DF2" w14:textId="77777777" w:rsidTr="00DD6DB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7F875FE" w14:textId="77777777" w:rsidR="00815F65" w:rsidRDefault="00815F65" w:rsidP="00DD6DBC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1D35A68" w14:textId="02D8DD57" w:rsidR="00815F65" w:rsidRDefault="00815F65" w:rsidP="00DD6DBC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3D04C5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40060C" w14:textId="77777777" w:rsidR="00815F65" w:rsidRDefault="00815F65" w:rsidP="00DD6DBC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34D206" w14:textId="77777777" w:rsidR="00815F65" w:rsidRDefault="00815F65" w:rsidP="00DD6DBC">
          <w:pPr>
            <w:pStyle w:val="HeaderRegProc"/>
            <w:rPr>
              <w:lang w:val="fr-CH"/>
            </w:rPr>
          </w:pPr>
          <w:r>
            <w:rPr>
              <w:lang w:val="fr-CH"/>
            </w:rPr>
            <w:t xml:space="preserve">rev. </w:t>
          </w:r>
          <w:r>
            <w:t>7</w:t>
          </w:r>
        </w:p>
      </w:tc>
    </w:tr>
  </w:tbl>
  <w:p w14:paraId="320BD117" w14:textId="77777777" w:rsidR="00815F65" w:rsidRDefault="00815F65" w:rsidP="00DD6DBC">
    <w:pPr>
      <w:pStyle w:val="Header"/>
      <w:jc w:val="righ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C10396" w14:textId="77777777" w:rsidR="003F4E3E" w:rsidRDefault="003F4E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B64B6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7F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D676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6B69E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8404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88BB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CAC8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D685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EA5B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6C9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B2A98"/>
    <w:multiLevelType w:val="hybridMultilevel"/>
    <w:tmpl w:val="C8B8F278"/>
    <w:lvl w:ilvl="0" w:tplc="6DFCE682">
      <w:start w:val="1"/>
      <w:numFmt w:val="decimal"/>
      <w:lvlText w:val="%1"/>
      <w:lvlJc w:val="left"/>
      <w:pPr>
        <w:ind w:left="1488" w:hanging="1128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mirrorMargins/>
  <w:attachedTemplate r:id="rId1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497B"/>
    <w:rsid w:val="000349FB"/>
    <w:rsid w:val="00091804"/>
    <w:rsid w:val="000A28D6"/>
    <w:rsid w:val="000B423B"/>
    <w:rsid w:val="00105366"/>
    <w:rsid w:val="001A1E1A"/>
    <w:rsid w:val="001D173F"/>
    <w:rsid w:val="001E6ED1"/>
    <w:rsid w:val="00207224"/>
    <w:rsid w:val="00242BD7"/>
    <w:rsid w:val="00246E83"/>
    <w:rsid w:val="00284A88"/>
    <w:rsid w:val="00292440"/>
    <w:rsid w:val="00296ADC"/>
    <w:rsid w:val="0029706A"/>
    <w:rsid w:val="002E2D9B"/>
    <w:rsid w:val="00302996"/>
    <w:rsid w:val="00336EF2"/>
    <w:rsid w:val="00357EC5"/>
    <w:rsid w:val="003D04C5"/>
    <w:rsid w:val="003F30B6"/>
    <w:rsid w:val="003F4E3E"/>
    <w:rsid w:val="00436CB7"/>
    <w:rsid w:val="00445087"/>
    <w:rsid w:val="004514D2"/>
    <w:rsid w:val="00463E50"/>
    <w:rsid w:val="004842EE"/>
    <w:rsid w:val="00491891"/>
    <w:rsid w:val="004C48B3"/>
    <w:rsid w:val="004E4897"/>
    <w:rsid w:val="004E6CE6"/>
    <w:rsid w:val="004F2AED"/>
    <w:rsid w:val="00594BA9"/>
    <w:rsid w:val="005A0F11"/>
    <w:rsid w:val="005C13D3"/>
    <w:rsid w:val="00602D75"/>
    <w:rsid w:val="00680715"/>
    <w:rsid w:val="006D4C54"/>
    <w:rsid w:val="007456E7"/>
    <w:rsid w:val="00815F65"/>
    <w:rsid w:val="00841646"/>
    <w:rsid w:val="008434A2"/>
    <w:rsid w:val="008C497B"/>
    <w:rsid w:val="009142F0"/>
    <w:rsid w:val="00924A26"/>
    <w:rsid w:val="009C0BC4"/>
    <w:rsid w:val="009F0F4B"/>
    <w:rsid w:val="00A83D48"/>
    <w:rsid w:val="00AA2873"/>
    <w:rsid w:val="00AB79C8"/>
    <w:rsid w:val="00AD1C59"/>
    <w:rsid w:val="00AF1C6C"/>
    <w:rsid w:val="00B04D9E"/>
    <w:rsid w:val="00B438B1"/>
    <w:rsid w:val="00B5130D"/>
    <w:rsid w:val="00B52C1C"/>
    <w:rsid w:val="00B67F98"/>
    <w:rsid w:val="00BB5E78"/>
    <w:rsid w:val="00C0741F"/>
    <w:rsid w:val="00CD2E14"/>
    <w:rsid w:val="00DD6DBC"/>
    <w:rsid w:val="00DF1D67"/>
    <w:rsid w:val="00E231B9"/>
    <w:rsid w:val="00ED59B9"/>
    <w:rsid w:val="00EF5211"/>
    <w:rsid w:val="00F6410E"/>
    <w:rsid w:val="00FB6182"/>
    <w:rsid w:val="00FB62AD"/>
    <w:rsid w:val="00F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5CE26C2"/>
  <w15:docId w15:val="{035DBF47-9D8F-497C-B21F-1FA18699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4D9E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DF1D67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DF1D67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DF1D67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DF1D67"/>
    <w:pPr>
      <w:outlineLvl w:val="3"/>
    </w:pPr>
  </w:style>
  <w:style w:type="paragraph" w:styleId="Heading5">
    <w:name w:val="heading 5"/>
    <w:basedOn w:val="Heading3"/>
    <w:next w:val="Normal"/>
    <w:qFormat/>
    <w:rsid w:val="00DF1D67"/>
    <w:pPr>
      <w:outlineLvl w:val="4"/>
    </w:pPr>
  </w:style>
  <w:style w:type="paragraph" w:styleId="Heading6">
    <w:name w:val="heading 6"/>
    <w:basedOn w:val="Heading3"/>
    <w:next w:val="Normal"/>
    <w:qFormat/>
    <w:rsid w:val="00DF1D67"/>
    <w:pPr>
      <w:outlineLvl w:val="5"/>
    </w:pPr>
  </w:style>
  <w:style w:type="paragraph" w:styleId="Heading7">
    <w:name w:val="heading 7"/>
    <w:basedOn w:val="Heading3"/>
    <w:next w:val="Normal"/>
    <w:qFormat/>
    <w:rsid w:val="00DF1D67"/>
    <w:pPr>
      <w:outlineLvl w:val="6"/>
    </w:pPr>
  </w:style>
  <w:style w:type="paragraph" w:styleId="Heading8">
    <w:name w:val="heading 8"/>
    <w:basedOn w:val="Heading3"/>
    <w:next w:val="Normal"/>
    <w:qFormat/>
    <w:rsid w:val="00DF1D67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DF1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DF1D67"/>
    <w:rPr>
      <w:vertAlign w:val="superscript"/>
    </w:rPr>
  </w:style>
  <w:style w:type="paragraph" w:styleId="TOC8">
    <w:name w:val="toc 8"/>
    <w:basedOn w:val="Normal"/>
    <w:next w:val="Normal"/>
    <w:semiHidden/>
    <w:rsid w:val="00DF1D67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DF1D67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DF1D67"/>
    <w:pPr>
      <w:ind w:left="3913"/>
    </w:pPr>
  </w:style>
  <w:style w:type="paragraph" w:styleId="TOC4">
    <w:name w:val="toc 4"/>
    <w:basedOn w:val="TOC3"/>
    <w:next w:val="Normal"/>
    <w:semiHidden/>
    <w:rsid w:val="00DF1D67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DF1D67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DF1D67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DF1D67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DF1D67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DF1D67"/>
  </w:style>
  <w:style w:type="paragraph" w:styleId="Footer">
    <w:name w:val="footer"/>
    <w:basedOn w:val="Normal"/>
    <w:rsid w:val="00DF1D67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DF1D67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sid w:val="00DF1D67"/>
    <w:rPr>
      <w:position w:val="6"/>
      <w:sz w:val="16"/>
    </w:rPr>
  </w:style>
  <w:style w:type="paragraph" w:styleId="FootnoteText">
    <w:name w:val="footnote text"/>
    <w:basedOn w:val="Normal"/>
    <w:semiHidden/>
    <w:rsid w:val="00DF1D67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DF1D67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DF1D67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DF1D67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DF1D6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F1D67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rsid w:val="00DF1D67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DF1D67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DF1D67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DF1D67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DF1D67"/>
  </w:style>
  <w:style w:type="paragraph" w:customStyle="1" w:styleId="Figure0">
    <w:name w:val="Figure_#"/>
    <w:basedOn w:val="Table"/>
    <w:next w:val="FigureTitle"/>
    <w:rsid w:val="00DF1D67"/>
  </w:style>
  <w:style w:type="paragraph" w:customStyle="1" w:styleId="FigureTitle">
    <w:name w:val="Figure_Title"/>
    <w:basedOn w:val="TableTitle"/>
    <w:next w:val="Normal"/>
    <w:rsid w:val="00DF1D67"/>
    <w:pPr>
      <w:spacing w:after="720"/>
    </w:pPr>
  </w:style>
  <w:style w:type="paragraph" w:customStyle="1" w:styleId="Annex">
    <w:name w:val="Annex_#"/>
    <w:basedOn w:val="Art"/>
    <w:next w:val="AnnexRef"/>
    <w:rsid w:val="00DF1D67"/>
  </w:style>
  <w:style w:type="paragraph" w:customStyle="1" w:styleId="Art">
    <w:name w:val="Art_#"/>
    <w:basedOn w:val="Normal"/>
    <w:next w:val="Arttitle"/>
    <w:rsid w:val="00DF1D67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DF1D67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DF1D67"/>
    <w:pPr>
      <w:spacing w:before="360"/>
    </w:pPr>
  </w:style>
  <w:style w:type="paragraph" w:customStyle="1" w:styleId="AnnexRef">
    <w:name w:val="Annex_Ref"/>
    <w:basedOn w:val="Normal"/>
    <w:rsid w:val="00DF1D67"/>
    <w:pPr>
      <w:jc w:val="center"/>
    </w:pPr>
  </w:style>
  <w:style w:type="paragraph" w:customStyle="1" w:styleId="AnnexTitle">
    <w:name w:val="Annex_Title"/>
    <w:basedOn w:val="Arttitle"/>
    <w:next w:val="Normal"/>
    <w:rsid w:val="00DF1D67"/>
    <w:pPr>
      <w:spacing w:after="0"/>
    </w:pPr>
  </w:style>
  <w:style w:type="paragraph" w:customStyle="1" w:styleId="Appendix">
    <w:name w:val="Appendix_#"/>
    <w:basedOn w:val="Art"/>
    <w:next w:val="AppendixTitle"/>
    <w:rsid w:val="00DF1D67"/>
  </w:style>
  <w:style w:type="paragraph" w:customStyle="1" w:styleId="AppendixTitle">
    <w:name w:val="Appendix_Title"/>
    <w:basedOn w:val="Arttitle"/>
    <w:next w:val="Normal"/>
    <w:rsid w:val="00DF1D67"/>
  </w:style>
  <w:style w:type="paragraph" w:customStyle="1" w:styleId="headfoot">
    <w:name w:val="head_foot"/>
    <w:basedOn w:val="Normal"/>
    <w:next w:val="Normalaftertitle"/>
    <w:rsid w:val="00DF1D67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DF1D67"/>
  </w:style>
  <w:style w:type="paragraph" w:customStyle="1" w:styleId="RefTitle">
    <w:name w:val="Ref_Title"/>
    <w:basedOn w:val="Normal"/>
    <w:next w:val="RefText"/>
    <w:rsid w:val="00DF1D67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DF1D67"/>
  </w:style>
  <w:style w:type="paragraph" w:customStyle="1" w:styleId="listitem">
    <w:name w:val="listitem"/>
    <w:basedOn w:val="Normal"/>
    <w:rsid w:val="00DF1D67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DF1D67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DF1D67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DF1D67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DF1D67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DF1D67"/>
    <w:rPr>
      <w:sz w:val="32"/>
    </w:rPr>
  </w:style>
  <w:style w:type="paragraph" w:customStyle="1" w:styleId="Protfin">
    <w:name w:val="Prot_fin"/>
    <w:basedOn w:val="Normal"/>
    <w:next w:val="Normalaftertitle"/>
    <w:rsid w:val="00DF1D67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DF1D67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DF1D67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DF1D67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DF1D67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DF1D67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DF1D67"/>
  </w:style>
  <w:style w:type="paragraph" w:customStyle="1" w:styleId="Restitle">
    <w:name w:val="Res_title"/>
    <w:basedOn w:val="Arttitle"/>
    <w:next w:val="headfoot"/>
    <w:rsid w:val="00DF1D67"/>
    <w:pPr>
      <w:spacing w:after="120"/>
    </w:pPr>
  </w:style>
  <w:style w:type="paragraph" w:customStyle="1" w:styleId="Rec">
    <w:name w:val="Rec_#"/>
    <w:basedOn w:val="Res"/>
    <w:next w:val="Rectitle"/>
    <w:rsid w:val="00DF1D67"/>
  </w:style>
  <w:style w:type="paragraph" w:customStyle="1" w:styleId="Rectitle">
    <w:name w:val="Rec_title"/>
    <w:basedOn w:val="Restitle"/>
    <w:next w:val="headfoot"/>
    <w:rsid w:val="00DF1D67"/>
  </w:style>
  <w:style w:type="paragraph" w:customStyle="1" w:styleId="Equation">
    <w:name w:val="Equation"/>
    <w:basedOn w:val="Normal"/>
    <w:rsid w:val="00DF1D67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DF1D67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DF1D67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DF1D67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DF1D67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DF1D67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DF1D67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DF1D67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DF1D67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DF1D67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DF1D67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DF1D67"/>
  </w:style>
  <w:style w:type="paragraph" w:customStyle="1" w:styleId="TableFin">
    <w:name w:val="Table_Fin"/>
    <w:basedOn w:val="Normal"/>
    <w:rsid w:val="00DF1D67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DF1D67"/>
  </w:style>
  <w:style w:type="paragraph" w:customStyle="1" w:styleId="head">
    <w:name w:val="head"/>
    <w:basedOn w:val="headfoot"/>
    <w:rsid w:val="00DF1D67"/>
  </w:style>
  <w:style w:type="paragraph" w:customStyle="1" w:styleId="foot">
    <w:name w:val="foot"/>
    <w:basedOn w:val="headfoot"/>
    <w:rsid w:val="00DF1D67"/>
  </w:style>
  <w:style w:type="character" w:customStyle="1" w:styleId="href">
    <w:name w:val="href"/>
    <w:basedOn w:val="DefaultParagraphFont"/>
    <w:rsid w:val="00DF1D67"/>
  </w:style>
  <w:style w:type="paragraph" w:customStyle="1" w:styleId="Section2">
    <w:name w:val="Section_2"/>
    <w:basedOn w:val="Section1"/>
    <w:rsid w:val="00DF1D67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DF1D67"/>
    <w:rPr>
      <w:b w:val="0"/>
    </w:rPr>
  </w:style>
  <w:style w:type="paragraph" w:customStyle="1" w:styleId="EquationLegend">
    <w:name w:val="Equation_Legend"/>
    <w:basedOn w:val="NormalIndent"/>
    <w:rsid w:val="00DF1D67"/>
  </w:style>
  <w:style w:type="paragraph" w:customStyle="1" w:styleId="Call">
    <w:name w:val="Call"/>
    <w:basedOn w:val="Normal"/>
    <w:next w:val="Normal"/>
    <w:rsid w:val="00DF1D67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DF1D67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DF1D67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rsid w:val="00DF1D67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DF1D67"/>
    <w:rPr>
      <w:b w:val="0"/>
      <w:i/>
    </w:rPr>
  </w:style>
  <w:style w:type="paragraph" w:styleId="TableofFigures">
    <w:name w:val="table of figures"/>
    <w:basedOn w:val="Normal"/>
    <w:next w:val="Normal"/>
    <w:semiHidden/>
    <w:rsid w:val="00DF1D67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DF1D67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DF1D67"/>
    <w:rPr>
      <w:sz w:val="16"/>
    </w:rPr>
  </w:style>
  <w:style w:type="paragraph" w:styleId="CommentText">
    <w:name w:val="annotation text"/>
    <w:basedOn w:val="Normal"/>
    <w:link w:val="CommentTextChar"/>
    <w:semiHidden/>
    <w:rsid w:val="00DF1D67"/>
    <w:rPr>
      <w:sz w:val="20"/>
      <w:lang w:val="fr-FR"/>
    </w:rPr>
  </w:style>
  <w:style w:type="paragraph" w:customStyle="1" w:styleId="Tabletext0">
    <w:name w:val="Table_text"/>
    <w:basedOn w:val="Normal"/>
    <w:rsid w:val="00DF1D67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DF1D67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DF1D67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DF1D67"/>
  </w:style>
  <w:style w:type="character" w:customStyle="1" w:styleId="Apprefdef">
    <w:name w:val="App_ref_def"/>
    <w:basedOn w:val="DefaultParagraphFont"/>
    <w:rsid w:val="00DF1D67"/>
  </w:style>
  <w:style w:type="character" w:customStyle="1" w:styleId="Resrefdef">
    <w:name w:val="Res_ref_def"/>
    <w:basedOn w:val="DefaultParagraphFont"/>
    <w:rsid w:val="00DF1D67"/>
  </w:style>
  <w:style w:type="paragraph" w:customStyle="1" w:styleId="HeaderRegProc">
    <w:name w:val="Header_RegProc"/>
    <w:basedOn w:val="Normal"/>
    <w:rsid w:val="00DF1D67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rsid w:val="00DF1D67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  <w:rsid w:val="00DF1D67"/>
  </w:style>
  <w:style w:type="character" w:customStyle="1" w:styleId="Style1">
    <w:name w:val="Style1"/>
    <w:basedOn w:val="DefaultParagraphFont"/>
    <w:rsid w:val="00DF1D67"/>
  </w:style>
  <w:style w:type="character" w:customStyle="1" w:styleId="Appdef">
    <w:name w:val="App_def"/>
    <w:basedOn w:val="DefaultParagraphFont"/>
    <w:rsid w:val="00DF1D67"/>
    <w:rPr>
      <w:b/>
      <w:color w:val="FFCC00"/>
    </w:rPr>
  </w:style>
  <w:style w:type="character" w:customStyle="1" w:styleId="Appref">
    <w:name w:val="App_ref"/>
    <w:basedOn w:val="DefaultParagraphFont"/>
    <w:rsid w:val="00DF1D67"/>
    <w:rPr>
      <w:color w:val="3366FF"/>
    </w:rPr>
  </w:style>
  <w:style w:type="character" w:customStyle="1" w:styleId="Artdef">
    <w:name w:val="Art_def"/>
    <w:basedOn w:val="DefaultParagraphFont"/>
    <w:rsid w:val="00DF1D67"/>
    <w:rPr>
      <w:b/>
      <w:color w:val="FFCC00"/>
    </w:rPr>
  </w:style>
  <w:style w:type="character" w:customStyle="1" w:styleId="Artref">
    <w:name w:val="Art_ref"/>
    <w:basedOn w:val="DefaultParagraphFont"/>
    <w:rsid w:val="00DF1D67"/>
    <w:rPr>
      <w:color w:val="3366FF"/>
    </w:rPr>
  </w:style>
  <w:style w:type="character" w:customStyle="1" w:styleId="Recdef">
    <w:name w:val="Rec_def"/>
    <w:basedOn w:val="DefaultParagraphFont"/>
    <w:rsid w:val="00DF1D67"/>
    <w:rPr>
      <w:b/>
      <w:color w:val="FFCC00"/>
    </w:rPr>
  </w:style>
  <w:style w:type="character" w:customStyle="1" w:styleId="Recref">
    <w:name w:val="Rec_ref"/>
    <w:basedOn w:val="DefaultParagraphFont"/>
    <w:rsid w:val="00DF1D67"/>
    <w:rPr>
      <w:color w:val="3366FF"/>
    </w:rPr>
  </w:style>
  <w:style w:type="character" w:customStyle="1" w:styleId="Resdef">
    <w:name w:val="Res_def"/>
    <w:basedOn w:val="DefaultParagraphFont"/>
    <w:rsid w:val="00DF1D67"/>
    <w:rPr>
      <w:b/>
      <w:color w:val="FFCC00"/>
    </w:rPr>
  </w:style>
  <w:style w:type="character" w:customStyle="1" w:styleId="Resref">
    <w:name w:val="Res_ref"/>
    <w:basedOn w:val="DefaultParagraphFont"/>
    <w:rsid w:val="00DF1D67"/>
    <w:rPr>
      <w:color w:val="3366FF"/>
    </w:rPr>
  </w:style>
  <w:style w:type="character" w:customStyle="1" w:styleId="Tableref0">
    <w:name w:val="Table_ref"/>
    <w:basedOn w:val="DefaultParagraphFont"/>
    <w:rsid w:val="00DF1D67"/>
    <w:rPr>
      <w:color w:val="3366FF"/>
    </w:rPr>
  </w:style>
  <w:style w:type="character" w:customStyle="1" w:styleId="Appref0">
    <w:name w:val="App#_ref"/>
    <w:basedOn w:val="DefaultParagraphFont"/>
    <w:rsid w:val="00DF1D67"/>
  </w:style>
  <w:style w:type="character" w:customStyle="1" w:styleId="Artref0">
    <w:name w:val="Art#_ref"/>
    <w:basedOn w:val="DefaultParagraphFont"/>
    <w:rsid w:val="00DF1D67"/>
  </w:style>
  <w:style w:type="character" w:customStyle="1" w:styleId="Artdef0">
    <w:name w:val="Art#_def"/>
    <w:basedOn w:val="DefaultParagraphFont"/>
    <w:rsid w:val="00DF1D67"/>
    <w:rPr>
      <w:rFonts w:ascii="Times New Roman" w:hAnsi="Times New Roman"/>
      <w:b/>
    </w:rPr>
  </w:style>
  <w:style w:type="character" w:customStyle="1" w:styleId="Appdef0">
    <w:name w:val="App#_def"/>
    <w:basedOn w:val="DefaultParagraphFont"/>
    <w:rsid w:val="00DF1D67"/>
    <w:rPr>
      <w:rFonts w:ascii="Times New Roman" w:hAnsi="Times New Roman"/>
      <w:b/>
    </w:rPr>
  </w:style>
  <w:style w:type="character" w:customStyle="1" w:styleId="Recdef0">
    <w:name w:val="Rec#_def"/>
    <w:basedOn w:val="DefaultParagraphFont"/>
    <w:rsid w:val="00DF1D67"/>
  </w:style>
  <w:style w:type="character" w:customStyle="1" w:styleId="Recref0">
    <w:name w:val="Rec#_ref"/>
    <w:basedOn w:val="DefaultParagraphFont"/>
    <w:rsid w:val="00DF1D67"/>
  </w:style>
  <w:style w:type="character" w:customStyle="1" w:styleId="Resdef0">
    <w:name w:val="Res#_def"/>
    <w:basedOn w:val="DefaultParagraphFont"/>
    <w:rsid w:val="00DF1D67"/>
    <w:rPr>
      <w:rFonts w:ascii="Times New Roman" w:hAnsi="Times New Roman"/>
      <w:b/>
    </w:rPr>
  </w:style>
  <w:style w:type="character" w:customStyle="1" w:styleId="Resref0">
    <w:name w:val="Res#_ref"/>
    <w:basedOn w:val="DefaultParagraphFont"/>
    <w:rsid w:val="00DF1D67"/>
  </w:style>
  <w:style w:type="paragraph" w:customStyle="1" w:styleId="Headingi0">
    <w:name w:val="Heading_i"/>
    <w:basedOn w:val="Heading3"/>
    <w:next w:val="Normal"/>
    <w:rsid w:val="00DF1D67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paragraph" w:customStyle="1" w:styleId="Head0">
    <w:name w:val="Head"/>
    <w:basedOn w:val="Normal"/>
    <w:rsid w:val="00DF1D67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FooterQP">
    <w:name w:val="Footer_QP"/>
    <w:basedOn w:val="Normal"/>
    <w:rsid w:val="00924A26"/>
    <w:pPr>
      <w:tabs>
        <w:tab w:val="clear" w:pos="1134"/>
        <w:tab w:val="clear" w:pos="1871"/>
        <w:tab w:val="clear" w:pos="2268"/>
        <w:tab w:val="left" w:pos="907"/>
        <w:tab w:val="right" w:pos="8789"/>
        <w:tab w:val="right" w:pos="9639"/>
      </w:tabs>
      <w:spacing w:before="0"/>
      <w:jc w:val="left"/>
    </w:pPr>
    <w:rPr>
      <w:b/>
      <w:sz w:val="22"/>
    </w:rPr>
  </w:style>
  <w:style w:type="character" w:styleId="Hyperlink">
    <w:name w:val="Hyperlink"/>
    <w:basedOn w:val="DefaultParagraphFont"/>
    <w:unhideWhenUsed/>
    <w:rsid w:val="00284A88"/>
    <w:rPr>
      <w:color w:val="0000FF" w:themeColor="hyperlink"/>
      <w:u w:val="single"/>
    </w:rPr>
  </w:style>
  <w:style w:type="table" w:styleId="TableGrid">
    <w:name w:val="Table Grid"/>
    <w:basedOn w:val="TableNormal"/>
    <w:rsid w:val="00FB6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basedOn w:val="DefaultParagraphFont"/>
    <w:link w:val="enumlev1"/>
    <w:rsid w:val="00A83D48"/>
    <w:rPr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F2AED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55BA9-79E4-4F5C-9A07-2613F1448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97</TotalTime>
  <Pages>6</Pages>
  <Words>1316</Words>
  <Characters>7506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8805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SECB6 du RR</dc:subject>
  <dc:creator>Composition des Publications</dc:creator>
  <cp:keywords>FOLIOS:  1  -  4(bl)</cp:keywords>
  <dc:description>Edidition 2009:  10.02.2009/SdN_x000d_
Corr.:       25.02.2009/DD   (dict. ok)</dc:description>
  <cp:lastModifiedBy>Hala Al-Yammouni</cp:lastModifiedBy>
  <cp:revision>57</cp:revision>
  <cp:lastPrinted>2020-11-18T09:14:00Z</cp:lastPrinted>
  <dcterms:created xsi:type="dcterms:W3CDTF">2012-08-08T06:54:00Z</dcterms:created>
  <dcterms:modified xsi:type="dcterms:W3CDTF">2020-11-18T17:03:00Z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