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77777777"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10D1CBDD" w14:textId="77777777"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5B86A9A3" w14:textId="77777777" w:rsidR="0080388B" w:rsidRDefault="0080388B" w:rsidP="00FA07CD">
      <w:pPr>
        <w:pStyle w:val="Heading1"/>
        <w:spacing w:before="0"/>
        <w:rPr>
          <w:color w:val="000000"/>
        </w:rPr>
      </w:pPr>
      <w:r w:rsidRPr="00FD2928">
        <w:rPr>
          <w:color w:val="000000"/>
        </w:rPr>
        <w:lastRenderedPageBreak/>
        <w:t>Advance publication (Article 9, Section I)</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roofErr w:type="gramStart"/>
      <w:r w:rsidRPr="00FD2928">
        <w:rPr>
          <w:color w:val="000000"/>
        </w:rPr>
        <w:t>);</w:t>
      </w:r>
      <w:proofErr w:type="gramEnd"/>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 xml:space="preserve">the coordination process is a </w:t>
      </w:r>
      <w:proofErr w:type="gramStart"/>
      <w:r w:rsidRPr="00FD2928">
        <w:rPr>
          <w:color w:val="000000"/>
        </w:rPr>
        <w:t>two way</w:t>
      </w:r>
      <w:proofErr w:type="gramEnd"/>
      <w:r w:rsidRPr="00FD2928">
        <w:rPr>
          <w:color w:val="000000"/>
        </w:rPr>
        <w:t xml:space="preserve">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w:t>
      </w:r>
      <w:proofErr w:type="gramStart"/>
      <w:r w:rsidRPr="00FD2928">
        <w:rPr>
          <w:rStyle w:val="Artref"/>
          <w:b/>
          <w:color w:val="000000"/>
        </w:rPr>
        <w:t>53</w:t>
      </w:r>
      <w:r w:rsidRPr="00FD2928">
        <w:rPr>
          <w:color w:val="000000"/>
        </w:rPr>
        <w:t>;</w:t>
      </w:r>
      <w:proofErr w:type="gramEnd"/>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w:t>
      </w:r>
      <w:proofErr w:type="gramStart"/>
      <w:r w:rsidRPr="00FD2928">
        <w:rPr>
          <w:b/>
          <w:bCs/>
        </w:rPr>
        <w:t>97)</w:t>
      </w:r>
      <w:r w:rsidR="009314A3" w:rsidRPr="00A70704">
        <w:rPr>
          <w:rStyle w:val="Resref"/>
          <w:rFonts w:ascii="Times New Roman Bold" w:hAnsi="Times New Roman Bold" w:cs="Times New Roman Bold"/>
          <w:b/>
          <w:bCs/>
          <w:color w:val="000000"/>
          <w:position w:val="6"/>
          <w:sz w:val="16"/>
          <w:szCs w:val="16"/>
        </w:rPr>
        <w:t>*</w:t>
      </w:r>
      <w:proofErr w:type="gramEnd"/>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77777777"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lastRenderedPageBreak/>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 xml:space="preserve">the RR before 18 November 1995). </w:t>
      </w:r>
      <w:proofErr w:type="gramStart"/>
      <w:r w:rsidRPr="00FD2928">
        <w:rPr>
          <w:color w:val="000000"/>
        </w:rPr>
        <w:t>On the basis of</w:t>
      </w:r>
      <w:proofErr w:type="gramEnd"/>
      <w:r w:rsidRPr="00FD2928">
        <w:rPr>
          <w:color w:val="000000"/>
        </w:rPr>
        <w:t xml:space="preserve">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lastRenderedPageBreak/>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“effect”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FD2928">
        <w:rPr>
          <w:color w:val="000000"/>
        </w:rPr>
        <w:t xml:space="preserve">“effect”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390DC13" w14:textId="543FDE8A" w:rsidR="00886752" w:rsidRPr="00FD2928" w:rsidRDefault="00886752" w:rsidP="008A0220">
      <w:pPr>
        <w:pStyle w:val="Tabletitle0"/>
        <w:spacing w:after="200"/>
        <w:rPr>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r w:rsidR="005F69B4">
        <w:rPr>
          <w:rFonts w:ascii="Times New Roman" w:hAnsi="Times New Roman"/>
          <w:b w:val="0"/>
          <w:color w:val="000000"/>
        </w:rPr>
        <w:t xml:space="preserve">    </w:t>
      </w:r>
      <w:r w:rsidR="005F69B4" w:rsidRPr="00A05438">
        <w:rPr>
          <w:rFonts w:ascii="Times New Roman" w:hAnsi="Times New Roman"/>
          <w:b w:val="0"/>
          <w:color w:val="000000"/>
          <w:sz w:val="16"/>
          <w:szCs w:val="16"/>
        </w:rPr>
        <w:t>(MOD RRB20/8</w:t>
      </w:r>
      <w:r w:rsidR="00C0787B">
        <w:rPr>
          <w:rFonts w:ascii="Times New Roman" w:hAnsi="Times New Roman"/>
          <w:b w:val="0"/>
          <w:color w:val="000000"/>
          <w:sz w:val="16"/>
          <w:szCs w:val="16"/>
        </w:rPr>
        <w:t>5</w:t>
      </w:r>
      <w:r w:rsidR="005F69B4" w:rsidRPr="00A05438">
        <w:rPr>
          <w:rFonts w:ascii="Times New Roman" w:hAnsi="Times New Roman"/>
          <w:b w:val="0"/>
          <w:color w:val="000000"/>
          <w:sz w:val="16"/>
          <w:szCs w:val="16"/>
        </w:rPr>
        <w:t>)</w:t>
      </w:r>
    </w:p>
    <w:tbl>
      <w:tblPr>
        <w:tblW w:w="15037" w:type="dxa"/>
        <w:jc w:val="center"/>
        <w:tblLayout w:type="fixed"/>
        <w:tblCellMar>
          <w:left w:w="107" w:type="dxa"/>
          <w:right w:w="107" w:type="dxa"/>
        </w:tblCellMar>
        <w:tblLook w:val="0000" w:firstRow="0" w:lastRow="0" w:firstColumn="0" w:lastColumn="0" w:noHBand="0" w:noVBand="0"/>
      </w:tblPr>
      <w:tblGrid>
        <w:gridCol w:w="1498"/>
        <w:gridCol w:w="982"/>
        <w:gridCol w:w="9"/>
        <w:gridCol w:w="2520"/>
        <w:gridCol w:w="8"/>
        <w:gridCol w:w="454"/>
        <w:gridCol w:w="3122"/>
        <w:gridCol w:w="463"/>
        <w:gridCol w:w="1880"/>
        <w:gridCol w:w="3463"/>
        <w:gridCol w:w="638"/>
      </w:tblGrid>
      <w:tr w:rsidR="00886752" w:rsidRPr="00FD2928" w14:paraId="0EB60F59" w14:textId="77777777" w:rsidTr="00604D22">
        <w:trPr>
          <w:cantSplit/>
          <w:jc w:val="center"/>
        </w:trPr>
        <w:tc>
          <w:tcPr>
            <w:tcW w:w="1498"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2991" w:type="dxa"/>
            <w:gridSpan w:val="4"/>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5"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80"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63"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8"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604D22">
        <w:trPr>
          <w:cantSplit/>
          <w:jc w:val="center"/>
        </w:trPr>
        <w:tc>
          <w:tcPr>
            <w:tcW w:w="1498"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91" w:type="dxa"/>
            <w:gridSpan w:val="4"/>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5"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80"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63"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8"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886752" w:rsidRPr="00FD2928" w14:paraId="0D53D864"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8C427FE" w14:textId="77777777" w:rsidR="00886752" w:rsidRPr="00FD2928" w:rsidRDefault="00886752" w:rsidP="00C0787B">
            <w:pPr>
              <w:spacing w:before="0" w:line="180" w:lineRule="exact"/>
              <w:rPr>
                <w:color w:val="000000"/>
                <w:sz w:val="16"/>
              </w:rPr>
            </w:pPr>
            <w:r w:rsidRPr="00FD2928">
              <w:rPr>
                <w:color w:val="000000"/>
                <w:sz w:val="16"/>
              </w:rPr>
              <w:t>137-137.025</w:t>
            </w:r>
          </w:p>
          <w:p w14:paraId="483F291E" w14:textId="6E31AB7F" w:rsidR="00886752" w:rsidRPr="00FD2928" w:rsidRDefault="00886752" w:rsidP="00C0787B">
            <w:pPr>
              <w:spacing w:before="0" w:line="18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7705FA73"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54" w:type="dxa"/>
            <w:tcBorders>
              <w:top w:val="single" w:sz="6" w:space="0" w:color="auto"/>
              <w:left w:val="single" w:sz="6" w:space="0" w:color="auto"/>
              <w:bottom w:val="single" w:sz="6" w:space="0" w:color="auto"/>
              <w:right w:val="single" w:sz="6" w:space="0" w:color="auto"/>
            </w:tcBorders>
          </w:tcPr>
          <w:p w14:paraId="3B65F34E"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133D5F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OPERATION</w:t>
            </w:r>
          </w:p>
          <w:p w14:paraId="4CA474B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METEOROLOGICAL-SATELLITE</w:t>
            </w:r>
          </w:p>
          <w:p w14:paraId="5C1F7B35" w14:textId="77777777" w:rsidR="00886752" w:rsidRPr="00FD2928" w:rsidRDefault="00886752" w:rsidP="00C0787B">
            <w:pPr>
              <w:spacing w:before="0" w:line="180" w:lineRule="exact"/>
              <w:ind w:left="170" w:hanging="170"/>
              <w:jc w:val="left"/>
              <w:rPr>
                <w:color w:val="000000"/>
                <w:sz w:val="16"/>
              </w:rPr>
            </w:pPr>
            <w:r w:rsidRPr="00FD2928">
              <w:rPr>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3EC68675"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6121070D" w14:textId="77777777" w:rsidR="00886752" w:rsidRPr="00FD2928" w:rsidRDefault="00886752" w:rsidP="00C0787B">
            <w:pPr>
              <w:spacing w:before="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4B1861AD" w14:textId="77777777" w:rsidR="00886752" w:rsidRPr="00FD2928" w:rsidRDefault="00886752" w:rsidP="00C0787B">
            <w:pPr>
              <w:pStyle w:val="BodyText3"/>
              <w:tabs>
                <w:tab w:val="left" w:pos="794"/>
                <w:tab w:val="left" w:pos="1191"/>
                <w:tab w:val="left" w:pos="1588"/>
                <w:tab w:val="left" w:pos="1985"/>
              </w:tabs>
              <w:spacing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6B949E0" w14:textId="77777777" w:rsidR="00886752" w:rsidRPr="00FD2928" w:rsidRDefault="00886752" w:rsidP="00985541">
            <w:pPr>
              <w:spacing w:before="40" w:after="40" w:line="180" w:lineRule="exact"/>
              <w:jc w:val="center"/>
              <w:rPr>
                <w:color w:val="000000"/>
                <w:sz w:val="16"/>
              </w:rPr>
            </w:pPr>
            <w:r w:rsidRPr="00FD2928">
              <w:rPr>
                <w:color w:val="000000"/>
                <w:sz w:val="16"/>
              </w:rPr>
              <w:t>1</w:t>
            </w:r>
          </w:p>
        </w:tc>
      </w:tr>
      <w:tr w:rsidR="00604D22" w:rsidRPr="00CF7FDA" w14:paraId="241B8BF5"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461F068" w14:textId="77777777" w:rsidR="00604D22" w:rsidRPr="00170A0A" w:rsidRDefault="00604D22" w:rsidP="00C0787B">
            <w:pPr>
              <w:spacing w:before="0" w:line="180" w:lineRule="exact"/>
              <w:rPr>
                <w:color w:val="000000"/>
                <w:sz w:val="16"/>
                <w:szCs w:val="22"/>
                <w:lang w:val="en-US"/>
              </w:rPr>
            </w:pPr>
            <w:r w:rsidRPr="00170A0A">
              <w:rPr>
                <w:color w:val="000000"/>
                <w:sz w:val="16"/>
                <w:szCs w:val="22"/>
                <w:lang w:val="en-US"/>
              </w:rPr>
              <w:t>137.175-137.825</w:t>
            </w:r>
          </w:p>
        </w:tc>
        <w:tc>
          <w:tcPr>
            <w:tcW w:w="991" w:type="dxa"/>
            <w:gridSpan w:val="2"/>
            <w:tcBorders>
              <w:top w:val="single" w:sz="6" w:space="0" w:color="auto"/>
              <w:left w:val="single" w:sz="6" w:space="0" w:color="auto"/>
              <w:bottom w:val="single" w:sz="6" w:space="0" w:color="auto"/>
              <w:right w:val="single" w:sz="6" w:space="0" w:color="auto"/>
            </w:tcBorders>
          </w:tcPr>
          <w:p w14:paraId="7C509AAC"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5.208</w:t>
            </w:r>
          </w:p>
        </w:tc>
        <w:tc>
          <w:tcPr>
            <w:tcW w:w="2520" w:type="dxa"/>
            <w:tcBorders>
              <w:top w:val="single" w:sz="6" w:space="0" w:color="auto"/>
              <w:left w:val="single" w:sz="6" w:space="0" w:color="auto"/>
              <w:bottom w:val="single" w:sz="6" w:space="0" w:color="auto"/>
              <w:right w:val="single" w:sz="6" w:space="0" w:color="auto"/>
            </w:tcBorders>
          </w:tcPr>
          <w:p w14:paraId="3B4AB0F8" w14:textId="77777777" w:rsidR="00604D22" w:rsidRPr="00170A0A" w:rsidRDefault="00604D22" w:rsidP="00C0787B">
            <w:pPr>
              <w:spacing w:before="0"/>
              <w:ind w:left="130" w:hanging="170"/>
              <w:rPr>
                <w:color w:val="000000"/>
                <w:sz w:val="16"/>
              </w:rPr>
            </w:pPr>
            <w:r w:rsidRPr="00170A0A">
              <w:rPr>
                <w:color w:val="000000"/>
                <w:sz w:val="16"/>
              </w:rPr>
              <w:t>MOBILE-SATELLITE (non-GSO)</w:t>
            </w:r>
          </w:p>
        </w:tc>
        <w:tc>
          <w:tcPr>
            <w:tcW w:w="462" w:type="dxa"/>
            <w:gridSpan w:val="2"/>
            <w:tcBorders>
              <w:top w:val="single" w:sz="6" w:space="0" w:color="auto"/>
              <w:left w:val="single" w:sz="6" w:space="0" w:color="auto"/>
              <w:bottom w:val="single" w:sz="6" w:space="0" w:color="auto"/>
              <w:right w:val="single" w:sz="6" w:space="0" w:color="auto"/>
            </w:tcBorders>
          </w:tcPr>
          <w:p w14:paraId="3B73F6EE" w14:textId="77777777" w:rsidR="00604D22" w:rsidRPr="00170A0A" w:rsidRDefault="00604D22" w:rsidP="00C0787B">
            <w:pPr>
              <w:spacing w:before="0" w:line="180" w:lineRule="exact"/>
              <w:jc w:val="center"/>
              <w:rPr>
                <w:color w:val="000000"/>
                <w:sz w:val="16"/>
                <w:szCs w:val="22"/>
                <w:lang w:val="en-US"/>
              </w:rPr>
            </w:pPr>
            <w:r w:rsidRPr="005F7AFB">
              <w:rPr>
                <w:rFonts w:ascii="Symbol" w:hAnsi="Symbol" w:cs="Calibri"/>
                <w:color w:val="000000"/>
                <w:sz w:val="16"/>
                <w:szCs w:val="22"/>
                <w:lang w:val="en-US"/>
              </w:rPr>
              <w:t></w:t>
            </w:r>
          </w:p>
        </w:tc>
        <w:tc>
          <w:tcPr>
            <w:tcW w:w="3122" w:type="dxa"/>
            <w:tcBorders>
              <w:top w:val="single" w:sz="6" w:space="0" w:color="auto"/>
              <w:left w:val="single" w:sz="6" w:space="0" w:color="auto"/>
              <w:bottom w:val="single" w:sz="6" w:space="0" w:color="auto"/>
              <w:right w:val="single" w:sz="6" w:space="0" w:color="auto"/>
            </w:tcBorders>
          </w:tcPr>
          <w:p w14:paraId="6AD4E452"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SPACE OPERATION (</w:t>
            </w:r>
            <w:proofErr w:type="gramStart"/>
            <w:r w:rsidRPr="00170A0A">
              <w:rPr>
                <w:color w:val="000000"/>
                <w:sz w:val="16"/>
                <w:szCs w:val="22"/>
                <w:lang w:val="en-US"/>
              </w:rPr>
              <w:t>with the exception of</w:t>
            </w:r>
            <w:proofErr w:type="gramEnd"/>
            <w:r w:rsidRPr="00170A0A">
              <w:rPr>
                <w:color w:val="000000"/>
                <w:sz w:val="16"/>
                <w:szCs w:val="22"/>
                <w:lang w:val="en-US"/>
              </w:rPr>
              <w:t xml:space="preserve"> short-duration mission (non-GSO) in accordance with Resolution </w:t>
            </w:r>
            <w:r w:rsidRPr="00170A0A">
              <w:rPr>
                <w:b/>
                <w:bCs/>
                <w:color w:val="000000"/>
                <w:sz w:val="16"/>
                <w:szCs w:val="22"/>
                <w:lang w:val="en-US"/>
              </w:rPr>
              <w:t>660</w:t>
            </w:r>
            <w:r w:rsidRPr="00170A0A">
              <w:rPr>
                <w:color w:val="000000"/>
                <w:sz w:val="16"/>
                <w:szCs w:val="22"/>
                <w:lang w:val="en-US"/>
              </w:rPr>
              <w:t xml:space="preserve"> (</w:t>
            </w:r>
            <w:r w:rsidRPr="00604D22">
              <w:rPr>
                <w:b/>
                <w:bCs/>
                <w:color w:val="000000"/>
                <w:sz w:val="16"/>
                <w:szCs w:val="22"/>
                <w:lang w:val="en-US"/>
              </w:rPr>
              <w:t>WRC-19</w:t>
            </w:r>
            <w:r w:rsidRPr="00170A0A">
              <w:rPr>
                <w:color w:val="000000"/>
                <w:sz w:val="16"/>
                <w:szCs w:val="22"/>
                <w:lang w:val="en-US"/>
              </w:rPr>
              <w:t>) (See No.</w:t>
            </w:r>
            <w:r w:rsidRPr="00170A0A">
              <w:rPr>
                <w:b/>
                <w:bCs/>
                <w:color w:val="000000"/>
                <w:sz w:val="16"/>
                <w:szCs w:val="22"/>
                <w:lang w:val="en-US"/>
              </w:rPr>
              <w:t>5.209A</w:t>
            </w:r>
            <w:r w:rsidRPr="00170A0A">
              <w:rPr>
                <w:color w:val="000000"/>
                <w:sz w:val="16"/>
                <w:szCs w:val="22"/>
                <w:lang w:val="en-US"/>
              </w:rPr>
              <w:t>))</w:t>
            </w:r>
          </w:p>
          <w:p w14:paraId="04481228"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METEOROLOGICAL-SATELLITE</w:t>
            </w:r>
          </w:p>
          <w:p w14:paraId="5BED3F74" w14:textId="77777777" w:rsidR="00604D22" w:rsidRPr="00170A0A" w:rsidRDefault="00604D22" w:rsidP="00C0787B">
            <w:pPr>
              <w:spacing w:before="0" w:line="180" w:lineRule="exact"/>
              <w:ind w:left="170" w:hanging="170"/>
              <w:rPr>
                <w:color w:val="000000"/>
                <w:sz w:val="16"/>
                <w:szCs w:val="22"/>
                <w:lang w:val="en-US"/>
              </w:rPr>
            </w:pPr>
            <w:r w:rsidRPr="00170A0A">
              <w:rPr>
                <w:color w:val="000000"/>
                <w:sz w:val="16"/>
                <w:szCs w:val="22"/>
                <w:lang w:val="en-US"/>
              </w:rPr>
              <w:t>SPACE RESEARCH</w:t>
            </w:r>
          </w:p>
        </w:tc>
        <w:tc>
          <w:tcPr>
            <w:tcW w:w="463" w:type="dxa"/>
            <w:tcBorders>
              <w:top w:val="single" w:sz="6" w:space="0" w:color="auto"/>
              <w:left w:val="single" w:sz="6" w:space="0" w:color="auto"/>
              <w:bottom w:val="single" w:sz="6" w:space="0" w:color="auto"/>
              <w:right w:val="single" w:sz="6" w:space="0" w:color="auto"/>
            </w:tcBorders>
          </w:tcPr>
          <w:p w14:paraId="37A82473" w14:textId="77777777" w:rsidR="00604D22" w:rsidRPr="00170A0A" w:rsidRDefault="00604D22" w:rsidP="00C0787B">
            <w:pPr>
              <w:spacing w:before="0" w:line="180" w:lineRule="exact"/>
              <w:jc w:val="center"/>
              <w:rPr>
                <w:color w:val="000000"/>
                <w:sz w:val="16"/>
              </w:rPr>
            </w:pPr>
            <w:r w:rsidRPr="005F7AFB">
              <w:rPr>
                <w:rFonts w:ascii="Symbol" w:hAnsi="Symbol" w:cs="Calibri"/>
                <w:color w:val="000000"/>
                <w:sz w:val="16"/>
                <w:szCs w:val="22"/>
                <w:lang w:val="en-US"/>
              </w:rPr>
              <w:t></w:t>
            </w:r>
          </w:p>
        </w:tc>
        <w:tc>
          <w:tcPr>
            <w:tcW w:w="1880" w:type="dxa"/>
            <w:tcBorders>
              <w:top w:val="single" w:sz="6" w:space="0" w:color="auto"/>
              <w:left w:val="single" w:sz="6" w:space="0" w:color="auto"/>
              <w:bottom w:val="single" w:sz="6" w:space="0" w:color="auto"/>
              <w:right w:val="single" w:sz="6" w:space="0" w:color="auto"/>
            </w:tcBorders>
          </w:tcPr>
          <w:p w14:paraId="488B2B6A" w14:textId="77777777" w:rsidR="00604D22" w:rsidRPr="00170A0A" w:rsidRDefault="00604D22" w:rsidP="00C0787B">
            <w:pPr>
              <w:spacing w:before="0" w:line="180" w:lineRule="exact"/>
              <w:rPr>
                <w:b/>
                <w:color w:val="000000"/>
                <w:sz w:val="16"/>
                <w:szCs w:val="22"/>
                <w:lang w:val="en-US"/>
              </w:rPr>
            </w:pPr>
            <w:r w:rsidRPr="00170A0A">
              <w:rPr>
                <w:b/>
                <w:color w:val="000000"/>
                <w:sz w:val="16"/>
                <w:szCs w:val="22"/>
                <w:lang w:val="en-US"/>
              </w:rPr>
              <w:t>9.12, 9.12A, 9.13, 9.14</w:t>
            </w:r>
          </w:p>
        </w:tc>
        <w:tc>
          <w:tcPr>
            <w:tcW w:w="3463" w:type="dxa"/>
            <w:tcBorders>
              <w:top w:val="single" w:sz="6" w:space="0" w:color="auto"/>
              <w:left w:val="single" w:sz="6" w:space="0" w:color="auto"/>
              <w:bottom w:val="single" w:sz="6" w:space="0" w:color="auto"/>
              <w:right w:val="single" w:sz="6" w:space="0" w:color="auto"/>
            </w:tcBorders>
          </w:tcPr>
          <w:p w14:paraId="1E0D60F8" w14:textId="77777777" w:rsidR="00604D22" w:rsidRPr="00170A0A" w:rsidRDefault="00604D22" w:rsidP="00C0787B">
            <w:pPr>
              <w:overflowPunct/>
              <w:autoSpaceDE/>
              <w:autoSpaceDN/>
              <w:adjustRightInd/>
              <w:spacing w:before="0" w:line="180" w:lineRule="exact"/>
              <w:ind w:left="170" w:hanging="170"/>
              <w:textAlignment w:val="auto"/>
              <w:rPr>
                <w:color w:val="000000"/>
                <w:sz w:val="16"/>
              </w:rPr>
            </w:pPr>
            <w:r w:rsidRPr="00170A0A">
              <w:rPr>
                <w:color w:val="000000"/>
                <w:sz w:val="16"/>
              </w:rPr>
              <w:t>FIXED (</w:t>
            </w:r>
            <w:r w:rsidRPr="00170A0A">
              <w:rPr>
                <w:b/>
                <w:bCs/>
                <w:color w:val="000000"/>
                <w:sz w:val="16"/>
              </w:rPr>
              <w:t>5.204, 5.205</w:t>
            </w:r>
            <w:r w:rsidRPr="00170A0A">
              <w:rPr>
                <w:color w:val="000000"/>
                <w:sz w:val="16"/>
              </w:rPr>
              <w:t>)</w:t>
            </w:r>
          </w:p>
          <w:p w14:paraId="024DCD4F"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LAND MOBILE (</w:t>
            </w:r>
            <w:r w:rsidRPr="00170A0A">
              <w:rPr>
                <w:b/>
                <w:bCs/>
                <w:color w:val="000000"/>
                <w:sz w:val="16"/>
              </w:rPr>
              <w:t>5.204, 5.205</w:t>
            </w:r>
            <w:r w:rsidRPr="00170A0A">
              <w:rPr>
                <w:color w:val="000000"/>
                <w:sz w:val="16"/>
              </w:rPr>
              <w:t>)</w:t>
            </w:r>
          </w:p>
          <w:p w14:paraId="7DCA008D"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MARITIME MOBILE (</w:t>
            </w:r>
            <w:r w:rsidRPr="00170A0A">
              <w:rPr>
                <w:b/>
                <w:bCs/>
                <w:color w:val="000000"/>
                <w:sz w:val="16"/>
              </w:rPr>
              <w:t>5.204, 5.205</w:t>
            </w:r>
            <w:r w:rsidRPr="00170A0A">
              <w:rPr>
                <w:color w:val="000000"/>
                <w:sz w:val="16"/>
              </w:rPr>
              <w:t>)</w:t>
            </w:r>
          </w:p>
          <w:p w14:paraId="49840B8C"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AERONAUTICAL MOBILE (OR) (</w:t>
            </w:r>
            <w:r w:rsidRPr="00170A0A">
              <w:rPr>
                <w:b/>
                <w:bCs/>
                <w:color w:val="000000"/>
                <w:sz w:val="16"/>
              </w:rPr>
              <w:t>5.204, 5.206</w:t>
            </w:r>
            <w:r w:rsidRPr="00170A0A">
              <w:rPr>
                <w:color w:val="000000"/>
                <w:sz w:val="16"/>
              </w:rPr>
              <w:t>)</w:t>
            </w:r>
          </w:p>
          <w:p w14:paraId="69BBE109" w14:textId="77777777" w:rsidR="00604D22" w:rsidRPr="00170A0A" w:rsidRDefault="00604D22" w:rsidP="00C0787B">
            <w:pPr>
              <w:overflowPunct/>
              <w:autoSpaceDE/>
              <w:autoSpaceDN/>
              <w:adjustRightInd/>
              <w:spacing w:before="0"/>
              <w:textAlignment w:val="auto"/>
              <w:rPr>
                <w:color w:val="000000"/>
                <w:sz w:val="16"/>
              </w:rPr>
            </w:pPr>
            <w:r w:rsidRPr="00170A0A">
              <w:rPr>
                <w:color w:val="000000"/>
                <w:sz w:val="16"/>
              </w:rPr>
              <w:t>BROADCASTING (</w:t>
            </w:r>
            <w:r w:rsidRPr="00170A0A">
              <w:rPr>
                <w:b/>
                <w:bCs/>
                <w:color w:val="000000"/>
                <w:sz w:val="16"/>
              </w:rPr>
              <w:t>5.207</w:t>
            </w:r>
            <w:r w:rsidRPr="00170A0A">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7B4F4AD" w14:textId="77777777" w:rsidR="00604D22" w:rsidRPr="00170A0A" w:rsidRDefault="00604D22" w:rsidP="00604D22">
            <w:pPr>
              <w:spacing w:before="40" w:after="40" w:line="180" w:lineRule="exact"/>
              <w:jc w:val="center"/>
              <w:rPr>
                <w:color w:val="000000"/>
                <w:sz w:val="16"/>
                <w:szCs w:val="22"/>
                <w:lang w:val="en-US"/>
              </w:rPr>
            </w:pPr>
            <w:r w:rsidRPr="00170A0A">
              <w:rPr>
                <w:color w:val="000000"/>
                <w:sz w:val="16"/>
                <w:szCs w:val="22"/>
                <w:lang w:val="en-US"/>
              </w:rPr>
              <w:t>1</w:t>
            </w:r>
          </w:p>
        </w:tc>
      </w:tr>
      <w:tr w:rsidR="00886752" w:rsidRPr="00FD2928" w14:paraId="28A0BF91"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4A128C7" w14:textId="77777777" w:rsidR="00886752" w:rsidRPr="00FD2928" w:rsidRDefault="00886752" w:rsidP="00C0787B">
            <w:pPr>
              <w:spacing w:before="0" w:line="180" w:lineRule="exact"/>
              <w:rPr>
                <w:color w:val="000000"/>
                <w:sz w:val="16"/>
              </w:rPr>
            </w:pPr>
            <w:r w:rsidRPr="00FD2928">
              <w:rPr>
                <w:color w:val="000000"/>
                <w:sz w:val="16"/>
              </w:rPr>
              <w:t>137.025-137.175</w:t>
            </w:r>
          </w:p>
          <w:p w14:paraId="15A639D4" w14:textId="77777777" w:rsidR="00886752" w:rsidRPr="00FD2928" w:rsidRDefault="00886752" w:rsidP="00C0787B">
            <w:pPr>
              <w:spacing w:before="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5.208</w:t>
            </w:r>
          </w:p>
        </w:tc>
        <w:tc>
          <w:tcPr>
            <w:tcW w:w="2537" w:type="dxa"/>
            <w:gridSpan w:val="3"/>
            <w:tcBorders>
              <w:top w:val="single" w:sz="6" w:space="0" w:color="auto"/>
              <w:left w:val="single" w:sz="6" w:space="0" w:color="auto"/>
              <w:bottom w:val="single" w:sz="6" w:space="0" w:color="auto"/>
              <w:right w:val="single" w:sz="6" w:space="0" w:color="auto"/>
            </w:tcBorders>
          </w:tcPr>
          <w:p w14:paraId="56160542" w14:textId="77777777" w:rsidR="00886752" w:rsidRPr="00FD2928" w:rsidRDefault="00886752" w:rsidP="00C0787B">
            <w:pPr>
              <w:pStyle w:val="TableofFigures"/>
              <w:tabs>
                <w:tab w:val="clear" w:pos="10773"/>
                <w:tab w:val="left" w:pos="1134"/>
                <w:tab w:val="left" w:pos="1871"/>
                <w:tab w:val="left" w:pos="2268"/>
              </w:tabs>
              <w:ind w:left="130" w:hanging="170"/>
              <w:rPr>
                <w:rFonts w:ascii="Times New Roman" w:hAnsi="Times New Roman"/>
                <w:color w:val="000000"/>
                <w:lang w:val="en-GB"/>
              </w:rPr>
            </w:pPr>
            <w:proofErr w:type="gramStart"/>
            <w:r w:rsidRPr="00FD2928">
              <w:rPr>
                <w:rFonts w:ascii="Times New Roman" w:hAnsi="Times New Roman"/>
                <w:color w:val="000000"/>
                <w:lang w:val="en-GB"/>
              </w:rPr>
              <w:t>Mobile-satellite</w:t>
            </w:r>
            <w:proofErr w:type="gramEnd"/>
            <w:r w:rsidRPr="00FD2928">
              <w:rPr>
                <w:rFonts w:ascii="Times New Roman" w:hAnsi="Times New Roman"/>
                <w:color w:val="000000"/>
                <w:lang w:val="en-GB"/>
              </w:rPr>
              <w:t xml:space="preserve"> (non-GSO)</w:t>
            </w:r>
          </w:p>
        </w:tc>
        <w:tc>
          <w:tcPr>
            <w:tcW w:w="454" w:type="dxa"/>
            <w:tcBorders>
              <w:top w:val="single" w:sz="6" w:space="0" w:color="auto"/>
              <w:left w:val="single" w:sz="6" w:space="0" w:color="auto"/>
              <w:bottom w:val="single" w:sz="6" w:space="0" w:color="auto"/>
              <w:right w:val="single" w:sz="6" w:space="0" w:color="auto"/>
            </w:tcBorders>
          </w:tcPr>
          <w:p w14:paraId="25D49FA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8FE7C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5FB0D6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0B3CCB4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3650485A" w14:textId="77777777" w:rsidR="00886752" w:rsidRPr="00FD2928" w:rsidRDefault="00886752" w:rsidP="00C0787B">
            <w:pPr>
              <w:spacing w:before="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886752" w:rsidRPr="00FD2928" w:rsidRDefault="00886752" w:rsidP="00C0787B">
            <w:pPr>
              <w:spacing w:before="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087E673" w14:textId="77777777" w:rsidR="00886752" w:rsidRPr="00FD2928" w:rsidRDefault="00886752" w:rsidP="00985541">
            <w:pPr>
              <w:spacing w:before="40" w:after="40" w:line="180" w:lineRule="exact"/>
              <w:jc w:val="center"/>
              <w:rPr>
                <w:color w:val="000000"/>
                <w:sz w:val="16"/>
              </w:rPr>
            </w:pPr>
          </w:p>
        </w:tc>
      </w:tr>
      <w:tr w:rsidR="00886752" w:rsidRPr="00FD2928" w14:paraId="37760FE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9E1E5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5.219</w:t>
            </w:r>
          </w:p>
        </w:tc>
        <w:tc>
          <w:tcPr>
            <w:tcW w:w="2537" w:type="dxa"/>
            <w:gridSpan w:val="3"/>
            <w:tcBorders>
              <w:top w:val="single" w:sz="6" w:space="0" w:color="auto"/>
              <w:left w:val="single" w:sz="6" w:space="0" w:color="auto"/>
              <w:bottom w:val="single" w:sz="6" w:space="0" w:color="auto"/>
              <w:right w:val="single" w:sz="6" w:space="0" w:color="auto"/>
            </w:tcBorders>
          </w:tcPr>
          <w:p w14:paraId="328EB952" w14:textId="77777777" w:rsidR="00886752" w:rsidRPr="00FD2928" w:rsidRDefault="00886752" w:rsidP="00C0787B">
            <w:pPr>
              <w:spacing w:before="0"/>
              <w:ind w:left="130" w:hanging="170"/>
              <w:jc w:val="left"/>
              <w:rPr>
                <w:color w:val="000000"/>
                <w:sz w:val="16"/>
              </w:rPr>
            </w:pPr>
            <w:r w:rsidRPr="00FD2928">
              <w:rPr>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8684154"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429EF261"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66C55C49"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p>
        </w:tc>
        <w:tc>
          <w:tcPr>
            <w:tcW w:w="1880" w:type="dxa"/>
            <w:tcBorders>
              <w:top w:val="single" w:sz="6" w:space="0" w:color="auto"/>
              <w:left w:val="single" w:sz="6" w:space="0" w:color="auto"/>
              <w:bottom w:val="single" w:sz="6" w:space="0" w:color="auto"/>
              <w:right w:val="single" w:sz="6" w:space="0" w:color="auto"/>
            </w:tcBorders>
          </w:tcPr>
          <w:p w14:paraId="3C724FAF"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0867CD63"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113EF628" w14:textId="77777777" w:rsidR="00886752" w:rsidRPr="00FD2928" w:rsidRDefault="00886752" w:rsidP="00985541">
            <w:pPr>
              <w:spacing w:before="40" w:after="40" w:line="180" w:lineRule="exact"/>
              <w:jc w:val="center"/>
              <w:rPr>
                <w:color w:val="000000"/>
                <w:sz w:val="16"/>
              </w:rPr>
            </w:pPr>
          </w:p>
        </w:tc>
      </w:tr>
      <w:tr w:rsidR="00D159A0" w:rsidRPr="00FD2928" w14:paraId="7451585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74E0E87"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37" w:type="dxa"/>
            <w:gridSpan w:val="3"/>
            <w:tcBorders>
              <w:top w:val="single" w:sz="6" w:space="0" w:color="auto"/>
              <w:left w:val="single" w:sz="6" w:space="0" w:color="auto"/>
              <w:bottom w:val="single" w:sz="6" w:space="0" w:color="auto"/>
              <w:right w:val="single" w:sz="6" w:space="0" w:color="auto"/>
            </w:tcBorders>
          </w:tcPr>
          <w:p w14:paraId="6E56CB6F" w14:textId="77777777" w:rsidR="00D159A0" w:rsidRPr="00D159A0" w:rsidRDefault="00D159A0" w:rsidP="00C0787B">
            <w:pPr>
              <w:spacing w:before="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12C756F7"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45FFC1B"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71573806"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3A0D426E"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29BA405E"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694417C9"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14:paraId="7F0AD90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6FB768D5"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9844AE1"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proofErr w:type="gramStart"/>
            <w:r w:rsidRPr="00FD2928">
              <w:rPr>
                <w:color w:val="000000"/>
                <w:lang w:val="en-GB"/>
              </w:rPr>
              <w:t>Mobile-satellite</w:t>
            </w:r>
            <w:proofErr w:type="gramEnd"/>
            <w:r w:rsidRPr="00FD2928">
              <w:rPr>
                <w:color w:val="000000"/>
                <w:lang w:val="en-GB"/>
              </w:rPr>
              <w:t xml:space="preserve"> (non-GSO)</w:t>
            </w:r>
          </w:p>
        </w:tc>
        <w:tc>
          <w:tcPr>
            <w:tcW w:w="454" w:type="dxa"/>
            <w:tcBorders>
              <w:top w:val="single" w:sz="6" w:space="0" w:color="auto"/>
              <w:left w:val="single" w:sz="6" w:space="0" w:color="auto"/>
              <w:bottom w:val="single" w:sz="6" w:space="0" w:color="auto"/>
              <w:right w:val="single" w:sz="6" w:space="0" w:color="auto"/>
            </w:tcBorders>
          </w:tcPr>
          <w:p w14:paraId="43397719"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E9AE05D" w14:textId="77777777" w:rsidR="00886752" w:rsidRPr="00FD2928" w:rsidRDefault="00886752" w:rsidP="00C0787B">
            <w:pPr>
              <w:spacing w:before="0" w:line="180" w:lineRule="exact"/>
              <w:ind w:left="170" w:hanging="170"/>
              <w:jc w:val="left"/>
              <w:rPr>
                <w:color w:val="000000"/>
                <w:sz w:val="16"/>
              </w:rPr>
            </w:pPr>
            <w:proofErr w:type="gramStart"/>
            <w:r w:rsidRPr="00FD2928">
              <w:rPr>
                <w:color w:val="000000"/>
                <w:sz w:val="16"/>
              </w:rPr>
              <w:t>Mobile-satellite</w:t>
            </w:r>
            <w:proofErr w:type="gramEnd"/>
            <w:r w:rsidRPr="00FD2928">
              <w:rPr>
                <w:color w:val="000000"/>
                <w:sz w:val="16"/>
              </w:rPr>
              <w:t xml:space="preserve"> (GSO)</w:t>
            </w:r>
          </w:p>
        </w:tc>
        <w:tc>
          <w:tcPr>
            <w:tcW w:w="463" w:type="dxa"/>
            <w:tcBorders>
              <w:top w:val="single" w:sz="6" w:space="0" w:color="auto"/>
              <w:left w:val="single" w:sz="6" w:space="0" w:color="auto"/>
              <w:bottom w:val="single" w:sz="6" w:space="0" w:color="auto"/>
              <w:right w:val="single" w:sz="6" w:space="0" w:color="auto"/>
            </w:tcBorders>
          </w:tcPr>
          <w:p w14:paraId="669E00F0"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696D705"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73C3C0DE"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37CAEDA0" w14:textId="77777777" w:rsidR="00886752" w:rsidRPr="00FD2928" w:rsidRDefault="00886752" w:rsidP="00985541">
            <w:pPr>
              <w:spacing w:before="40" w:after="40" w:line="180" w:lineRule="exact"/>
              <w:jc w:val="center"/>
              <w:rPr>
                <w:color w:val="000000"/>
                <w:sz w:val="16"/>
              </w:rPr>
            </w:pPr>
          </w:p>
        </w:tc>
      </w:tr>
      <w:tr w:rsidR="00886752" w:rsidRPr="00FD2928" w14:paraId="736C057A"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E34F3C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3079EEE4"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50CE7E7D"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proofErr w:type="gramStart"/>
            <w:r w:rsidRPr="00FD2928">
              <w:rPr>
                <w:color w:val="000000"/>
                <w:lang w:val="en-GB"/>
              </w:rPr>
              <w:t>Mobile-satellite</w:t>
            </w:r>
            <w:proofErr w:type="gramEnd"/>
            <w:r w:rsidRPr="00FD2928">
              <w:rPr>
                <w:color w:val="000000"/>
                <w:lang w:val="en-GB"/>
              </w:rPr>
              <w:t xml:space="preserv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1CD75D33"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0D1F3490" w14:textId="77777777" w:rsidR="00886752" w:rsidRPr="009314A3" w:rsidRDefault="00886752" w:rsidP="00C0787B">
            <w:pPr>
              <w:spacing w:before="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14:paraId="01303349" w14:textId="77777777" w:rsidR="00886752" w:rsidRPr="009314A3" w:rsidRDefault="00886752" w:rsidP="00C0787B">
            <w:pPr>
              <w:spacing w:before="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3" w:type="dxa"/>
            <w:tcBorders>
              <w:top w:val="single" w:sz="6" w:space="0" w:color="auto"/>
              <w:left w:val="single" w:sz="6" w:space="0" w:color="auto"/>
              <w:bottom w:val="single" w:sz="6" w:space="0" w:color="auto"/>
              <w:right w:val="single" w:sz="6" w:space="0" w:color="auto"/>
            </w:tcBorders>
          </w:tcPr>
          <w:p w14:paraId="312C2920"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p>
          <w:p w14:paraId="06326D8C"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57A14653"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6113B1A9"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4B9377E9" w14:textId="77777777"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14:paraId="7DD764C8"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121AFF60"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61F4E8FC"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proofErr w:type="gramStart"/>
            <w:r w:rsidRPr="00FD2928">
              <w:rPr>
                <w:color w:val="000000"/>
                <w:lang w:val="en-GB"/>
              </w:rPr>
              <w:t>Mobile-satellite</w:t>
            </w:r>
            <w:proofErr w:type="gramEnd"/>
            <w:r w:rsidRPr="00FD2928">
              <w:rPr>
                <w:color w:val="000000"/>
                <w:lang w:val="en-GB"/>
              </w:rPr>
              <w:t xml:space="preserve"> (non-GSO)</w:t>
            </w:r>
          </w:p>
        </w:tc>
        <w:tc>
          <w:tcPr>
            <w:tcW w:w="454" w:type="dxa"/>
            <w:tcBorders>
              <w:top w:val="single" w:sz="6" w:space="0" w:color="auto"/>
              <w:left w:val="single" w:sz="6" w:space="0" w:color="auto"/>
              <w:bottom w:val="single" w:sz="6" w:space="0" w:color="auto"/>
              <w:right w:val="single" w:sz="6" w:space="0" w:color="auto"/>
            </w:tcBorders>
          </w:tcPr>
          <w:p w14:paraId="0B9AE83D"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50CC13B9" w14:textId="77777777" w:rsidR="00886752" w:rsidRPr="00FD2928" w:rsidRDefault="00886752" w:rsidP="00C0787B">
            <w:pPr>
              <w:spacing w:before="0" w:line="180" w:lineRule="exact"/>
              <w:ind w:left="170" w:hanging="170"/>
              <w:jc w:val="left"/>
              <w:rPr>
                <w:color w:val="000000"/>
                <w:sz w:val="16"/>
              </w:rPr>
            </w:pPr>
            <w:proofErr w:type="gramStart"/>
            <w:r w:rsidRPr="00FD2928">
              <w:rPr>
                <w:color w:val="000000"/>
                <w:sz w:val="16"/>
              </w:rPr>
              <w:t>Mobile-satellite</w:t>
            </w:r>
            <w:proofErr w:type="gramEnd"/>
            <w:r w:rsidRPr="00FD2928">
              <w:rPr>
                <w:color w:val="000000"/>
                <w:sz w:val="16"/>
              </w:rPr>
              <w:t xml:space="preserve"> (GSO)</w:t>
            </w:r>
          </w:p>
        </w:tc>
        <w:tc>
          <w:tcPr>
            <w:tcW w:w="463" w:type="dxa"/>
            <w:tcBorders>
              <w:top w:val="single" w:sz="6" w:space="0" w:color="auto"/>
              <w:left w:val="single" w:sz="6" w:space="0" w:color="auto"/>
              <w:bottom w:val="single" w:sz="6" w:space="0" w:color="auto"/>
              <w:right w:val="single" w:sz="6" w:space="0" w:color="auto"/>
            </w:tcBorders>
          </w:tcPr>
          <w:p w14:paraId="401D7673" w14:textId="77777777" w:rsidR="00886752" w:rsidRPr="00FD2928" w:rsidRDefault="00886752" w:rsidP="00C0787B">
            <w:pPr>
              <w:pStyle w:val="TableofFigures"/>
              <w:tabs>
                <w:tab w:val="clear" w:pos="10773"/>
                <w:tab w:val="left" w:pos="1134"/>
                <w:tab w:val="left" w:pos="1871"/>
                <w:tab w:val="left" w:pos="2268"/>
              </w:tabs>
              <w:spacing w:line="180" w:lineRule="exact"/>
              <w:jc w:val="center"/>
              <w:rPr>
                <w:rFonts w:ascii="Symbol" w:hAnsi="Symbol"/>
                <w:color w:val="000000"/>
                <w:lang w:val="en-GB"/>
              </w:rPr>
            </w:pPr>
            <w:r w:rsidRPr="00FD2928">
              <w:rPr>
                <w:rFonts w:ascii="Symbol" w:hAnsi="Symbol"/>
                <w:color w:val="000000"/>
                <w:lang w:val="en-GB"/>
              </w:rPr>
              <w:t></w:t>
            </w:r>
          </w:p>
        </w:tc>
        <w:tc>
          <w:tcPr>
            <w:tcW w:w="1880" w:type="dxa"/>
            <w:tcBorders>
              <w:top w:val="single" w:sz="6" w:space="0" w:color="auto"/>
              <w:left w:val="single" w:sz="6" w:space="0" w:color="auto"/>
              <w:bottom w:val="single" w:sz="6" w:space="0" w:color="auto"/>
              <w:right w:val="single" w:sz="6" w:space="0" w:color="auto"/>
            </w:tcBorders>
          </w:tcPr>
          <w:p w14:paraId="4555F63D"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0DD4618C" w14:textId="77777777" w:rsidR="00886752" w:rsidRPr="00FD2928" w:rsidRDefault="00886752" w:rsidP="00C0787B">
            <w:pPr>
              <w:spacing w:before="0" w:line="180" w:lineRule="exact"/>
              <w:ind w:left="170" w:hanging="170"/>
              <w:jc w:val="left"/>
              <w:rPr>
                <w:color w:val="000000"/>
                <w:sz w:val="16"/>
              </w:rPr>
            </w:pP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27AEF41B" w14:textId="77777777" w:rsidR="00886752" w:rsidRPr="00FD2928" w:rsidRDefault="00886752" w:rsidP="00E40636">
            <w:pPr>
              <w:spacing w:before="40" w:after="40" w:line="180" w:lineRule="exact"/>
              <w:jc w:val="center"/>
              <w:rPr>
                <w:color w:val="000000"/>
                <w:sz w:val="16"/>
              </w:rPr>
            </w:pPr>
          </w:p>
        </w:tc>
      </w:tr>
      <w:tr w:rsidR="00886752" w:rsidRPr="00FD2928" w14:paraId="51479DEE"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B42369B" w14:textId="77777777" w:rsidR="00886752" w:rsidRPr="00FD2928" w:rsidRDefault="00886752" w:rsidP="00C0787B">
            <w:pPr>
              <w:spacing w:before="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4635AC27" w14:textId="77777777" w:rsidR="00886752" w:rsidRPr="00FD2928" w:rsidRDefault="00886752" w:rsidP="00C0787B">
            <w:pPr>
              <w:spacing w:before="0" w:line="180" w:lineRule="exact"/>
              <w:jc w:val="left"/>
              <w:rPr>
                <w:rStyle w:val="Artref"/>
                <w:b/>
                <w:color w:val="000000"/>
                <w:sz w:val="16"/>
              </w:rPr>
            </w:pPr>
            <w:r w:rsidRPr="00FD2928">
              <w:rPr>
                <w:rStyle w:val="Artref"/>
                <w:b/>
                <w:color w:val="000000"/>
                <w:sz w:val="16"/>
              </w:rPr>
              <w:t>5.255</w:t>
            </w:r>
          </w:p>
        </w:tc>
        <w:tc>
          <w:tcPr>
            <w:tcW w:w="2537" w:type="dxa"/>
            <w:gridSpan w:val="3"/>
            <w:tcBorders>
              <w:top w:val="single" w:sz="6" w:space="0" w:color="auto"/>
              <w:left w:val="single" w:sz="6" w:space="0" w:color="auto"/>
              <w:bottom w:val="single" w:sz="6" w:space="0" w:color="auto"/>
              <w:right w:val="single" w:sz="6" w:space="0" w:color="auto"/>
            </w:tcBorders>
          </w:tcPr>
          <w:p w14:paraId="141A37D3" w14:textId="77777777" w:rsidR="00886752" w:rsidRPr="00FD2928" w:rsidRDefault="00886752" w:rsidP="00C0787B">
            <w:pPr>
              <w:pStyle w:val="FirstFooter"/>
              <w:tabs>
                <w:tab w:val="left" w:pos="1134"/>
                <w:tab w:val="left" w:pos="1871"/>
                <w:tab w:val="left" w:pos="2268"/>
              </w:tabs>
              <w:overflowPunct w:val="0"/>
              <w:autoSpaceDE w:val="0"/>
              <w:autoSpaceDN w:val="0"/>
              <w:adjustRightInd w:val="0"/>
              <w:spacing w:before="0"/>
              <w:ind w:left="130" w:hanging="170"/>
              <w:textAlignment w:val="baseline"/>
              <w:rPr>
                <w:color w:val="000000"/>
                <w:lang w:val="en-GB"/>
              </w:rPr>
            </w:pPr>
            <w:proofErr w:type="gramStart"/>
            <w:r w:rsidRPr="00FD2928">
              <w:rPr>
                <w:color w:val="000000"/>
                <w:lang w:val="en-GB"/>
              </w:rPr>
              <w:t>Mobile-satellite</w:t>
            </w:r>
            <w:proofErr w:type="gramEnd"/>
            <w:r w:rsidRPr="00FD2928">
              <w:rPr>
                <w:color w:val="000000"/>
                <w:lang w:val="en-GB"/>
              </w:rPr>
              <w:t xml:space="preserve"> (non-GSO) (</w:t>
            </w:r>
            <w:r w:rsidRPr="00FD2928">
              <w:rPr>
                <w:rStyle w:val="Artref"/>
                <w:b/>
                <w:color w:val="000000"/>
                <w:lang w:val="en-GB"/>
              </w:rPr>
              <w:t>5.254</w:t>
            </w:r>
            <w:r w:rsidRPr="00FD2928">
              <w:rPr>
                <w:bCs/>
                <w:color w:val="000000"/>
                <w:lang w:val="en-GB"/>
              </w:rPr>
              <w:t>)</w:t>
            </w:r>
          </w:p>
        </w:tc>
        <w:tc>
          <w:tcPr>
            <w:tcW w:w="454" w:type="dxa"/>
            <w:tcBorders>
              <w:top w:val="single" w:sz="6" w:space="0" w:color="auto"/>
              <w:left w:val="single" w:sz="6" w:space="0" w:color="auto"/>
              <w:bottom w:val="single" w:sz="6" w:space="0" w:color="auto"/>
              <w:right w:val="single" w:sz="6" w:space="0" w:color="auto"/>
            </w:tcBorders>
          </w:tcPr>
          <w:p w14:paraId="4CDC6375" w14:textId="77777777" w:rsidR="00886752" w:rsidRPr="00FD2928" w:rsidRDefault="00886752" w:rsidP="00C0787B">
            <w:pPr>
              <w:spacing w:before="0" w:line="180" w:lineRule="exact"/>
              <w:jc w:val="center"/>
              <w:rPr>
                <w:color w:val="000000"/>
                <w:sz w:val="16"/>
              </w:rPr>
            </w:pPr>
            <w:r w:rsidRPr="00FD2928">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DE0561F" w14:textId="77777777" w:rsidR="00886752" w:rsidRPr="009314A3" w:rsidRDefault="00886752" w:rsidP="00C0787B">
            <w:pPr>
              <w:spacing w:before="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14:paraId="6254BC33" w14:textId="77777777" w:rsidR="00886752" w:rsidRPr="009314A3" w:rsidRDefault="00886752" w:rsidP="00C0787B">
            <w:pPr>
              <w:spacing w:before="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3" w:type="dxa"/>
            <w:tcBorders>
              <w:top w:val="single" w:sz="6" w:space="0" w:color="auto"/>
              <w:left w:val="single" w:sz="6" w:space="0" w:color="auto"/>
              <w:bottom w:val="single" w:sz="6" w:space="0" w:color="auto"/>
              <w:right w:val="single" w:sz="6" w:space="0" w:color="auto"/>
            </w:tcBorders>
          </w:tcPr>
          <w:p w14:paraId="67C4E1A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sym w:font="Symbol" w:char="F0AD"/>
            </w:r>
          </w:p>
          <w:p w14:paraId="0712419B" w14:textId="77777777" w:rsidR="00886752" w:rsidRPr="00FD2928" w:rsidRDefault="00886752" w:rsidP="00C0787B">
            <w:pPr>
              <w:spacing w:before="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80" w:type="dxa"/>
            <w:tcBorders>
              <w:top w:val="single" w:sz="6" w:space="0" w:color="auto"/>
              <w:left w:val="single" w:sz="6" w:space="0" w:color="auto"/>
              <w:bottom w:val="single" w:sz="6" w:space="0" w:color="auto"/>
              <w:right w:val="single" w:sz="6" w:space="0" w:color="auto"/>
            </w:tcBorders>
          </w:tcPr>
          <w:p w14:paraId="626B7AAC" w14:textId="77777777" w:rsidR="00886752" w:rsidRPr="00FD2928" w:rsidRDefault="00886752" w:rsidP="00C0787B">
            <w:pPr>
              <w:spacing w:before="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63" w:type="dxa"/>
            <w:tcBorders>
              <w:top w:val="single" w:sz="6" w:space="0" w:color="auto"/>
              <w:left w:val="single" w:sz="6" w:space="0" w:color="auto"/>
              <w:bottom w:val="single" w:sz="6" w:space="0" w:color="auto"/>
              <w:right w:val="single" w:sz="6" w:space="0" w:color="auto"/>
            </w:tcBorders>
          </w:tcPr>
          <w:p w14:paraId="504E0E7F" w14:textId="77777777" w:rsidR="00886752" w:rsidRPr="00FD2928" w:rsidRDefault="00886752" w:rsidP="00C0787B">
            <w:pPr>
              <w:spacing w:before="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D8EFB32" w14:textId="77777777" w:rsidR="00886752" w:rsidRPr="00FD2928" w:rsidRDefault="00886752" w:rsidP="00E40636">
            <w:pPr>
              <w:spacing w:before="40" w:after="40" w:line="180" w:lineRule="exact"/>
              <w:jc w:val="center"/>
              <w:rPr>
                <w:color w:val="000000"/>
                <w:sz w:val="16"/>
              </w:rPr>
            </w:pPr>
            <w:r w:rsidRPr="00FD2928">
              <w:rPr>
                <w:bCs/>
                <w:color w:val="000000"/>
                <w:sz w:val="16"/>
              </w:rPr>
              <w:t>2</w:t>
            </w:r>
          </w:p>
        </w:tc>
      </w:tr>
      <w:tr w:rsidR="00D159A0" w:rsidRPr="00FD2928" w14:paraId="531AE0FF"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43829B76" w14:textId="77777777" w:rsidR="00D159A0" w:rsidRPr="00D159A0" w:rsidRDefault="00D159A0" w:rsidP="00C0787B">
            <w:pPr>
              <w:spacing w:before="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D159A0" w:rsidRPr="00D159A0" w:rsidRDefault="00D159A0" w:rsidP="00C0787B">
            <w:pPr>
              <w:spacing w:before="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37" w:type="dxa"/>
            <w:gridSpan w:val="3"/>
            <w:tcBorders>
              <w:top w:val="single" w:sz="6" w:space="0" w:color="auto"/>
              <w:left w:val="single" w:sz="6" w:space="0" w:color="auto"/>
              <w:bottom w:val="single" w:sz="6" w:space="0" w:color="auto"/>
              <w:right w:val="single" w:sz="6" w:space="0" w:color="auto"/>
            </w:tcBorders>
          </w:tcPr>
          <w:p w14:paraId="111684AB" w14:textId="77777777" w:rsidR="00D159A0" w:rsidRPr="00D159A0" w:rsidRDefault="00D159A0" w:rsidP="00C0787B">
            <w:pPr>
              <w:spacing w:before="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27EC5C6E" w14:textId="77777777" w:rsidR="00D159A0" w:rsidRPr="00D159A0" w:rsidRDefault="00D159A0" w:rsidP="00C0787B">
            <w:pPr>
              <w:spacing w:before="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22" w:type="dxa"/>
            <w:tcBorders>
              <w:top w:val="single" w:sz="6" w:space="0" w:color="auto"/>
              <w:left w:val="single" w:sz="6" w:space="0" w:color="auto"/>
              <w:bottom w:val="single" w:sz="6" w:space="0" w:color="auto"/>
              <w:right w:val="single" w:sz="6" w:space="0" w:color="auto"/>
            </w:tcBorders>
          </w:tcPr>
          <w:p w14:paraId="31A2A64D"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3" w:type="dxa"/>
            <w:tcBorders>
              <w:top w:val="single" w:sz="6" w:space="0" w:color="auto"/>
              <w:left w:val="single" w:sz="6" w:space="0" w:color="auto"/>
              <w:bottom w:val="single" w:sz="6" w:space="0" w:color="auto"/>
              <w:right w:val="single" w:sz="6" w:space="0" w:color="auto"/>
            </w:tcBorders>
          </w:tcPr>
          <w:p w14:paraId="47D2B69B" w14:textId="77777777" w:rsidR="00D159A0" w:rsidRPr="00D159A0" w:rsidRDefault="00D159A0" w:rsidP="00C0787B">
            <w:pPr>
              <w:spacing w:before="0" w:line="180" w:lineRule="exact"/>
              <w:jc w:val="center"/>
              <w:rPr>
                <w:rFonts w:asciiTheme="majorBidi" w:hAnsiTheme="majorBidi" w:cstheme="majorBidi"/>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9B441F4" w14:textId="77777777" w:rsidR="00D159A0" w:rsidRPr="00D159A0" w:rsidRDefault="00D159A0" w:rsidP="00C0787B">
            <w:pPr>
              <w:spacing w:before="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3533231" w14:textId="77777777" w:rsidR="00D159A0" w:rsidRPr="00D159A0" w:rsidRDefault="00D159A0" w:rsidP="00C0787B">
            <w:pPr>
              <w:spacing w:before="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79B941B6" w14:textId="67B83D77" w:rsidR="00607E45" w:rsidRPr="00607E45" w:rsidRDefault="00607E45" w:rsidP="005F69B4">
            <w:pPr>
              <w:keepNext/>
              <w:keepLines/>
              <w:spacing w:before="40" w:after="40" w:line="180" w:lineRule="exact"/>
              <w:jc w:val="center"/>
              <w:rPr>
                <w:rFonts w:asciiTheme="majorBidi" w:hAnsiTheme="majorBidi" w:cstheme="majorBidi"/>
                <w:sz w:val="16"/>
              </w:rPr>
            </w:pPr>
          </w:p>
        </w:tc>
      </w:tr>
      <w:tr w:rsidR="00160849" w:rsidRPr="00160849" w14:paraId="566CC1B3"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53580521"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37" w:type="dxa"/>
            <w:gridSpan w:val="3"/>
            <w:tcBorders>
              <w:top w:val="single" w:sz="6" w:space="0" w:color="auto"/>
              <w:left w:val="single" w:sz="6" w:space="0" w:color="auto"/>
              <w:bottom w:val="single" w:sz="6" w:space="0" w:color="auto"/>
              <w:right w:val="single" w:sz="6" w:space="0" w:color="auto"/>
            </w:tcBorders>
          </w:tcPr>
          <w:p w14:paraId="3A22533E" w14:textId="77777777" w:rsidR="00160849" w:rsidRPr="00160849" w:rsidRDefault="00160849" w:rsidP="00C0787B">
            <w:pPr>
              <w:spacing w:before="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54" w:type="dxa"/>
            <w:tcBorders>
              <w:top w:val="single" w:sz="6" w:space="0" w:color="auto"/>
              <w:left w:val="single" w:sz="6" w:space="0" w:color="auto"/>
              <w:bottom w:val="single" w:sz="6" w:space="0" w:color="auto"/>
              <w:right w:val="single" w:sz="6" w:space="0" w:color="auto"/>
            </w:tcBorders>
          </w:tcPr>
          <w:p w14:paraId="51E0417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233C9188"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3" w:type="dxa"/>
            <w:tcBorders>
              <w:top w:val="single" w:sz="6" w:space="0" w:color="auto"/>
              <w:left w:val="single" w:sz="6" w:space="0" w:color="auto"/>
              <w:bottom w:val="single" w:sz="6" w:space="0" w:color="auto"/>
              <w:right w:val="single" w:sz="6" w:space="0" w:color="auto"/>
            </w:tcBorders>
          </w:tcPr>
          <w:p w14:paraId="70BD01A6"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1880" w:type="dxa"/>
            <w:tcBorders>
              <w:top w:val="single" w:sz="6" w:space="0" w:color="auto"/>
              <w:left w:val="single" w:sz="6" w:space="0" w:color="auto"/>
              <w:bottom w:val="single" w:sz="6" w:space="0" w:color="auto"/>
              <w:right w:val="single" w:sz="6" w:space="0" w:color="auto"/>
            </w:tcBorders>
          </w:tcPr>
          <w:p w14:paraId="1DF533EB"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63" w:type="dxa"/>
            <w:tcBorders>
              <w:top w:val="single" w:sz="6" w:space="0" w:color="auto"/>
              <w:left w:val="single" w:sz="6" w:space="0" w:color="auto"/>
              <w:bottom w:val="single" w:sz="6" w:space="0" w:color="auto"/>
              <w:right w:val="single" w:sz="6" w:space="0" w:color="auto"/>
            </w:tcBorders>
          </w:tcPr>
          <w:p w14:paraId="62D5868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8" w:type="dxa"/>
            <w:tcBorders>
              <w:top w:val="single" w:sz="6" w:space="0" w:color="auto"/>
              <w:left w:val="single" w:sz="6" w:space="0" w:color="auto"/>
              <w:bottom w:val="single" w:sz="6" w:space="0" w:color="auto"/>
              <w:right w:val="double" w:sz="4" w:space="0" w:color="auto"/>
            </w:tcBorders>
          </w:tcPr>
          <w:p w14:paraId="156B74CE" w14:textId="77777777" w:rsidR="00160849" w:rsidRPr="00160849" w:rsidRDefault="00160849" w:rsidP="00160849">
            <w:pPr>
              <w:keepNext/>
              <w:keepLines/>
              <w:spacing w:before="40" w:after="40" w:line="180" w:lineRule="exact"/>
              <w:jc w:val="center"/>
              <w:rPr>
                <w:color w:val="000000"/>
                <w:sz w:val="16"/>
              </w:rPr>
            </w:pPr>
            <w:r w:rsidRPr="00160849">
              <w:rPr>
                <w:color w:val="000000"/>
                <w:sz w:val="16"/>
              </w:rPr>
              <w:t>1</w:t>
            </w:r>
          </w:p>
        </w:tc>
      </w:tr>
      <w:tr w:rsidR="00160849" w:rsidRPr="00160849" w14:paraId="772D80E6"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254FD91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6DFAE9FB" w14:textId="77777777" w:rsidR="00160849" w:rsidRPr="005267BF" w:rsidRDefault="00160849" w:rsidP="00C0787B">
            <w:pPr>
              <w:spacing w:before="0"/>
              <w:ind w:left="130" w:hanging="170"/>
              <w:jc w:val="left"/>
              <w:rPr>
                <w:rFonts w:asciiTheme="majorBidi" w:hAnsiTheme="majorBidi" w:cstheme="majorBidi"/>
                <w:color w:val="000000"/>
                <w:sz w:val="16"/>
                <w:lang w:val="fr-CH"/>
              </w:rPr>
            </w:pPr>
            <w:r w:rsidRPr="005267BF">
              <w:rPr>
                <w:rFonts w:asciiTheme="majorBidi" w:hAnsiTheme="majorBidi" w:cstheme="majorBidi"/>
                <w:color w:val="000000"/>
                <w:sz w:val="16"/>
                <w:lang w:val="fr-CH"/>
              </w:rPr>
              <w:t>MOBILE-SATELLITE (non-GSO) (5.286D, 5.286E)</w:t>
            </w:r>
          </w:p>
        </w:tc>
        <w:tc>
          <w:tcPr>
            <w:tcW w:w="454" w:type="dxa"/>
            <w:tcBorders>
              <w:top w:val="single" w:sz="6" w:space="0" w:color="auto"/>
              <w:left w:val="single" w:sz="6" w:space="0" w:color="auto"/>
              <w:bottom w:val="single" w:sz="6" w:space="0" w:color="auto"/>
              <w:right w:val="single" w:sz="6" w:space="0" w:color="auto"/>
            </w:tcBorders>
          </w:tcPr>
          <w:p w14:paraId="4DEF3619" w14:textId="77777777" w:rsidR="00160849" w:rsidRPr="00160849" w:rsidRDefault="00160849" w:rsidP="00C0787B">
            <w:pPr>
              <w:keepNext/>
              <w:keepLines/>
              <w:spacing w:before="0" w:line="180" w:lineRule="exact"/>
              <w:jc w:val="center"/>
              <w:rPr>
                <w:rFonts w:ascii="Symbol" w:hAnsi="Symbol"/>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6CFB4DD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7FE665D4"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44DD7AB7"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7FB98C5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0C496828" w14:textId="77777777" w:rsidR="00160849" w:rsidRPr="00160849" w:rsidRDefault="00160849" w:rsidP="00160849">
            <w:pPr>
              <w:keepNext/>
              <w:keepLines/>
              <w:spacing w:before="40" w:after="40" w:line="180" w:lineRule="exact"/>
              <w:jc w:val="center"/>
              <w:rPr>
                <w:color w:val="000000"/>
                <w:sz w:val="16"/>
              </w:rPr>
            </w:pPr>
          </w:p>
        </w:tc>
      </w:tr>
      <w:tr w:rsidR="00160849" w:rsidRPr="00160849" w14:paraId="5AD08B37" w14:textId="77777777" w:rsidTr="00C0787B">
        <w:trPr>
          <w:cantSplit/>
          <w:jc w:val="center"/>
        </w:trPr>
        <w:tc>
          <w:tcPr>
            <w:tcW w:w="1498" w:type="dxa"/>
            <w:tcBorders>
              <w:top w:val="single" w:sz="6" w:space="0" w:color="auto"/>
              <w:left w:val="double" w:sz="4" w:space="0" w:color="auto"/>
              <w:bottom w:val="single" w:sz="6" w:space="0" w:color="auto"/>
              <w:right w:val="single" w:sz="6" w:space="0" w:color="auto"/>
            </w:tcBorders>
          </w:tcPr>
          <w:p w14:paraId="321B19C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160849" w:rsidRPr="00160849" w:rsidRDefault="00160849" w:rsidP="00C0787B">
            <w:pPr>
              <w:spacing w:before="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37" w:type="dxa"/>
            <w:gridSpan w:val="3"/>
            <w:tcBorders>
              <w:top w:val="single" w:sz="6" w:space="0" w:color="auto"/>
              <w:left w:val="single" w:sz="6" w:space="0" w:color="auto"/>
              <w:bottom w:val="single" w:sz="6" w:space="0" w:color="auto"/>
              <w:right w:val="single" w:sz="6" w:space="0" w:color="auto"/>
            </w:tcBorders>
          </w:tcPr>
          <w:p w14:paraId="2EB3BA7A" w14:textId="77777777" w:rsidR="00160849" w:rsidRPr="005267BF" w:rsidRDefault="00160849" w:rsidP="00C0787B">
            <w:pPr>
              <w:spacing w:before="0"/>
              <w:ind w:left="130" w:hanging="170"/>
              <w:jc w:val="left"/>
              <w:rPr>
                <w:rFonts w:asciiTheme="majorBidi" w:hAnsiTheme="majorBidi" w:cstheme="majorBidi"/>
                <w:color w:val="000000"/>
                <w:sz w:val="16"/>
                <w:lang w:val="fr-CH"/>
              </w:rPr>
            </w:pPr>
            <w:r w:rsidRPr="005267BF">
              <w:rPr>
                <w:rFonts w:asciiTheme="majorBidi" w:hAnsiTheme="majorBidi" w:cstheme="majorBidi"/>
                <w:color w:val="000000"/>
                <w:sz w:val="16"/>
                <w:lang w:val="fr-CH"/>
              </w:rPr>
              <w:t>MOBILE-SATELLITE (non-GSO) (Region 2 (5.286E))</w:t>
            </w:r>
          </w:p>
        </w:tc>
        <w:tc>
          <w:tcPr>
            <w:tcW w:w="454" w:type="dxa"/>
            <w:tcBorders>
              <w:top w:val="single" w:sz="6" w:space="0" w:color="auto"/>
              <w:left w:val="single" w:sz="6" w:space="0" w:color="auto"/>
              <w:bottom w:val="single" w:sz="6" w:space="0" w:color="auto"/>
              <w:right w:val="single" w:sz="6" w:space="0" w:color="auto"/>
            </w:tcBorders>
          </w:tcPr>
          <w:p w14:paraId="4005AE3E" w14:textId="77777777" w:rsidR="00160849" w:rsidRPr="00160849" w:rsidRDefault="00160849" w:rsidP="00C0787B">
            <w:pPr>
              <w:keepNext/>
              <w:keepLines/>
              <w:spacing w:before="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22" w:type="dxa"/>
            <w:tcBorders>
              <w:top w:val="single" w:sz="6" w:space="0" w:color="auto"/>
              <w:left w:val="single" w:sz="6" w:space="0" w:color="auto"/>
              <w:bottom w:val="single" w:sz="6" w:space="0" w:color="auto"/>
              <w:right w:val="single" w:sz="6" w:space="0" w:color="auto"/>
            </w:tcBorders>
          </w:tcPr>
          <w:p w14:paraId="34FA44C9"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3" w:type="dxa"/>
            <w:tcBorders>
              <w:top w:val="single" w:sz="6" w:space="0" w:color="auto"/>
              <w:left w:val="single" w:sz="6" w:space="0" w:color="auto"/>
              <w:bottom w:val="single" w:sz="6" w:space="0" w:color="auto"/>
              <w:right w:val="single" w:sz="6" w:space="0" w:color="auto"/>
            </w:tcBorders>
          </w:tcPr>
          <w:p w14:paraId="002D98B5" w14:textId="77777777" w:rsidR="00160849" w:rsidRPr="00160849" w:rsidRDefault="00160849" w:rsidP="00C0787B">
            <w:pPr>
              <w:keepNext/>
              <w:keepLines/>
              <w:spacing w:before="0" w:line="180" w:lineRule="exact"/>
              <w:jc w:val="center"/>
              <w:rPr>
                <w:rFonts w:ascii="Symbol" w:hAnsi="Symbol"/>
                <w:color w:val="000000"/>
                <w:sz w:val="16"/>
              </w:rPr>
            </w:pPr>
          </w:p>
        </w:tc>
        <w:tc>
          <w:tcPr>
            <w:tcW w:w="1880" w:type="dxa"/>
            <w:tcBorders>
              <w:top w:val="single" w:sz="6" w:space="0" w:color="auto"/>
              <w:left w:val="single" w:sz="6" w:space="0" w:color="auto"/>
              <w:bottom w:val="single" w:sz="6" w:space="0" w:color="auto"/>
              <w:right w:val="single" w:sz="6" w:space="0" w:color="auto"/>
            </w:tcBorders>
          </w:tcPr>
          <w:p w14:paraId="70480861" w14:textId="77777777" w:rsidR="00160849" w:rsidRPr="00160849" w:rsidRDefault="00160849" w:rsidP="00C0787B">
            <w:pPr>
              <w:spacing w:before="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63" w:type="dxa"/>
            <w:tcBorders>
              <w:top w:val="single" w:sz="6" w:space="0" w:color="auto"/>
              <w:left w:val="single" w:sz="6" w:space="0" w:color="auto"/>
              <w:bottom w:val="single" w:sz="6" w:space="0" w:color="auto"/>
              <w:right w:val="single" w:sz="6" w:space="0" w:color="auto"/>
            </w:tcBorders>
          </w:tcPr>
          <w:p w14:paraId="16766D06" w14:textId="77777777" w:rsidR="00160849" w:rsidRPr="00160849" w:rsidRDefault="00160849" w:rsidP="00C0787B">
            <w:pPr>
              <w:spacing w:before="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8" w:type="dxa"/>
            <w:tcBorders>
              <w:top w:val="single" w:sz="6" w:space="0" w:color="auto"/>
              <w:left w:val="single" w:sz="6" w:space="0" w:color="auto"/>
              <w:bottom w:val="single" w:sz="6" w:space="0" w:color="auto"/>
              <w:right w:val="double" w:sz="4" w:space="0" w:color="auto"/>
            </w:tcBorders>
          </w:tcPr>
          <w:p w14:paraId="584143BD" w14:textId="77777777" w:rsidR="00160849" w:rsidRPr="00160849" w:rsidRDefault="00160849" w:rsidP="00160849">
            <w:pPr>
              <w:keepNext/>
              <w:keepLines/>
              <w:spacing w:before="40" w:after="40" w:line="180" w:lineRule="exact"/>
              <w:jc w:val="center"/>
              <w:rPr>
                <w:color w:val="000000"/>
                <w:sz w:val="16"/>
              </w:rPr>
            </w:pPr>
          </w:p>
        </w:tc>
      </w:tr>
    </w:tbl>
    <w:p w14:paraId="49367678" w14:textId="77777777" w:rsidR="00886752" w:rsidRDefault="00886752" w:rsidP="00886752">
      <w:pPr>
        <w:pStyle w:val="TableFin"/>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496BBFA5" w14:textId="5A2963E8" w:rsidR="001864D2" w:rsidRPr="00FD2928" w:rsidRDefault="001864D2" w:rsidP="00424D23">
      <w:pPr>
        <w:pStyle w:val="Tabletitle0"/>
        <w:rPr>
          <w:rFonts w:ascii="Times New Roman" w:hAnsi="Times New Roman"/>
          <w:b w:val="0"/>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r w:rsidR="00240D7C" w:rsidRPr="00C32E2A">
        <w:rPr>
          <w:rFonts w:ascii="Times New Roman"/>
          <w:b w:val="0"/>
        </w:rPr>
        <w:t xml:space="preserve"> </w:t>
      </w:r>
      <w:r w:rsidR="00240D7C">
        <w:rPr>
          <w:rFonts w:ascii="Times New Roman" w:hAnsi="Times New Roman"/>
          <w:b w:val="0"/>
          <w:color w:val="000000"/>
        </w:rPr>
        <w:t xml:space="preserve">    </w:t>
      </w:r>
      <w:r w:rsidR="00240D7C" w:rsidRPr="0029605D">
        <w:rPr>
          <w:rFonts w:ascii="Times New Roman" w:hAnsi="Times New Roman"/>
          <w:b w:val="0"/>
          <w:color w:val="000000"/>
          <w:sz w:val="16"/>
          <w:szCs w:val="16"/>
        </w:rPr>
        <w:t>(MOD RRB20/8</w:t>
      </w:r>
      <w:r w:rsidR="0029605D" w:rsidRPr="0029605D">
        <w:rPr>
          <w:rFonts w:ascii="Times New Roman" w:hAnsi="Times New Roman"/>
          <w:b w:val="0"/>
          <w:color w:val="000000"/>
          <w:sz w:val="16"/>
          <w:szCs w:val="16"/>
        </w:rPr>
        <w:t>5</w:t>
      </w:r>
      <w:r w:rsidR="00240D7C" w:rsidRPr="0029605D">
        <w:rPr>
          <w:rFonts w:ascii="Times New Roman" w:hAnsi="Times New Roman"/>
          <w:b w:val="0"/>
          <w:color w:val="000000"/>
          <w:sz w:val="16"/>
          <w:szCs w:val="16"/>
        </w:rPr>
        <w:t>)</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BE02D8">
            <w:pPr>
              <w:spacing w:before="40" w:after="40" w:line="160" w:lineRule="exact"/>
              <w:ind w:left="130" w:hanging="170"/>
              <w:jc w:val="lef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1453BA4A" w:rsidR="005E1C0C" w:rsidRPr="005E1C0C" w:rsidRDefault="005267BF" w:rsidP="005267BF">
            <w:pPr>
              <w:spacing w:before="40" w:after="40" w:line="160" w:lineRule="exact"/>
              <w:jc w:val="center"/>
              <w:rPr>
                <w:color w:val="000000"/>
                <w:sz w:val="16"/>
              </w:rPr>
            </w:pPr>
            <w:r>
              <w:rPr>
                <w:color w:val="000000"/>
                <w:sz w:val="16"/>
              </w:rPr>
              <w:t>7</w:t>
            </w: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42DADD58"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13239AA4" w:rsidR="003F7EAB" w:rsidRPr="00FD2928" w:rsidRDefault="00F10D81" w:rsidP="00310CA1">
            <w:pPr>
              <w:spacing w:before="40" w:after="40" w:line="160" w:lineRule="exact"/>
              <w:jc w:val="center"/>
              <w:rPr>
                <w:color w:val="000000"/>
                <w:sz w:val="16"/>
              </w:rPr>
            </w:pPr>
            <w:r>
              <w:rPr>
                <w:color w:val="000000"/>
                <w:sz w:val="16"/>
              </w:rPr>
              <w:t>7</w:t>
            </w: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5267BF"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1142C0AA"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39BDE431" w:rsidR="003F7EAB" w:rsidRPr="00FD2928" w:rsidRDefault="00F10D81" w:rsidP="00310CA1">
            <w:pPr>
              <w:spacing w:before="40" w:after="40" w:line="160" w:lineRule="exact"/>
              <w:jc w:val="center"/>
              <w:rPr>
                <w:color w:val="000000"/>
                <w:sz w:val="16"/>
              </w:rPr>
            </w:pPr>
            <w:r>
              <w:rPr>
                <w:color w:val="000000"/>
                <w:sz w:val="16"/>
              </w:rPr>
              <w:t>7</w:t>
            </w: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3D6A4FAF"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RADIODETERMINATION</w:t>
            </w:r>
            <w:r w:rsidRPr="005267BF">
              <w:rPr>
                <w:color w:val="000000"/>
                <w:lang w:val="en-GB"/>
              </w:rPr>
              <w:t xml:space="preserve">-SATELLITE (Region 2 </w:t>
            </w:r>
            <w:r w:rsidRPr="005267BF">
              <w:rPr>
                <w:color w:val="000000"/>
                <w:lang w:val="en-GB"/>
              </w:rPr>
              <w:br/>
              <w:t xml:space="preserve">(except country in No. </w:t>
            </w:r>
            <w:r w:rsidRPr="005267BF">
              <w:rPr>
                <w:b/>
                <w:color w:val="000000"/>
                <w:lang w:val="en-GB"/>
              </w:rPr>
              <w:t>5.370</w:t>
            </w:r>
            <w:r w:rsidRPr="005267BF">
              <w:rPr>
                <w:b/>
                <w:bCs/>
                <w:color w:val="000000"/>
                <w:lang w:val="en-GB"/>
              </w:rPr>
              <w:t>)</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6600D9">
              <w:rPr>
                <w:color w:val="000000"/>
                <w:lang w:val="en-GB"/>
              </w:rPr>
              <w:t>MOBILE</w:t>
            </w:r>
            <w:r w:rsidRPr="005267BF">
              <w:rPr>
                <w:color w:val="000000"/>
                <w:lang w:val="en-GB"/>
              </w:rPr>
              <w:t xml:space="preserve">-SATELLITE </w:t>
            </w:r>
          </w:p>
          <w:p w14:paraId="192D4A87" w14:textId="77777777" w:rsidR="00160849" w:rsidRPr="005267BF"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5267BF">
              <w:rPr>
                <w:color w:val="000000"/>
                <w:lang w:val="en-GB"/>
              </w:rPr>
              <w:t xml:space="preserve">RADIODETERMINATION-SATELLITE (Region 2 </w:t>
            </w:r>
            <w:r w:rsidRPr="005267BF">
              <w:rPr>
                <w:color w:val="000000"/>
                <w:lang w:val="en-GB"/>
              </w:rPr>
              <w:br/>
              <w:t xml:space="preserve">(except country in No. </w:t>
            </w:r>
            <w:r w:rsidRPr="005267BF">
              <w:rPr>
                <w:b/>
                <w:color w:val="000000"/>
                <w:lang w:val="en-GB"/>
              </w:rPr>
              <w:t>5.370</w:t>
            </w:r>
            <w:r w:rsidRPr="005267BF">
              <w:rPr>
                <w:color w:val="000000"/>
                <w:lang w:val="en-GB"/>
              </w:rPr>
              <w:t>), countries in No. </w:t>
            </w:r>
            <w:r w:rsidRPr="005267BF">
              <w:rPr>
                <w:b/>
                <w:color w:val="000000"/>
                <w:lang w:val="en-GB"/>
              </w:rPr>
              <w:t>5.369</w:t>
            </w:r>
            <w:r w:rsidRPr="005267BF">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MARITIME MOBILE SATELLITE</w:t>
            </w:r>
          </w:p>
          <w:p w14:paraId="0985F8B7" w14:textId="77777777" w:rsidR="00160849" w:rsidRPr="005267BF" w:rsidRDefault="00160849" w:rsidP="00310CA1">
            <w:pPr>
              <w:spacing w:before="40" w:after="40" w:line="160" w:lineRule="exact"/>
              <w:jc w:val="left"/>
              <w:rPr>
                <w:color w:val="000000"/>
                <w:sz w:val="16"/>
                <w:lang w:val="fr-CH"/>
              </w:rPr>
            </w:pPr>
            <w:r w:rsidRPr="005267BF">
              <w:rPr>
                <w:color w:val="000000"/>
                <w:sz w:val="16"/>
                <w:lang w:val="fr-CH"/>
              </w:rPr>
              <w:t>AERONAUTICAL MOBILE-SATELLITE (R) (</w:t>
            </w:r>
            <w:r w:rsidRPr="005267BF">
              <w:rPr>
                <w:b/>
                <w:bCs/>
                <w:color w:val="000000"/>
                <w:sz w:val="16"/>
                <w:lang w:val="fr-CH"/>
              </w:rPr>
              <w:t>5.367</w:t>
            </w:r>
            <w:r w:rsidRPr="005267BF">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070904C9" w14:textId="12081A4B" w:rsidR="00424D23" w:rsidRPr="00FD2928" w:rsidRDefault="00424D23" w:rsidP="008A0220">
      <w:pPr>
        <w:pStyle w:val="Tabletitle0"/>
        <w:rPr>
          <w:rFonts w:ascii="Times New Roman" w:hAnsi="Times New Roman"/>
          <w:b w:val="0"/>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FC5592">
        <w:rPr>
          <w:rFonts w:ascii="Times New Roman" w:hAnsi="Times New Roman"/>
          <w:b w:val="0"/>
          <w:color w:val="000000"/>
        </w:rPr>
        <w:t xml:space="preserve">     </w:t>
      </w:r>
      <w:r w:rsidR="00FC5592" w:rsidRPr="00A05438">
        <w:rPr>
          <w:rFonts w:ascii="Times New Roman" w:hAnsi="Times New Roman"/>
          <w:b w:val="0"/>
          <w:color w:val="000000"/>
          <w:sz w:val="16"/>
          <w:szCs w:val="16"/>
        </w:rPr>
        <w:t>(MOD RRB20/8</w:t>
      </w:r>
      <w:r w:rsidR="004D25CC">
        <w:rPr>
          <w:rFonts w:ascii="Times New Roman" w:hAnsi="Times New Roman"/>
          <w:b w:val="0"/>
          <w:color w:val="000000"/>
          <w:sz w:val="16"/>
          <w:szCs w:val="16"/>
        </w:rPr>
        <w:t>5</w:t>
      </w:r>
      <w:r w:rsidR="00FC5592" w:rsidRPr="00A05438">
        <w:rPr>
          <w:rFonts w:ascii="Times New Roman" w:hAnsi="Times New Roman"/>
          <w:b w:val="0"/>
          <w:color w:val="000000"/>
          <w:sz w:val="16"/>
          <w:szCs w:val="16"/>
        </w:rPr>
        <w:t>)</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4D25CC">
            <w:pPr>
              <w:spacing w:before="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4D25CC">
            <w:pPr>
              <w:spacing w:before="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4D25CC">
            <w:pPr>
              <w:spacing w:before="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4D25CC">
            <w:pPr>
              <w:spacing w:before="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4D25CC">
            <w:pPr>
              <w:spacing w:before="0" w:line="200" w:lineRule="exact"/>
              <w:jc w:val="center"/>
              <w:rPr>
                <w:rFonts w:ascii="Symbol" w:hAnsi="Symbol"/>
                <w:color w:val="000000"/>
                <w:sz w:val="18"/>
                <w:szCs w:val="18"/>
              </w:rPr>
            </w:pPr>
          </w:p>
          <w:p w14:paraId="1A28AFE9" w14:textId="3D23D1CF"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4D25CC">
            <w:pPr>
              <w:spacing w:before="0" w:line="200" w:lineRule="exact"/>
              <w:jc w:val="center"/>
              <w:rPr>
                <w:rFonts w:ascii="Symbol" w:hAnsi="Symbol"/>
                <w:color w:val="000000"/>
                <w:sz w:val="18"/>
                <w:szCs w:val="18"/>
              </w:rPr>
            </w:pPr>
          </w:p>
          <w:p w14:paraId="54DA8130" w14:textId="212E80EA" w:rsidR="00BB7E01" w:rsidRPr="00BB7E01" w:rsidRDefault="00BB7E01" w:rsidP="004D25CC">
            <w:pPr>
              <w:spacing w:before="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4D25CC">
            <w:pPr>
              <w:spacing w:before="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4D25CC">
            <w:pPr>
              <w:spacing w:before="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4D25CC">
            <w:pPr>
              <w:spacing w:before="40" w:line="160" w:lineRule="exact"/>
              <w:jc w:val="center"/>
              <w:rPr>
                <w:rFonts w:asciiTheme="majorBidi" w:hAnsiTheme="majorBidi" w:cstheme="majorBidi"/>
                <w:color w:val="000000"/>
                <w:sz w:val="16"/>
              </w:rPr>
            </w:pPr>
          </w:p>
        </w:tc>
      </w:tr>
      <w:tr w:rsidR="00E11054" w:rsidRPr="00B8336F" w14:paraId="05F1CE8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29C4472" w14:textId="2806D6F7"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1 610-1 613.8</w:t>
            </w:r>
          </w:p>
        </w:tc>
        <w:tc>
          <w:tcPr>
            <w:tcW w:w="982" w:type="dxa"/>
            <w:tcBorders>
              <w:top w:val="single" w:sz="6" w:space="0" w:color="auto"/>
              <w:left w:val="single" w:sz="6" w:space="0" w:color="auto"/>
              <w:bottom w:val="single" w:sz="6" w:space="0" w:color="auto"/>
              <w:right w:val="single" w:sz="6" w:space="0" w:color="auto"/>
            </w:tcBorders>
          </w:tcPr>
          <w:p w14:paraId="6FFAACEB" w14:textId="29719B32"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EC89599" w14:textId="065BA25D"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02013E0" w14:textId="04706B0F"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9A77DFA" w14:textId="67C7C470" w:rsidR="00E11054" w:rsidRPr="00BB7E01" w:rsidRDefault="00E11054" w:rsidP="004D25CC">
            <w:pPr>
              <w:spacing w:before="40" w:line="160" w:lineRule="exact"/>
              <w:ind w:left="170" w:hanging="170"/>
              <w:rPr>
                <w:rFonts w:asciiTheme="majorBidi" w:hAnsiTheme="majorBidi" w:cstheme="majorBidi"/>
                <w:color w:val="000000"/>
                <w:sz w:val="16"/>
              </w:rPr>
            </w:pP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9988E33" w14:textId="77777777" w:rsidR="00E11054" w:rsidRDefault="00E11054" w:rsidP="004D25CC">
            <w:pPr>
              <w:spacing w:before="0" w:line="200" w:lineRule="exact"/>
              <w:jc w:val="center"/>
              <w:rPr>
                <w:rFonts w:ascii="Symbol" w:hAnsi="Symbol"/>
                <w:color w:val="000000"/>
                <w:sz w:val="18"/>
                <w:szCs w:val="18"/>
              </w:rPr>
            </w:pPr>
          </w:p>
        </w:tc>
        <w:tc>
          <w:tcPr>
            <w:tcW w:w="2080" w:type="dxa"/>
            <w:tcBorders>
              <w:top w:val="single" w:sz="6" w:space="0" w:color="auto"/>
              <w:left w:val="single" w:sz="6" w:space="0" w:color="auto"/>
              <w:bottom w:val="single" w:sz="6" w:space="0" w:color="auto"/>
              <w:right w:val="single" w:sz="6" w:space="0" w:color="auto"/>
            </w:tcBorders>
          </w:tcPr>
          <w:p w14:paraId="7C942512" w14:textId="75C7DA0C"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A5F2EFB" w14:textId="0F04E4A4"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09A2E60"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E11054" w:rsidRPr="00B8336F" w14:paraId="0DF40D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0EBE5D" w14:textId="739CE392" w:rsidR="00E11054" w:rsidRPr="00BB7E01" w:rsidRDefault="00E11054" w:rsidP="004D25CC">
            <w:pPr>
              <w:spacing w:before="40" w:line="160" w:lineRule="exact"/>
              <w:rPr>
                <w:rFonts w:asciiTheme="majorBidi" w:hAnsiTheme="majorBidi" w:cstheme="majorBidi"/>
                <w:color w:val="000000"/>
                <w:sz w:val="16"/>
                <w:lang w:val="en-US"/>
              </w:rPr>
            </w:pPr>
            <w:r w:rsidRPr="005E0554">
              <w:rPr>
                <w:color w:val="000000"/>
                <w:sz w:val="16"/>
              </w:rPr>
              <w:t>1 613.8-1 621.35</w:t>
            </w:r>
          </w:p>
        </w:tc>
        <w:tc>
          <w:tcPr>
            <w:tcW w:w="982" w:type="dxa"/>
            <w:tcBorders>
              <w:top w:val="single" w:sz="6" w:space="0" w:color="auto"/>
              <w:left w:val="single" w:sz="6" w:space="0" w:color="auto"/>
              <w:bottom w:val="single" w:sz="6" w:space="0" w:color="auto"/>
              <w:right w:val="single" w:sz="6" w:space="0" w:color="auto"/>
            </w:tcBorders>
          </w:tcPr>
          <w:p w14:paraId="40A9CC2E" w14:textId="64D33C71"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4D0AC4BF" w14:textId="16C2A42E" w:rsidR="00E11054" w:rsidRPr="00BB7E01" w:rsidRDefault="00E11054" w:rsidP="001D249D">
            <w:pPr>
              <w:spacing w:before="40" w:line="160" w:lineRule="exact"/>
              <w:ind w:left="130" w:hanging="170"/>
              <w:jc w:val="left"/>
              <w:rPr>
                <w:rFonts w:asciiTheme="majorBidi" w:hAnsiTheme="majorBidi" w:cstheme="majorBidi"/>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2AAA88" w14:textId="4421261E" w:rsidR="00E11054" w:rsidRPr="00B8336F" w:rsidRDefault="00E1105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DCE066" w14:textId="46C02996" w:rsidR="00E11054" w:rsidRPr="00BB7E01" w:rsidRDefault="00E11054" w:rsidP="004D25CC">
            <w:pPr>
              <w:spacing w:before="40" w:line="160" w:lineRule="exact"/>
              <w:ind w:left="170" w:hanging="170"/>
              <w:rPr>
                <w:rFonts w:asciiTheme="majorBidi" w:hAnsiTheme="majorBidi" w:cstheme="majorBidi"/>
                <w:color w:val="000000"/>
                <w:sz w:val="16"/>
              </w:rPr>
            </w:pPr>
            <w:proofErr w:type="gramStart"/>
            <w:r w:rsidRPr="00E11054">
              <w:rPr>
                <w:rFonts w:asciiTheme="majorBidi" w:hAnsiTheme="majorBidi" w:cstheme="majorBidi"/>
                <w:color w:val="000000"/>
                <w:sz w:val="16"/>
              </w:rPr>
              <w:t>Mobile-satellite</w:t>
            </w:r>
            <w:proofErr w:type="gramEnd"/>
          </w:p>
        </w:tc>
        <w:tc>
          <w:tcPr>
            <w:tcW w:w="462" w:type="dxa"/>
            <w:tcBorders>
              <w:top w:val="single" w:sz="6" w:space="0" w:color="auto"/>
              <w:left w:val="single" w:sz="6" w:space="0" w:color="auto"/>
              <w:bottom w:val="single" w:sz="6" w:space="0" w:color="auto"/>
              <w:right w:val="single" w:sz="6" w:space="0" w:color="auto"/>
            </w:tcBorders>
          </w:tcPr>
          <w:p w14:paraId="50997D59" w14:textId="27C9EF2F" w:rsidR="00E11054" w:rsidRDefault="001D249D" w:rsidP="004D25CC">
            <w:pPr>
              <w:spacing w:before="0" w:line="200" w:lineRule="exact"/>
              <w:jc w:val="center"/>
              <w:rPr>
                <w:rFonts w:ascii="Symbol" w:hAnsi="Symbol"/>
                <w:color w:val="000000"/>
                <w:sz w:val="18"/>
                <w:szCs w:val="18"/>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2B6AA66F" w14:textId="35C3381D" w:rsidR="00E11054" w:rsidRPr="00BB7E01" w:rsidRDefault="00E11054" w:rsidP="004D25CC">
            <w:pPr>
              <w:spacing w:before="40" w:line="160" w:lineRule="exact"/>
              <w:rPr>
                <w:rFonts w:asciiTheme="majorBidi" w:hAnsiTheme="majorBidi" w:cstheme="majorBidi"/>
                <w:b/>
                <w:color w:val="000000"/>
                <w:sz w:val="16"/>
              </w:rPr>
            </w:pPr>
            <w:r w:rsidRPr="005E0554">
              <w:rPr>
                <w:rStyle w:val="Artref"/>
                <w:b/>
                <w:color w:val="000000"/>
                <w:sz w:val="16"/>
              </w:rPr>
              <w:t>9.12</w:t>
            </w:r>
            <w:r w:rsidRPr="005E0554">
              <w:rPr>
                <w:b/>
                <w:bCs/>
                <w:color w:val="000000"/>
                <w:sz w:val="16"/>
              </w:rPr>
              <w:t xml:space="preserve">, </w:t>
            </w:r>
            <w:r w:rsidRPr="005E0554">
              <w:rPr>
                <w:rStyle w:val="Artref"/>
                <w:b/>
                <w:color w:val="000000"/>
                <w:sz w:val="16"/>
              </w:rPr>
              <w:t>9.12A</w:t>
            </w:r>
            <w:r w:rsidRPr="005E0554">
              <w:rPr>
                <w:b/>
                <w:bCs/>
                <w:color w:val="000000"/>
                <w:sz w:val="16"/>
              </w:rPr>
              <w:t xml:space="preserve">, </w:t>
            </w:r>
            <w:r w:rsidRPr="005E0554">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57FC7C4" w14:textId="1D4C8D00" w:rsidR="00E11054" w:rsidRPr="00BB7E01" w:rsidRDefault="00E11054" w:rsidP="004D25CC">
            <w:pPr>
              <w:spacing w:before="40" w:line="160" w:lineRule="exact"/>
              <w:ind w:left="170" w:hanging="170"/>
              <w:rPr>
                <w:rFonts w:asciiTheme="majorBidi" w:hAnsiTheme="majorBidi" w:cstheme="majorBidi"/>
                <w:color w:val="000000"/>
                <w:sz w:val="18"/>
              </w:rPr>
            </w:pPr>
            <w:r w:rsidRPr="005E0554">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1F8312" w14:textId="77777777" w:rsidR="00E11054" w:rsidRPr="00BB7E01" w:rsidRDefault="00E11054" w:rsidP="004D25CC">
            <w:pPr>
              <w:spacing w:before="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46BD39A" w:rsidR="003F7EAB" w:rsidRPr="00FD2928" w:rsidRDefault="00DB3AF4" w:rsidP="004D25CC">
            <w:pPr>
              <w:spacing w:before="40" w:line="160" w:lineRule="exact"/>
              <w:rPr>
                <w:color w:val="000000"/>
                <w:sz w:val="16"/>
              </w:rPr>
            </w:pPr>
            <w:r w:rsidRPr="00BB7E01">
              <w:rPr>
                <w:color w:val="000000"/>
                <w:sz w:val="16"/>
                <w:lang w:val="en-US"/>
              </w:rPr>
              <w:t>1 621.35</w:t>
            </w:r>
            <w:r w:rsidR="003F7EAB" w:rsidRPr="00FD2928">
              <w:rPr>
                <w:color w:val="000000"/>
                <w:sz w:val="16"/>
              </w:rPr>
              <w:t>-1 626.5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25D458BE" w:rsidR="003F7EAB" w:rsidRPr="00FD2928" w:rsidRDefault="00DB3AF4" w:rsidP="004D25CC">
            <w:pPr>
              <w:spacing w:before="40" w:line="160" w:lineRule="exact"/>
              <w:ind w:left="170" w:hanging="170"/>
              <w:jc w:val="left"/>
              <w:rPr>
                <w:color w:val="000000"/>
                <w:sz w:val="16"/>
              </w:rPr>
            </w:pPr>
            <w:r w:rsidRPr="00DB3AF4">
              <w:rPr>
                <w:color w:val="000000"/>
                <w:sz w:val="16"/>
                <w:lang w:val="fr-FR"/>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326F2B88" w14:textId="6E64CDE6" w:rsidR="003F7EAB"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4D25CC">
            <w:pPr>
              <w:spacing w:before="40" w:line="160" w:lineRule="exact"/>
              <w:jc w:val="center"/>
              <w:rPr>
                <w:color w:val="000000"/>
                <w:sz w:val="16"/>
              </w:rPr>
            </w:pPr>
          </w:p>
        </w:tc>
      </w:tr>
      <w:tr w:rsidR="00DB3AF4"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DB3AF4" w:rsidRPr="00FD2928" w:rsidRDefault="00DB3AF4" w:rsidP="004D25CC">
            <w:pPr>
              <w:spacing w:before="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DB3AF4" w:rsidRPr="00FD2928" w:rsidRDefault="00DB3AF4" w:rsidP="004D25CC">
            <w:pPr>
              <w:spacing w:before="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DB3AF4" w:rsidRPr="00FD2928"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proofErr w:type="gramStart"/>
            <w:r w:rsidRPr="00FD2928">
              <w:rPr>
                <w:color w:val="000000"/>
                <w:lang w:val="en-GB"/>
              </w:rPr>
              <w:t>Mobile-satellite</w:t>
            </w:r>
            <w:proofErr w:type="gramEnd"/>
            <w:r w:rsidRPr="00FD2928">
              <w:rPr>
                <w:color w:val="000000"/>
                <w:lang w:val="en-GB"/>
              </w:rPr>
              <w:t xml:space="preserv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DB3AF4" w:rsidRPr="00FD2928" w:rsidRDefault="00DB3AF4"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5A055946"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62C9D96A"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DB3AF4" w:rsidRPr="00FD2928" w:rsidRDefault="00DB3AF4"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DB3AF4" w:rsidRPr="00FD2928" w:rsidRDefault="00DB3AF4" w:rsidP="004D25CC">
            <w:pPr>
              <w:spacing w:before="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DB3AF4" w:rsidRPr="00FD2928" w:rsidRDefault="00DB3AF4" w:rsidP="004D25CC">
            <w:pPr>
              <w:spacing w:before="40" w:line="160" w:lineRule="exact"/>
              <w:jc w:val="center"/>
              <w:rPr>
                <w:color w:val="000000"/>
                <w:sz w:val="16"/>
              </w:rPr>
            </w:pPr>
          </w:p>
        </w:tc>
      </w:tr>
      <w:tr w:rsidR="00DB3AF4"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DB3AF4" w:rsidRPr="00BB7E01" w:rsidRDefault="00DB3AF4" w:rsidP="004D25CC">
            <w:pPr>
              <w:spacing w:before="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DB3AF4" w:rsidRPr="00FD2928" w:rsidRDefault="00DB3AF4" w:rsidP="004D25CC">
            <w:pPr>
              <w:spacing w:before="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DB3AF4" w:rsidRPr="005267BF" w:rsidRDefault="00DB3AF4"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fr-CH"/>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DB3AF4" w:rsidRPr="00FD2928" w:rsidRDefault="00DB3AF4" w:rsidP="004D25CC">
            <w:pPr>
              <w:spacing w:before="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1FC85825" w:rsidR="00DB3AF4" w:rsidRPr="00FD2928" w:rsidRDefault="00DB3AF4" w:rsidP="004D25CC">
            <w:pPr>
              <w:spacing w:before="40" w:line="160" w:lineRule="exact"/>
              <w:ind w:left="170" w:hanging="170"/>
              <w:jc w:val="left"/>
              <w:rPr>
                <w:color w:val="000000"/>
                <w:sz w:val="16"/>
              </w:rPr>
            </w:pPr>
            <w:r w:rsidRPr="005E0554">
              <w:rPr>
                <w:color w:val="000000"/>
                <w:sz w:val="16"/>
              </w:rPr>
              <w:t>Radiodetermination-satellite (Region 1 (</w:t>
            </w:r>
            <w:r w:rsidRPr="005E0554">
              <w:rPr>
                <w:rStyle w:val="Artref"/>
                <w:b/>
                <w:color w:val="000000"/>
                <w:sz w:val="16"/>
              </w:rPr>
              <w:t>5.371</w:t>
            </w:r>
            <w:r w:rsidRPr="005E0554">
              <w:rPr>
                <w:color w:val="000000"/>
                <w:sz w:val="16"/>
              </w:rPr>
              <w:t>), Region 3, country in No. </w:t>
            </w:r>
            <w:r w:rsidRPr="005E0554">
              <w:rPr>
                <w:rStyle w:val="Artref"/>
                <w:b/>
                <w:color w:val="000000"/>
                <w:sz w:val="16"/>
              </w:rPr>
              <w:t>5.370</w:t>
            </w:r>
            <w:r w:rsidRPr="005E0554">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5009466C" w:rsidR="00DB3AF4" w:rsidRPr="00FD2928" w:rsidRDefault="001D249D"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r w:rsidRPr="00FD2928">
              <w:rPr>
                <w:rFonts w:ascii="Symbol" w:hAnsi="Symbol"/>
                <w:color w:val="000000"/>
              </w:rPr>
              <w:t></w:t>
            </w: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DB3AF4" w:rsidRPr="00FD2928" w:rsidRDefault="00DB3AF4" w:rsidP="004D25CC">
            <w:pPr>
              <w:spacing w:before="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DB3AF4" w:rsidRPr="00FD2928" w:rsidRDefault="00DB3AF4" w:rsidP="004D25CC">
            <w:pPr>
              <w:spacing w:before="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DB3AF4" w:rsidRPr="00FD2928" w:rsidRDefault="00DB3AF4" w:rsidP="004D25CC">
            <w:pPr>
              <w:spacing w:before="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4D25CC">
            <w:pPr>
              <w:spacing w:before="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4D25CC">
            <w:pPr>
              <w:pStyle w:val="FirstFooter"/>
              <w:tabs>
                <w:tab w:val="left" w:pos="1134"/>
                <w:tab w:val="left" w:pos="1871"/>
                <w:tab w:val="left" w:pos="2268"/>
              </w:tabs>
              <w:overflowPunct w:val="0"/>
              <w:autoSpaceDE w:val="0"/>
              <w:autoSpaceDN w:val="0"/>
              <w:adjustRightInd w:val="0"/>
              <w:spacing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4D25CC">
            <w:pPr>
              <w:spacing w:before="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4D25CC">
            <w:pPr>
              <w:spacing w:before="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4D25CC">
            <w:pPr>
              <w:spacing w:before="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4D25CC">
            <w:pPr>
              <w:spacing w:before="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4D25CC">
            <w:pPr>
              <w:spacing w:before="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4D25CC">
            <w:pPr>
              <w:pStyle w:val="TableofFigures"/>
              <w:tabs>
                <w:tab w:val="clear" w:pos="10773"/>
                <w:tab w:val="left" w:pos="1134"/>
                <w:tab w:val="left" w:pos="1871"/>
                <w:tab w:val="left" w:pos="2268"/>
              </w:tabs>
              <w:spacing w:before="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4D25CC">
            <w:pPr>
              <w:spacing w:before="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4D25CC">
            <w:pPr>
              <w:spacing w:before="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4D25CC">
            <w:pPr>
              <w:spacing w:before="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4D25CC">
            <w:pPr>
              <w:spacing w:before="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4D25CC">
            <w:pPr>
              <w:spacing w:before="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4D25CC">
            <w:pPr>
              <w:spacing w:before="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4D25CC">
            <w:pPr>
              <w:spacing w:before="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4D25CC">
            <w:pPr>
              <w:spacing w:before="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4D25CC">
            <w:pPr>
              <w:spacing w:before="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4D25CC">
            <w:pPr>
              <w:spacing w:before="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4D25CC">
            <w:pPr>
              <w:spacing w:before="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4D25CC">
            <w:pPr>
              <w:spacing w:before="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4D25CC">
            <w:pPr>
              <w:spacing w:before="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4D25CC">
            <w:pPr>
              <w:spacing w:before="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4D25CC">
            <w:pPr>
              <w:spacing w:before="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4D25CC">
            <w:pPr>
              <w:spacing w:before="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4D25CC">
            <w:pPr>
              <w:spacing w:before="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4D25CC">
            <w:pPr>
              <w:spacing w:before="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4D25CC">
            <w:pPr>
              <w:spacing w:before="2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4D25CC">
            <w:pPr>
              <w:spacing w:before="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4D25CC">
            <w:pPr>
              <w:spacing w:before="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4D25CC">
            <w:pPr>
              <w:spacing w:before="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4D25CC">
            <w:pPr>
              <w:spacing w:before="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4D25CC">
            <w:pPr>
              <w:spacing w:before="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4D25CC">
            <w:pPr>
              <w:spacing w:before="40" w:line="160" w:lineRule="exact"/>
              <w:jc w:val="center"/>
              <w:rPr>
                <w:color w:val="000000"/>
                <w:sz w:val="16"/>
              </w:rPr>
            </w:pPr>
          </w:p>
        </w:tc>
      </w:tr>
      <w:tr w:rsidR="00160849" w:rsidRPr="00160849" w14:paraId="164B4EA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5065E37" w14:textId="77777777" w:rsidR="00160849" w:rsidRPr="00160849" w:rsidRDefault="00160849" w:rsidP="004D25CC">
            <w:pPr>
              <w:spacing w:before="40" w:line="160" w:lineRule="exact"/>
              <w:rPr>
                <w:color w:val="000000"/>
                <w:sz w:val="16"/>
              </w:rPr>
            </w:pPr>
            <w:r w:rsidRPr="00160849">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10595101" w14:textId="77777777" w:rsidR="00160849" w:rsidRPr="00160849" w:rsidRDefault="00160849" w:rsidP="004D25CC">
            <w:pPr>
              <w:spacing w:before="40" w:line="160" w:lineRule="exact"/>
              <w:rPr>
                <w:b/>
                <w:color w:val="000000"/>
                <w:sz w:val="16"/>
              </w:rPr>
            </w:pPr>
            <w:r w:rsidRPr="00160849">
              <w:rPr>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4D8551EE" w14:textId="77777777" w:rsidR="00160849" w:rsidRPr="00160849" w:rsidRDefault="00160849" w:rsidP="004D25CC">
            <w:pPr>
              <w:spacing w:before="40" w:line="160" w:lineRule="exact"/>
              <w:rPr>
                <w:color w:val="000000"/>
                <w:sz w:val="16"/>
              </w:rPr>
            </w:pPr>
            <w:r w:rsidRPr="00160849">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14:paraId="0EA4E4A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6E41E80" w14:textId="77777777" w:rsidR="00160849" w:rsidRPr="00160849" w:rsidRDefault="00160849" w:rsidP="004D25CC">
            <w:pPr>
              <w:spacing w:before="40" w:line="160" w:lineRule="exact"/>
              <w:rPr>
                <w:color w:val="000000"/>
                <w:sz w:val="16"/>
              </w:rPr>
            </w:pP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872F3CF" w14:textId="77777777" w:rsidR="00160849" w:rsidRPr="00160849" w:rsidRDefault="00160849" w:rsidP="004D25CC">
            <w:pPr>
              <w:spacing w:before="40" w:line="160" w:lineRule="exact"/>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4D0027D6"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A051C34" w14:textId="77777777" w:rsidR="00160849" w:rsidRPr="00160849" w:rsidRDefault="00160849" w:rsidP="004D25CC">
            <w:pPr>
              <w:spacing w:before="40" w:line="160" w:lineRule="exact"/>
              <w:rPr>
                <w:color w:val="000000"/>
                <w:sz w:val="16"/>
              </w:rPr>
            </w:pPr>
            <w:r w:rsidRPr="00160849">
              <w:rPr>
                <w:color w:val="000000"/>
                <w:sz w:val="16"/>
              </w:rPr>
              <w:t>--- (See No. </w:t>
            </w:r>
            <w:r w:rsidRPr="00160849">
              <w:rPr>
                <w:b/>
                <w:color w:val="000000"/>
                <w:sz w:val="16"/>
              </w:rPr>
              <w:t>5.399</w:t>
            </w: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117BA1A" w14:textId="77777777" w:rsidR="00160849" w:rsidRPr="00160849" w:rsidRDefault="00160849" w:rsidP="004D25CC">
            <w:pPr>
              <w:spacing w:before="40" w:line="160" w:lineRule="exact"/>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4D25CC">
            <w:pPr>
              <w:spacing w:before="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4D25CC">
            <w:pPr>
              <w:spacing w:before="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4D25CC">
            <w:pPr>
              <w:spacing w:before="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4D25CC">
            <w:pPr>
              <w:spacing w:before="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4D25CC">
            <w:pPr>
              <w:spacing w:before="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4D25CC">
            <w:pPr>
              <w:spacing w:before="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4D25CC">
            <w:pPr>
              <w:spacing w:before="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4D25CC">
            <w:pPr>
              <w:tabs>
                <w:tab w:val="clear" w:pos="1134"/>
                <w:tab w:val="clear" w:pos="1871"/>
                <w:tab w:val="clear" w:pos="2268"/>
                <w:tab w:val="left" w:pos="170"/>
              </w:tabs>
              <w:spacing w:before="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4D25CC">
            <w:pPr>
              <w:spacing w:before="40" w:line="160" w:lineRule="exact"/>
              <w:rPr>
                <w:color w:val="000000"/>
                <w:sz w:val="16"/>
              </w:rPr>
            </w:pPr>
            <w:r w:rsidRPr="00160849">
              <w:rPr>
                <w:color w:val="000000"/>
                <w:sz w:val="16"/>
              </w:rPr>
              <w:t>FIXED</w:t>
            </w:r>
          </w:p>
          <w:p w14:paraId="514AB504" w14:textId="77777777" w:rsidR="00160849" w:rsidRPr="00160849" w:rsidRDefault="00160849" w:rsidP="004D25CC">
            <w:pPr>
              <w:spacing w:before="40" w:line="160" w:lineRule="exact"/>
              <w:rPr>
                <w:color w:val="000000"/>
                <w:sz w:val="16"/>
              </w:rPr>
            </w:pPr>
            <w:r w:rsidRPr="00160849">
              <w:rPr>
                <w:color w:val="000000"/>
                <w:sz w:val="16"/>
              </w:rPr>
              <w:t>LAND MOBILE</w:t>
            </w:r>
          </w:p>
          <w:p w14:paraId="3A0F430E" w14:textId="77777777" w:rsidR="00160849" w:rsidRPr="00160849" w:rsidRDefault="00160849" w:rsidP="004D25CC">
            <w:pPr>
              <w:spacing w:before="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4D25CC">
            <w:pPr>
              <w:spacing w:before="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Pr>
        <w:sectPr w:rsidR="008155B1" w:rsidRPr="008B2F34"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59B6B04B" w14:textId="49D06F49" w:rsidR="00424D23" w:rsidRPr="00FD2928" w:rsidRDefault="00424D23" w:rsidP="008A0220">
      <w:pPr>
        <w:pStyle w:val="Tabletitle0"/>
        <w:rPr>
          <w:rFonts w:ascii="Times New Roman" w:hAnsi="Times New Roman"/>
          <w:b w:val="0"/>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0E6A7A">
        <w:rPr>
          <w:rFonts w:ascii="Times New Roman" w:hAnsi="Times New Roman"/>
          <w:b w:val="0"/>
          <w:color w:val="000000"/>
        </w:rPr>
        <w:t xml:space="preserve">     </w:t>
      </w:r>
      <w:r w:rsidR="000E6A7A" w:rsidRPr="000E6A7A">
        <w:rPr>
          <w:rFonts w:ascii="Times New Roman" w:hAnsi="Times New Roman"/>
          <w:b w:val="0"/>
          <w:color w:val="000000"/>
          <w:sz w:val="16"/>
          <w:szCs w:val="16"/>
        </w:rPr>
        <w:t>(MOD RRB18/78)</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3F1EE83B" w14:textId="77777777" w:rsidR="00424D23" w:rsidRPr="00FD2928" w:rsidRDefault="00424D23" w:rsidP="008A0220">
      <w:pPr>
        <w:pStyle w:val="Tabletitle0"/>
        <w:rPr>
          <w:rFonts w:ascii="Times New Roman" w:hAnsi="Times New Roman"/>
          <w:b w:val="0"/>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7777777"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3F7EAB" w:rsidRPr="00FD2928" w14:paraId="7B8EE05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4468177" w14:textId="77777777" w:rsidR="003F7EAB" w:rsidRPr="00FD2928" w:rsidRDefault="003F7EAB"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14:paraId="274CEBE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3F7EAB" w:rsidRPr="00FD2928" w:rsidRDefault="003F7EAB" w:rsidP="00310CA1">
            <w:pPr>
              <w:spacing w:before="40" w:after="40" w:line="160" w:lineRule="exact"/>
              <w:jc w:val="center"/>
              <w:rPr>
                <w:color w:val="000000"/>
                <w:sz w:val="16"/>
              </w:rPr>
            </w:pPr>
          </w:p>
        </w:tc>
      </w:tr>
      <w:tr w:rsidR="003F7EAB"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3F7EAB" w:rsidRPr="00FD2928" w:rsidRDefault="003F7EAB" w:rsidP="00310CA1">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14:paraId="323956ED"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3F7EAB" w:rsidRPr="00FD2928" w:rsidRDefault="003F7EAB" w:rsidP="00310CA1">
            <w:pPr>
              <w:spacing w:before="40" w:after="40" w:line="160" w:lineRule="exact"/>
              <w:jc w:val="center"/>
              <w:rPr>
                <w:color w:val="000000"/>
                <w:sz w:val="16"/>
              </w:rPr>
            </w:pPr>
          </w:p>
        </w:tc>
      </w:tr>
      <w:tr w:rsidR="003F7EAB"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3F7EAB" w:rsidRPr="00FD2928" w:rsidRDefault="003F7EAB" w:rsidP="00310CA1">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3F7EAB" w:rsidRPr="00FD2928" w:rsidRDefault="003F7EAB" w:rsidP="00310CA1">
            <w:pPr>
              <w:spacing w:before="40" w:after="40" w:line="160" w:lineRule="exact"/>
              <w:jc w:val="center"/>
              <w:rPr>
                <w:color w:val="000000"/>
                <w:sz w:val="16"/>
              </w:rPr>
            </w:pPr>
          </w:p>
        </w:tc>
      </w:tr>
      <w:tr w:rsidR="003F7EAB"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3F7EAB" w:rsidRPr="00FD2928" w:rsidRDefault="003F7EAB" w:rsidP="00310CA1">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3F7EAB" w:rsidRPr="00FD2928" w:rsidRDefault="003F7EAB" w:rsidP="00310CA1">
            <w:pPr>
              <w:spacing w:before="40" w:after="40" w:line="160" w:lineRule="exact"/>
              <w:jc w:val="center"/>
              <w:rPr>
                <w:color w:val="000000"/>
                <w:sz w:val="16"/>
              </w:rPr>
            </w:pPr>
          </w:p>
        </w:tc>
      </w:tr>
      <w:tr w:rsidR="003F7EAB"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3F7EAB" w:rsidRPr="00FD2928" w:rsidRDefault="003F7EAB" w:rsidP="00310CA1">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3F7EAB" w:rsidRPr="00FD2928" w:rsidRDefault="003F7EAB" w:rsidP="00310CA1">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sectPr w:rsidR="00036AE2"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160847CA" w14:textId="642C637D" w:rsidR="006B2062" w:rsidRPr="00FD2928" w:rsidRDefault="006B2062" w:rsidP="005267BF">
      <w:pPr>
        <w:pStyle w:val="Tabletitle0"/>
        <w:spacing w:after="0"/>
        <w:rPr>
          <w:rFonts w:ascii="Times New Roman" w:hAnsi="Times New Roman"/>
          <w:b w:val="0"/>
          <w:color w:val="000000"/>
        </w:rPr>
      </w:pPr>
      <w:proofErr w:type="gramStart"/>
      <w:r w:rsidRPr="00FD2928">
        <w:rPr>
          <w:rFonts w:ascii="Times New Roman" w:hAnsi="Times New Roman"/>
          <w:b w:val="0"/>
          <w:color w:val="000000"/>
        </w:rPr>
        <w:lastRenderedPageBreak/>
        <w:t>TABLE  9.11A</w:t>
      </w:r>
      <w:proofErr w:type="gramEnd"/>
      <w:r w:rsidRPr="00FD2928">
        <w:rPr>
          <w:rFonts w:ascii="Times New Roman" w:hAnsi="Times New Roman"/>
          <w:b w:val="0"/>
          <w:color w:val="000000"/>
        </w:rPr>
        <w:t xml:space="preserve">-1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r w:rsidR="005F69B4">
        <w:rPr>
          <w:rFonts w:ascii="Times New Roman" w:hAnsi="Times New Roman"/>
          <w:b w:val="0"/>
          <w:color w:val="000000"/>
        </w:rPr>
        <w:t xml:space="preserve">    </w:t>
      </w:r>
      <w:bookmarkStart w:id="0" w:name="_Hlk56615946"/>
      <w:r w:rsidR="005F69B4" w:rsidRPr="000E6A7A">
        <w:rPr>
          <w:rFonts w:ascii="Times New Roman" w:hAnsi="Times New Roman"/>
          <w:b w:val="0"/>
          <w:color w:val="000000"/>
          <w:sz w:val="16"/>
          <w:szCs w:val="16"/>
        </w:rPr>
        <w:t>(</w:t>
      </w:r>
      <w:r w:rsidR="005F69B4" w:rsidRPr="00A05438">
        <w:rPr>
          <w:rFonts w:ascii="Times New Roman" w:hAnsi="Times New Roman"/>
          <w:b w:val="0"/>
          <w:color w:val="000000"/>
          <w:sz w:val="16"/>
          <w:szCs w:val="16"/>
        </w:rPr>
        <w:t>MOD RRB20/84)</w:t>
      </w:r>
      <w:bookmarkEnd w:id="0"/>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1"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MOBILE-SATELLITE (non-GSO)</w:t>
            </w:r>
          </w:p>
          <w:p w14:paraId="0CB5CA61"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1"/>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Pr>
        <w:sectPr w:rsidR="0080388B" w:rsidRPr="004B1221" w:rsidSect="0034547A">
          <w:headerReference w:type="even" r:id="rId20"/>
          <w:headerReference w:type="default" r:id="rId21"/>
          <w:footerReference w:type="default" r:id="rId22"/>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77777777"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77777777"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w:t>
      </w:r>
      <w:r w:rsidR="00655C14">
        <w:rPr>
          <w:b/>
          <w:bCs/>
        </w:rPr>
        <w:t>15</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40C41188" w:rsidR="002950AC"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6C5DF7C" w14:textId="6E44E73D" w:rsidR="00231747" w:rsidRPr="00EF7AC6" w:rsidRDefault="00231747" w:rsidP="00231747">
      <w:pPr>
        <w:pStyle w:val="TableLegend"/>
        <w:ind w:left="284" w:hanging="284"/>
        <w:rPr>
          <w:sz w:val="22"/>
          <w:szCs w:val="22"/>
          <w:lang w:val="en-US"/>
        </w:rPr>
      </w:pPr>
      <w:r w:rsidRPr="00EF7AC6">
        <w:rPr>
          <w:rFonts w:ascii="Calibri" w:hAnsi="Calibri" w:cs="Calibri"/>
          <w:sz w:val="22"/>
          <w:szCs w:val="22"/>
          <w:vertAlign w:val="superscript"/>
          <w:lang w:val="en-US"/>
        </w:rPr>
        <w:t>7</w:t>
      </w:r>
      <w:r w:rsidRPr="00EF7AC6">
        <w:rPr>
          <w:rFonts w:ascii="Calibri" w:hAnsi="Calibri" w:cs="Calibri"/>
          <w:sz w:val="22"/>
          <w:szCs w:val="22"/>
          <w:lang w:val="en-US"/>
        </w:rPr>
        <w:tab/>
      </w:r>
      <w:r w:rsidRPr="00EF7AC6">
        <w:rPr>
          <w:b/>
          <w:bCs/>
          <w:sz w:val="22"/>
          <w:szCs w:val="22"/>
          <w:lang w:val="en-US"/>
        </w:rPr>
        <w:t>Note</w:t>
      </w:r>
      <w:r w:rsidRPr="00EF7AC6">
        <w:rPr>
          <w:sz w:val="22"/>
          <w:szCs w:val="22"/>
          <w:lang w:val="en-US"/>
        </w:rPr>
        <w:t xml:space="preserve">: WRC-19 took the </w:t>
      </w:r>
      <w:r w:rsidRPr="00231747">
        <w:t>decision</w:t>
      </w:r>
      <w:r w:rsidRPr="00EF7AC6">
        <w:rPr>
          <w:sz w:val="22"/>
          <w:szCs w:val="22"/>
          <w:lang w:val="en-US"/>
        </w:rPr>
        <w:t xml:space="preserve"> related to </w:t>
      </w:r>
      <w:r w:rsidRPr="00231747">
        <w:rPr>
          <w:sz w:val="22"/>
          <w:szCs w:val="22"/>
          <w:lang w:val="en-US"/>
        </w:rPr>
        <w:t xml:space="preserve">the coordination requirement under RR No. </w:t>
      </w:r>
      <w:r w:rsidRPr="00231747">
        <w:rPr>
          <w:b/>
          <w:bCs/>
          <w:sz w:val="22"/>
          <w:szCs w:val="22"/>
          <w:lang w:val="en-US"/>
        </w:rPr>
        <w:t>9.7</w:t>
      </w:r>
      <w:r w:rsidRPr="00231747">
        <w:rPr>
          <w:sz w:val="22"/>
          <w:szCs w:val="22"/>
          <w:lang w:val="en-US"/>
        </w:rPr>
        <w:t xml:space="preserve"> for an inter-satellite link of a geostationary space station communicating with non-geostationary space station, as referred to in RR No. </w:t>
      </w:r>
      <w:r w:rsidRPr="00231747">
        <w:rPr>
          <w:b/>
          <w:bCs/>
          <w:sz w:val="22"/>
          <w:szCs w:val="22"/>
          <w:lang w:val="en-US"/>
        </w:rPr>
        <w:t>5.328B</w:t>
      </w:r>
      <w:r w:rsidRPr="00EF7AC6">
        <w:rPr>
          <w:sz w:val="22"/>
          <w:szCs w:val="22"/>
          <w:lang w:val="en-US"/>
        </w:rPr>
        <w:t xml:space="preserve">, </w:t>
      </w:r>
      <w:r w:rsidRPr="00231747">
        <w:rPr>
          <w:sz w:val="22"/>
          <w:szCs w:val="22"/>
          <w:lang w:val="en-US"/>
        </w:rPr>
        <w:t>during the 8</w:t>
      </w:r>
      <w:r w:rsidRPr="00231747">
        <w:rPr>
          <w:sz w:val="22"/>
          <w:szCs w:val="22"/>
          <w:vertAlign w:val="superscript"/>
          <w:lang w:val="en-US"/>
        </w:rPr>
        <w:t>th</w:t>
      </w:r>
      <w:r w:rsidRPr="00231747">
        <w:rPr>
          <w:sz w:val="22"/>
          <w:szCs w:val="22"/>
          <w:lang w:val="en-US"/>
        </w:rPr>
        <w:t xml:space="preserve"> Plenary</w:t>
      </w:r>
      <w:r w:rsidRPr="00EF7AC6">
        <w:rPr>
          <w:sz w:val="22"/>
          <w:szCs w:val="22"/>
          <w:lang w:val="en-US"/>
        </w:rPr>
        <w:t>, see items 3.11 to 3.15 of Doc.</w:t>
      </w:r>
      <w:r>
        <w:rPr>
          <w:sz w:val="22"/>
          <w:szCs w:val="22"/>
          <w:lang w:val="en-US"/>
        </w:rPr>
        <w:t> </w:t>
      </w:r>
      <w:r w:rsidRPr="00EF7AC6">
        <w:rPr>
          <w:sz w:val="22"/>
          <w:szCs w:val="22"/>
          <w:lang w:val="en-US"/>
        </w:rPr>
        <w:t xml:space="preserve">CMR19/569, approval of Doc. CMR19/451 </w:t>
      </w:r>
      <w:r w:rsidRPr="00231747">
        <w:rPr>
          <w:sz w:val="22"/>
          <w:szCs w:val="22"/>
          <w:lang w:val="en-US"/>
        </w:rPr>
        <w:t>in relation to</w:t>
      </w:r>
      <w:r w:rsidRPr="00EF7AC6">
        <w:rPr>
          <w:sz w:val="22"/>
          <w:szCs w:val="22"/>
          <w:lang w:val="en-US"/>
        </w:rPr>
        <w:t xml:space="preserve"> section 3.1.2.1 of Doc. CMR19/4 (Add.2)</w:t>
      </w:r>
      <w:r w:rsidRPr="00231747">
        <w:rPr>
          <w:sz w:val="22"/>
          <w:szCs w:val="22"/>
          <w:lang w:val="en-US"/>
        </w:rPr>
        <w:t>, as follows</w:t>
      </w:r>
      <w:r w:rsidRPr="00EF7AC6">
        <w:rPr>
          <w:sz w:val="22"/>
          <w:szCs w:val="22"/>
          <w:lang w:val="en-US"/>
        </w:rPr>
        <w:t>:</w:t>
      </w:r>
    </w:p>
    <w:p w14:paraId="3CE176DB" w14:textId="42C2CF5A" w:rsidR="00231747" w:rsidRDefault="00231747" w:rsidP="00231747">
      <w:pPr>
        <w:pStyle w:val="TableLegend"/>
        <w:ind w:left="284" w:hanging="284"/>
        <w:rPr>
          <w:sz w:val="22"/>
          <w:szCs w:val="22"/>
          <w:lang w:val="en-US"/>
        </w:rPr>
      </w:pPr>
      <w:r>
        <w:rPr>
          <w:sz w:val="22"/>
          <w:szCs w:val="22"/>
          <w:lang w:val="en-US"/>
        </w:rPr>
        <w:tab/>
      </w:r>
      <w:r w:rsidRPr="00814ABC">
        <w:rPr>
          <w:i/>
          <w:iCs/>
          <w:spacing w:val="-2"/>
          <w:sz w:val="22"/>
          <w:szCs w:val="22"/>
          <w:lang w:val="en-US"/>
        </w:rPr>
        <w:t>“</w:t>
      </w:r>
      <w:r w:rsidRPr="00814ABC">
        <w:rPr>
          <w:i/>
          <w:iCs/>
          <w:spacing w:val="-2"/>
          <w:sz w:val="22"/>
          <w:szCs w:val="22"/>
          <w:lang w:val="en-CA" w:eastAsia="ja-JP"/>
        </w:rPr>
        <w:t>In considering section 3.1.2.1 on ‘</w:t>
      </w:r>
      <w:r w:rsidRPr="00814ABC">
        <w:rPr>
          <w:i/>
          <w:iCs/>
          <w:spacing w:val="-2"/>
          <w:sz w:val="22"/>
          <w:szCs w:val="22"/>
          <w:lang w:val="en-CA"/>
        </w:rPr>
        <w:t xml:space="preserve">Coordination requirement under RR No. </w:t>
      </w:r>
      <w:r w:rsidRPr="00814ABC">
        <w:rPr>
          <w:b/>
          <w:i/>
          <w:iCs/>
          <w:spacing w:val="-2"/>
          <w:sz w:val="22"/>
          <w:szCs w:val="22"/>
          <w:lang w:val="en-CA"/>
        </w:rPr>
        <w:t>9.7</w:t>
      </w:r>
      <w:r w:rsidRPr="00814ABC">
        <w:rPr>
          <w:i/>
          <w:iCs/>
          <w:spacing w:val="-2"/>
          <w:sz w:val="22"/>
          <w:szCs w:val="22"/>
          <w:lang w:val="en-CA"/>
        </w:rPr>
        <w:t xml:space="preserve"> for an inter-satellite link of a geostationary space station communicating with non-geostationary space station, as referred to in RR No. </w:t>
      </w:r>
      <w:r w:rsidRPr="00814ABC">
        <w:rPr>
          <w:b/>
          <w:i/>
          <w:iCs/>
          <w:spacing w:val="-2"/>
          <w:sz w:val="22"/>
          <w:szCs w:val="22"/>
          <w:lang w:val="en-CA"/>
        </w:rPr>
        <w:t>5.328B</w:t>
      </w:r>
      <w:r w:rsidRPr="00814ABC">
        <w:rPr>
          <w:i/>
          <w:iCs/>
          <w:spacing w:val="-2"/>
          <w:sz w:val="22"/>
          <w:szCs w:val="22"/>
          <w:lang w:val="en-CA"/>
        </w:rPr>
        <w:t xml:space="preserve">’, in order to fulfil the requirements of RR No. </w:t>
      </w:r>
      <w:r w:rsidRPr="00814ABC">
        <w:rPr>
          <w:b/>
          <w:bCs/>
          <w:i/>
          <w:iCs/>
          <w:spacing w:val="-2"/>
          <w:sz w:val="22"/>
          <w:szCs w:val="22"/>
          <w:lang w:val="en-CA"/>
        </w:rPr>
        <w:t>5.328B</w:t>
      </w:r>
      <w:r w:rsidRPr="00814ABC">
        <w:rPr>
          <w:i/>
          <w:iCs/>
          <w:spacing w:val="-2"/>
          <w:sz w:val="22"/>
          <w:szCs w:val="22"/>
          <w:lang w:val="en-CA"/>
        </w:rPr>
        <w:t xml:space="preserve"> and of § 6.4 of the Rule of Procedure relating to RR No. </w:t>
      </w:r>
      <w:r w:rsidRPr="00814ABC">
        <w:rPr>
          <w:b/>
          <w:bCs/>
          <w:i/>
          <w:iCs/>
          <w:spacing w:val="-2"/>
          <w:sz w:val="22"/>
          <w:szCs w:val="22"/>
          <w:lang w:val="en-CA"/>
        </w:rPr>
        <w:t>11.32</w:t>
      </w:r>
      <w:r w:rsidRPr="00814ABC">
        <w:rPr>
          <w:i/>
          <w:iCs/>
          <w:spacing w:val="-2"/>
          <w:sz w:val="22"/>
          <w:szCs w:val="22"/>
          <w:lang w:val="en-CA"/>
        </w:rPr>
        <w:t>, WRC-19 instructs the Bureau to establish coordination requirements for such link of a GSO station based on frequency overlap similar to that of a non-GSO station until such time as some other criteria or method is established.</w:t>
      </w:r>
      <w:r w:rsidRPr="00814ABC">
        <w:rPr>
          <w:i/>
          <w:iCs/>
          <w:spacing w:val="-2"/>
          <w:sz w:val="22"/>
          <w:szCs w:val="22"/>
          <w:lang w:val="en-US"/>
        </w:rPr>
        <w:t>”</w:t>
      </w:r>
      <w:r w:rsidR="00BE02D8">
        <w:rPr>
          <w:sz w:val="22"/>
          <w:szCs w:val="22"/>
          <w:lang w:val="en-US"/>
        </w:rPr>
        <w:t>     </w:t>
      </w:r>
      <w:r w:rsidR="00BE02D8" w:rsidRPr="006C0A17">
        <w:rPr>
          <w:color w:val="000000"/>
          <w:sz w:val="16"/>
          <w:szCs w:val="16"/>
        </w:rPr>
        <w:t>(ADD RRB20/8</w:t>
      </w:r>
      <w:r w:rsidR="0029605D" w:rsidRPr="006C0A17">
        <w:rPr>
          <w:color w:val="000000"/>
          <w:sz w:val="16"/>
          <w:szCs w:val="16"/>
        </w:rPr>
        <w:t>5</w:t>
      </w:r>
      <w:r w:rsidR="00BE02D8" w:rsidRPr="006C0A17">
        <w:rPr>
          <w:color w:val="000000"/>
          <w:sz w:val="16"/>
          <w:szCs w:val="16"/>
        </w:rPr>
        <w:t>)</w:t>
      </w:r>
    </w:p>
    <w:p w14:paraId="403381EE" w14:textId="510548D5" w:rsidR="00E622C9" w:rsidRDefault="00E622C9" w:rsidP="00E622C9">
      <w:pPr>
        <w:rPr>
          <w:lang w:val="en-US"/>
        </w:rPr>
      </w:pPr>
    </w:p>
    <w:p w14:paraId="52C7E86C" w14:textId="76817E5D" w:rsidR="006C0A17" w:rsidRDefault="006C0A17" w:rsidP="00E622C9">
      <w:pPr>
        <w:rPr>
          <w:lang w:val="en-US"/>
        </w:rPr>
      </w:pPr>
    </w:p>
    <w:p w14:paraId="60D9A9FF" w14:textId="77777777" w:rsidR="006C0A17" w:rsidRDefault="006C0A17" w:rsidP="00E622C9">
      <w:pPr>
        <w:rPr>
          <w:lang w:val="en-US"/>
        </w:rPr>
      </w:pPr>
    </w:p>
    <w:p w14:paraId="0556637A" w14:textId="3845EC43" w:rsidR="00E622C9" w:rsidRDefault="00E622C9" w:rsidP="00E622C9">
      <w:pPr>
        <w:rPr>
          <w:lang w:val="en-US"/>
        </w:rPr>
      </w:pPr>
    </w:p>
    <w:p w14:paraId="6D858EF1" w14:textId="77777777" w:rsidR="00E622C9" w:rsidRPr="00E622C9" w:rsidRDefault="00E622C9" w:rsidP="00E622C9">
      <w:pPr>
        <w:rPr>
          <w:lang w:val="en-US"/>
        </w:rPr>
      </w:pPr>
    </w:p>
    <w:p w14:paraId="509597EB" w14:textId="77777777" w:rsidR="00E622C9" w:rsidRDefault="00E622C9" w:rsidP="00583F10">
      <w:pPr>
        <w:sectPr w:rsidR="00E622C9" w:rsidSect="00D45942">
          <w:headerReference w:type="even" r:id="rId23"/>
          <w:headerReference w:type="default" r:id="rId24"/>
          <w:footnotePr>
            <w:pos w:val="beneathText"/>
            <w:numStart w:val="2"/>
          </w:footnotePr>
          <w:pgSz w:w="11907" w:h="16840" w:code="9"/>
          <w:pgMar w:top="1701" w:right="851" w:bottom="1134" w:left="1985" w:header="720" w:footer="482" w:gutter="0"/>
          <w:cols w:space="720"/>
          <w:vAlign w:val="both"/>
        </w:sectPr>
      </w:pPr>
    </w:p>
    <w:p w14:paraId="4E0C3851" w14:textId="13EB988E" w:rsidR="0088607C" w:rsidRPr="00FD2928" w:rsidRDefault="0088607C" w:rsidP="00643847">
      <w:pPr>
        <w:pStyle w:val="Tabletitle0"/>
      </w:pPr>
      <w:proofErr w:type="gramStart"/>
      <w:r w:rsidRPr="00FD2928">
        <w:rPr>
          <w:rFonts w:ascii="Times New Roman" w:hAnsi="Times New Roman"/>
          <w:b w:val="0"/>
        </w:rPr>
        <w:lastRenderedPageBreak/>
        <w:t>TABLE  9.11A</w:t>
      </w:r>
      <w:proofErr w:type="gramEnd"/>
      <w:r w:rsidRPr="00FD2928">
        <w:rPr>
          <w:rFonts w:ascii="Times New Roman" w:hAnsi="Times New Roman"/>
          <w:b w:val="0"/>
        </w:rPr>
        <w:t>-2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proofErr w:type="gramStart"/>
            <w:r w:rsidRPr="00FD2928">
              <w:rPr>
                <w:color w:val="000000"/>
                <w:sz w:val="18"/>
                <w:szCs w:val="18"/>
              </w:rPr>
              <w:t>Mobile-satellite</w:t>
            </w:r>
            <w:proofErr w:type="gramEnd"/>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6F2DDE6" w:rsidR="00A07BFC" w:rsidRDefault="00A07BFC" w:rsidP="00306C8F"/>
    <w:p w14:paraId="5E37C002" w14:textId="20C8A363" w:rsidR="00231747" w:rsidRDefault="00231747" w:rsidP="00306C8F"/>
    <w:p w14:paraId="4C30D3EC" w14:textId="32BE75AF" w:rsidR="00231747" w:rsidRDefault="00231747" w:rsidP="00306C8F"/>
    <w:p w14:paraId="4FB586ED" w14:textId="3A618D2D" w:rsidR="00231747" w:rsidRDefault="00231747" w:rsidP="00306C8F"/>
    <w:p w14:paraId="4B71C7D2" w14:textId="4920A831" w:rsidR="00231747" w:rsidRDefault="00231747" w:rsidP="00306C8F"/>
    <w:p w14:paraId="04E13DC4" w14:textId="4B2CB6F4" w:rsidR="00231747" w:rsidRDefault="00231747" w:rsidP="00306C8F"/>
    <w:p w14:paraId="0D739EE3" w14:textId="7791AAA0" w:rsidR="00231747" w:rsidRDefault="00231747" w:rsidP="00306C8F"/>
    <w:p w14:paraId="345FB5E5" w14:textId="77777777" w:rsidR="00231747" w:rsidRDefault="00231747" w:rsidP="00306C8F"/>
    <w:p w14:paraId="7AB4B61C" w14:textId="5BF86CCE" w:rsidR="00231747" w:rsidRDefault="00231747" w:rsidP="00306C8F"/>
    <w:p w14:paraId="6472F6D6" w14:textId="77777777" w:rsidR="00231747" w:rsidRPr="00FD2928" w:rsidRDefault="00231747" w:rsidP="00306C8F"/>
    <w:p w14:paraId="16625728" w14:textId="77777777" w:rsidR="00DE71D3" w:rsidRDefault="00DE71D3" w:rsidP="00325D07">
      <w:pPr>
        <w:pStyle w:val="Tabletitle0"/>
        <w:spacing w:after="0"/>
        <w:rPr>
          <w:color w:val="000000"/>
        </w:rPr>
        <w:sectPr w:rsidR="00DE71D3" w:rsidSect="00D45942">
          <w:headerReference w:type="even" r:id="rId25"/>
          <w:footnotePr>
            <w:pos w:val="beneathText"/>
            <w:numStart w:val="2"/>
          </w:footnotePr>
          <w:pgSz w:w="11907" w:h="16840" w:code="9"/>
          <w:pgMar w:top="1701" w:right="851" w:bottom="1134" w:left="1985" w:header="720" w:footer="482" w:gutter="0"/>
          <w:cols w:space="720"/>
          <w:vAlign w:val="both"/>
        </w:sectPr>
      </w:pPr>
    </w:p>
    <w:p w14:paraId="623DDBAC" w14:textId="7632356A" w:rsidR="00F0129A" w:rsidRPr="00FD2928" w:rsidRDefault="00F0129A" w:rsidP="00325D07">
      <w:pPr>
        <w:pStyle w:val="Tabletitle0"/>
        <w:spacing w:after="0"/>
      </w:pPr>
      <w:proofErr w:type="gramStart"/>
      <w:r w:rsidRPr="00FD2928">
        <w:rPr>
          <w:rFonts w:ascii="Times New Roman" w:hAnsi="Times New Roman"/>
          <w:b w:val="0"/>
        </w:rPr>
        <w:lastRenderedPageBreak/>
        <w:t>TABLE  9.11A</w:t>
      </w:r>
      <w:proofErr w:type="gramEnd"/>
      <w:r w:rsidRPr="00FD2928">
        <w:rPr>
          <w:rFonts w:ascii="Times New Roman" w:hAnsi="Times New Roman"/>
          <w:b w:val="0"/>
        </w:rPr>
        <w:t>-2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5F69B4">
        <w:rPr>
          <w:rFonts w:ascii="Times New Roman" w:hAnsi="Times New Roman"/>
          <w:b w:val="0"/>
          <w:color w:val="000000"/>
        </w:rPr>
        <w:t xml:space="preserve">     </w:t>
      </w:r>
      <w:r w:rsidR="005F69B4" w:rsidRPr="000E6A7A">
        <w:rPr>
          <w:rFonts w:ascii="Times New Roman" w:hAnsi="Times New Roman"/>
          <w:b w:val="0"/>
          <w:color w:val="000000"/>
          <w:sz w:val="16"/>
          <w:szCs w:val="16"/>
        </w:rPr>
        <w:t>(</w:t>
      </w:r>
      <w:r w:rsidR="005F69B4" w:rsidRPr="00A05438">
        <w:rPr>
          <w:rFonts w:ascii="Times New Roman" w:hAnsi="Times New Roman"/>
          <w:b w:val="0"/>
          <w:color w:val="000000"/>
          <w:sz w:val="16"/>
          <w:szCs w:val="16"/>
        </w:rPr>
        <w:t>MOD RRB20/84)</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xml:space="preserve">) and </w:t>
            </w:r>
            <w:proofErr w:type="gramStart"/>
            <w:r w:rsidRPr="00FD2928">
              <w:rPr>
                <w:i w:val="0"/>
                <w:color w:val="000000"/>
                <w:sz w:val="18"/>
              </w:rPr>
              <w:t>with the exception of</w:t>
            </w:r>
            <w:proofErr w:type="gramEnd"/>
            <w:r w:rsidRPr="00FD2928">
              <w:rPr>
                <w:i w:val="0"/>
                <w:color w:val="000000"/>
                <w:sz w:val="18"/>
              </w:rPr>
              <w:t xml:space="preserve">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proofErr w:type="gramStart"/>
            <w:r w:rsidRPr="00FD2928">
              <w:rPr>
                <w:color w:val="000000"/>
                <w:sz w:val="18"/>
              </w:rPr>
              <w:t>Mobile-satellite</w:t>
            </w:r>
            <w:proofErr w:type="gramEnd"/>
            <w:r w:rsidRPr="00FD2928">
              <w:rPr>
                <w:color w:val="000000"/>
                <w:sz w:val="18"/>
              </w:rPr>
              <w:t xml:space="preserv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5267BF" w:rsidRDefault="00B34899" w:rsidP="00B34899">
            <w:pPr>
              <w:framePr w:hSpace="181" w:wrap="around" w:vAnchor="text" w:hAnchor="margin" w:xAlign="center" w:y="1"/>
              <w:spacing w:before="40" w:after="40"/>
              <w:ind w:left="142" w:hanging="142"/>
              <w:jc w:val="left"/>
              <w:rPr>
                <w:color w:val="000000"/>
                <w:sz w:val="18"/>
                <w:lang w:val="fr-CH"/>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rsidP="00042402">
      <w:pPr>
        <w:sectPr w:rsidR="00DD7207" w:rsidSect="00042402">
          <w:headerReference w:type="even" r:id="rId26"/>
          <w:headerReference w:type="default" r:id="rId27"/>
          <w:footnotePr>
            <w:pos w:val="beneathText"/>
            <w:numStart w:val="2"/>
          </w:footnotePr>
          <w:pgSz w:w="11907" w:h="16840" w:code="9"/>
          <w:pgMar w:top="1701" w:right="851" w:bottom="1134" w:left="1985" w:header="720" w:footer="482" w:gutter="0"/>
          <w:pgNumType w:start="14"/>
          <w:cols w:space="720"/>
          <w:vAlign w:val="both"/>
        </w:sectPr>
      </w:pPr>
    </w:p>
    <w:p w14:paraId="3BA96316" w14:textId="77777777" w:rsidR="00F0129A" w:rsidRPr="00FD2928" w:rsidRDefault="00F0129A" w:rsidP="0067631D">
      <w:pPr>
        <w:pStyle w:val="Tabletitle0"/>
      </w:pPr>
      <w:proofErr w:type="gramStart"/>
      <w:r w:rsidRPr="00FD2928">
        <w:rPr>
          <w:rFonts w:ascii="Times New Roman" w:hAnsi="Times New Roman"/>
          <w:b w:val="0"/>
        </w:rPr>
        <w:lastRenderedPageBreak/>
        <w:t>TABLE  9.11A</w:t>
      </w:r>
      <w:proofErr w:type="gramEnd"/>
      <w:r w:rsidRPr="00FD2928">
        <w:rPr>
          <w:rFonts w:ascii="Times New Roman" w:hAnsi="Times New Roman"/>
          <w:b w:val="0"/>
        </w:rPr>
        <w:t>-2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277E7F06" w:rsidR="00DC3206" w:rsidRDefault="00DC3206" w:rsidP="00B7784E">
      <w:pPr>
        <w:spacing w:before="60"/>
      </w:pPr>
    </w:p>
    <w:p w14:paraId="51C51921" w14:textId="77777777" w:rsidR="00042402" w:rsidRDefault="00042402"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proofErr w:type="gramStart"/>
      <w:r w:rsidRPr="00FD2928">
        <w:rPr>
          <w:rFonts w:ascii="Times New Roman" w:hAnsi="Times New Roman"/>
          <w:b w:val="0"/>
        </w:rPr>
        <w:lastRenderedPageBreak/>
        <w:t>TABLE  9.11A</w:t>
      </w:r>
      <w:proofErr w:type="gramEnd"/>
      <w:r w:rsidRPr="00FD2928">
        <w:rPr>
          <w:rFonts w:ascii="Times New Roman" w:hAnsi="Times New Roman"/>
          <w:b w:val="0"/>
        </w:rPr>
        <w:t>-2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7042EBCD" w14:textId="77777777" w:rsidR="00F0129A" w:rsidRPr="00FD2928" w:rsidRDefault="00F0129A" w:rsidP="006012D2">
      <w:pPr>
        <w:pStyle w:val="Tabletitle0"/>
      </w:pPr>
      <w:proofErr w:type="gramStart"/>
      <w:r w:rsidRPr="00FD2928">
        <w:rPr>
          <w:rFonts w:ascii="Times New Roman" w:hAnsi="Times New Roman"/>
          <w:b w:val="0"/>
        </w:rPr>
        <w:lastRenderedPageBreak/>
        <w:t>TABLE  9.11A</w:t>
      </w:r>
      <w:proofErr w:type="gramEnd"/>
      <w:r w:rsidRPr="00FD2928">
        <w:rPr>
          <w:rFonts w:ascii="Times New Roman" w:hAnsi="Times New Roman"/>
          <w:b w:val="0"/>
        </w:rPr>
        <w:t>-2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6CB7B54B" w14:textId="77777777" w:rsidR="00D25C08" w:rsidRPr="00FD2928" w:rsidRDefault="00D25C08" w:rsidP="00655C14">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rsidR="00997A20">
        <w:t>-0</w:t>
      </w:r>
      <w:r w:rsidRPr="00FD2928">
        <w:t xml:space="preserve"> (</w:t>
      </w:r>
      <w:r w:rsidR="00655C14">
        <w:t xml:space="preserve">in consequence of the modification of </w:t>
      </w:r>
      <w:r w:rsidRPr="00FD2928">
        <w:t>No. </w:t>
      </w:r>
      <w:r w:rsidRPr="00FD2928">
        <w:rPr>
          <w:rStyle w:val="Artref"/>
          <w:b/>
          <w:color w:val="000000"/>
        </w:rPr>
        <w:t>5.511C</w:t>
      </w:r>
      <w:r w:rsidR="00655C14">
        <w:rPr>
          <w:rStyle w:val="Artref"/>
          <w:bCs/>
          <w:color w:val="000000"/>
        </w:rPr>
        <w:t xml:space="preserve"> by WRC-15</w:t>
      </w:r>
      <w:r w:rsidRPr="00FD2928">
        <w:t>).</w:t>
      </w:r>
    </w:p>
    <w:p w14:paraId="5EB2EA5E" w14:textId="77777777" w:rsidR="00306C8F" w:rsidRDefault="00306C8F" w:rsidP="00B7784E"/>
    <w:p w14:paraId="10D5F630" w14:textId="77777777" w:rsidR="004D1E9B" w:rsidRPr="00FD2928" w:rsidRDefault="004D1E9B" w:rsidP="00B7784E"/>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0333EFA4" w14:textId="77777777" w:rsidR="00DE71D3" w:rsidRDefault="0080388B" w:rsidP="006525F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p>
    <w:p w14:paraId="07495C1C" w14:textId="4711714A" w:rsidR="00DE71D3" w:rsidRDefault="00DE71D3" w:rsidP="006525FB">
      <w:pPr>
        <w:rPr>
          <w:color w:val="000000"/>
        </w:rPr>
        <w:sectPr w:rsidR="00DE71D3" w:rsidSect="00D45942">
          <w:headerReference w:type="even" r:id="rId28"/>
          <w:headerReference w:type="default" r:id="rId29"/>
          <w:footnotePr>
            <w:pos w:val="beneathText"/>
            <w:numStart w:val="2"/>
          </w:footnotePr>
          <w:pgSz w:w="11907" w:h="16840" w:code="9"/>
          <w:pgMar w:top="1701" w:right="851" w:bottom="1134" w:left="1985" w:header="720" w:footer="482" w:gutter="0"/>
          <w:cols w:space="720"/>
          <w:vAlign w:val="both"/>
        </w:sectPr>
      </w:pPr>
    </w:p>
    <w:p w14:paraId="699C92CE" w14:textId="77777777"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69A835EC" w:rsidR="0080388B" w:rsidRPr="00FD2928" w:rsidRDefault="0080388B" w:rsidP="00FA07CD">
      <w:pPr>
        <w:pStyle w:val="Heading8"/>
        <w:rPr>
          <w:color w:val="000000"/>
        </w:rPr>
      </w:pPr>
      <w:r w:rsidRPr="00FD2928">
        <w:rPr>
          <w:color w:val="000000"/>
        </w:rPr>
        <w:t>9.19</w:t>
      </w:r>
      <w:r w:rsidR="005F69B4">
        <w:rPr>
          <w:color w:val="000000"/>
        </w:rPr>
        <w:tab/>
      </w:r>
      <w:r w:rsidR="005F69B4">
        <w:rPr>
          <w:color w:val="000000"/>
        </w:rPr>
        <w:tab/>
      </w:r>
      <w:r w:rsidR="005F69B4" w:rsidRPr="00A05438">
        <w:rPr>
          <w:bCs/>
          <w:color w:val="000000"/>
          <w:sz w:val="16"/>
          <w:szCs w:val="16"/>
        </w:rPr>
        <w:t>(MOD RRB20/84)</w:t>
      </w:r>
    </w:p>
    <w:p w14:paraId="790879B6" w14:textId="31FE0107"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with the exception of the </w:t>
      </w:r>
      <w:r w:rsidRPr="00DE71D3">
        <w:rPr>
          <w:szCs w:val="24"/>
        </w:rPr>
        <w:t>pfd criteria in the band 1</w:t>
      </w:r>
      <w:r w:rsidR="00B162FD">
        <w:rPr>
          <w:szCs w:val="24"/>
        </w:rPr>
        <w:t> </w:t>
      </w:r>
      <w:r w:rsidRPr="00DE71D3">
        <w:rPr>
          <w:szCs w:val="24"/>
        </w:rPr>
        <w:t>452-1</w:t>
      </w:r>
      <w:r w:rsidR="00B162FD">
        <w:rPr>
          <w:szCs w:val="24"/>
        </w:rPr>
        <w:t> </w:t>
      </w:r>
      <w:r w:rsidRPr="00DE71D3">
        <w:rPr>
          <w:szCs w:val="24"/>
        </w:rPr>
        <w:t xml:space="preserve">492 MHz, set by Resolution </w:t>
      </w:r>
      <w:r w:rsidRPr="00DE71D3">
        <w:rPr>
          <w:b/>
          <w:bCs/>
          <w:szCs w:val="24"/>
        </w:rPr>
        <w:t>761</w:t>
      </w:r>
      <w:r w:rsidR="00B162FD">
        <w:rPr>
          <w:szCs w:val="24"/>
        </w:rPr>
        <w:t> </w:t>
      </w:r>
      <w:r w:rsidRPr="00DE71D3">
        <w:rPr>
          <w:b/>
          <w:bCs/>
          <w:szCs w:val="24"/>
        </w:rPr>
        <w:t>(Rev.WRC-19)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28BC6DDC"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“IM”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w:t>
      </w:r>
      <w:r w:rsidR="00B162FD">
        <w:rPr>
          <w:szCs w:val="24"/>
        </w:rPr>
        <w:t> </w:t>
      </w:r>
      <w:r w:rsidR="00DE71D3" w:rsidRPr="00B8336F">
        <w:rPr>
          <w:szCs w:val="24"/>
        </w:rPr>
        <w:t>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30"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414877A1" w14:textId="77777777" w:rsidR="00DE71D3" w:rsidRPr="00DE71D3" w:rsidRDefault="00DE71D3" w:rsidP="00DE71D3">
      <w:pPr>
        <w:rPr>
          <w:i/>
          <w:iCs/>
          <w:szCs w:val="24"/>
        </w:rPr>
      </w:pPr>
      <w:r w:rsidRPr="00DE71D3">
        <w:rPr>
          <w:i/>
          <w:iCs/>
          <w:szCs w:val="24"/>
        </w:rPr>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6754451C" w14:textId="77777777" w:rsidR="00042402" w:rsidRDefault="00042402" w:rsidP="00DE71D3">
      <w:pPr>
        <w:rPr>
          <w:i/>
          <w:iCs/>
          <w:szCs w:val="24"/>
        </w:rPr>
        <w:sectPr w:rsidR="00042402" w:rsidSect="00D45942">
          <w:headerReference w:type="even" r:id="rId31"/>
          <w:headerReference w:type="default" r:id="rId32"/>
          <w:footnotePr>
            <w:pos w:val="beneathText"/>
            <w:numStart w:val="2"/>
          </w:footnotePr>
          <w:pgSz w:w="11907" w:h="16840" w:code="9"/>
          <w:pgMar w:top="1701" w:right="851" w:bottom="1134" w:left="1985" w:header="720" w:footer="482" w:gutter="0"/>
          <w:cols w:space="720"/>
          <w:vAlign w:val="both"/>
        </w:sectPr>
      </w:pPr>
    </w:p>
    <w:p w14:paraId="142235EE" w14:textId="472EBEA3" w:rsidR="00DE71D3" w:rsidRPr="00B8336F" w:rsidRDefault="00DE71D3" w:rsidP="00042402">
      <w:pPr>
        <w:spacing w:before="0"/>
        <w:rPr>
          <w:i/>
          <w:iCs/>
          <w:szCs w:val="24"/>
        </w:rPr>
      </w:pPr>
      <w:r w:rsidRPr="00DE71D3">
        <w:rPr>
          <w:i/>
          <w:iCs/>
          <w:szCs w:val="24"/>
        </w:rPr>
        <w:lastRenderedPageBreak/>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t>
      </w:r>
      <w:r w:rsidRPr="00DD13F5">
        <w:rPr>
          <w:szCs w:val="24"/>
        </w:rPr>
        <w:t xml:space="preserve">WRC-19 suppressed provision No. </w:t>
      </w:r>
      <w:r w:rsidRPr="00DD13F5">
        <w:rPr>
          <w:b/>
          <w:bCs/>
          <w:szCs w:val="24"/>
        </w:rPr>
        <w:t xml:space="preserve">5.311A </w:t>
      </w:r>
      <w:r w:rsidRPr="00DD13F5">
        <w:rPr>
          <w:szCs w:val="24"/>
        </w:rPr>
        <w:t>on allocation of</w:t>
      </w:r>
      <w:r w:rsidRPr="00DD13F5">
        <w:rPr>
          <w:b/>
          <w:bCs/>
          <w:szCs w:val="24"/>
        </w:rPr>
        <w:t xml:space="preserve"> </w:t>
      </w:r>
      <w:r w:rsidRPr="00DD13F5">
        <w:rPr>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03E5762E" w:rsidR="0080388B" w:rsidRPr="00FD2928" w:rsidRDefault="00231747" w:rsidP="00306C8F">
      <w:r w:rsidRPr="00231747">
        <w:rPr>
          <w:lang w:val="en-US"/>
        </w:rPr>
        <w:t xml:space="preserve">The Bureau accepts notifications under Article </w:t>
      </w:r>
      <w:r w:rsidRPr="00231747">
        <w:rPr>
          <w:b/>
          <w:bCs/>
          <w:lang w:val="en-US"/>
        </w:rPr>
        <w:t>11</w:t>
      </w:r>
      <w:r w:rsidRPr="00231747">
        <w:rPr>
          <w:lang w:val="en-US"/>
        </w:rPr>
        <w:t xml:space="preserve"> with a reference to No. </w:t>
      </w:r>
      <w:r w:rsidRPr="00231747">
        <w:rPr>
          <w:b/>
          <w:bCs/>
          <w:lang w:val="en-US"/>
        </w:rPr>
        <w:t>4.4</w:t>
      </w:r>
      <w:r w:rsidRPr="00231747">
        <w:rPr>
          <w:lang w:val="en-US"/>
        </w:rPr>
        <w:t xml:space="preserve"> in a band where the coordination procedure of No. </w:t>
      </w:r>
      <w:r w:rsidRPr="00231747">
        <w:rPr>
          <w:b/>
          <w:bCs/>
          <w:lang w:val="en-US"/>
        </w:rPr>
        <w:t>9.21</w:t>
      </w:r>
      <w:r w:rsidRPr="00231747">
        <w:rPr>
          <w:lang w:val="en-US"/>
        </w:rPr>
        <w:t xml:space="preserve"> is to be applied at any moment before starting the procedure or during the application of the procedure of No. </w:t>
      </w:r>
      <w:r w:rsidRPr="00231747">
        <w:rPr>
          <w:b/>
          <w:bCs/>
          <w:lang w:val="en-US"/>
        </w:rPr>
        <w:t>9.21</w:t>
      </w:r>
      <w:r w:rsidRPr="00231747">
        <w:rPr>
          <w:lang w:val="en-US"/>
        </w:rPr>
        <w:t xml:space="preserve"> (see No. </w:t>
      </w:r>
      <w:r w:rsidRPr="00231747">
        <w:rPr>
          <w:b/>
          <w:bCs/>
          <w:lang w:val="en-US"/>
        </w:rPr>
        <w:t>11.31.1</w:t>
      </w:r>
      <w:r w:rsidRPr="00231747">
        <w:rPr>
          <w:lang w:val="en-US"/>
        </w:rPr>
        <w:t xml:space="preserve"> and comments under the Rules of Procedure relating to No. </w:t>
      </w:r>
      <w:r w:rsidRPr="00231747">
        <w:rPr>
          <w:b/>
          <w:bCs/>
          <w:lang w:val="en-US"/>
        </w:rPr>
        <w:t>11.37</w:t>
      </w:r>
      <w:r w:rsidRPr="00231747">
        <w:rPr>
          <w:lang w:val="en-US"/>
        </w:rPr>
        <w:t>).</w:t>
      </w:r>
      <w:r w:rsidR="00BE02D8">
        <w:rPr>
          <w:lang w:val="en-US"/>
        </w:rPr>
        <w:t>     </w:t>
      </w:r>
      <w:r w:rsidR="00BE02D8" w:rsidRPr="0029605D">
        <w:rPr>
          <w:color w:val="000000"/>
          <w:sz w:val="16"/>
          <w:szCs w:val="16"/>
        </w:rPr>
        <w:t>(MOD RRB20/8</w:t>
      </w:r>
      <w:r w:rsidR="0029605D" w:rsidRPr="0029605D">
        <w:rPr>
          <w:color w:val="000000"/>
          <w:sz w:val="16"/>
          <w:szCs w:val="16"/>
        </w:rPr>
        <w:t>5</w:t>
      </w:r>
      <w:r w:rsidR="00BE02D8" w:rsidRPr="0029605D">
        <w:rPr>
          <w:color w:val="000000"/>
          <w:sz w:val="16"/>
          <w:szCs w:val="16"/>
        </w:rPr>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6DE5D842" w14:textId="77777777" w:rsidR="00037842" w:rsidRDefault="00037842" w:rsidP="00066F29">
      <w:pPr>
        <w:tabs>
          <w:tab w:val="clear" w:pos="1134"/>
          <w:tab w:val="clear" w:pos="1871"/>
          <w:tab w:val="clear" w:pos="2268"/>
        </w:tabs>
        <w:overflowPunct/>
        <w:autoSpaceDE/>
        <w:autoSpaceDN/>
        <w:adjustRightInd/>
        <w:spacing w:before="0"/>
        <w:jc w:val="left"/>
        <w:textAlignment w:val="auto"/>
      </w:pPr>
    </w:p>
    <w:p w14:paraId="3FD092AD" w14:textId="3CC85EB3" w:rsidR="00037842" w:rsidRDefault="00037842" w:rsidP="00066F29">
      <w:pPr>
        <w:tabs>
          <w:tab w:val="clear" w:pos="1134"/>
          <w:tab w:val="clear" w:pos="1871"/>
          <w:tab w:val="clear" w:pos="2268"/>
        </w:tabs>
        <w:overflowPunct/>
        <w:autoSpaceDE/>
        <w:autoSpaceDN/>
        <w:adjustRightInd/>
        <w:spacing w:before="0"/>
        <w:jc w:val="left"/>
        <w:textAlignment w:val="auto"/>
        <w:sectPr w:rsidR="00037842" w:rsidSect="00D45942">
          <w:headerReference w:type="default" r:id="rId33"/>
          <w:footnotePr>
            <w:pos w:val="beneathText"/>
            <w:numStart w:val="2"/>
          </w:footnotePr>
          <w:pgSz w:w="11907" w:h="16840" w:code="9"/>
          <w:pgMar w:top="1701" w:right="851" w:bottom="1134" w:left="1985" w:header="720" w:footer="482" w:gutter="0"/>
          <w:cols w:space="720"/>
          <w:vAlign w:val="both"/>
        </w:sectPr>
      </w:pPr>
    </w:p>
    <w:p w14:paraId="155B7D96" w14:textId="77777777" w:rsidR="00EF457A" w:rsidRPr="00FD2928" w:rsidRDefault="00EF457A" w:rsidP="0000218F">
      <w:pPr>
        <w:pStyle w:val="Heading2"/>
        <w:spacing w:before="360"/>
      </w:pPr>
      <w:r w:rsidRPr="00FD2928">
        <w:lastRenderedPageBreak/>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w:t>
      </w:r>
      <w:proofErr w:type="gramStart"/>
      <w:r w:rsidRPr="00FD2928">
        <w:t>taken into account</w:t>
      </w:r>
      <w:proofErr w:type="gramEnd"/>
      <w:r w:rsidRPr="00FD2928">
        <w:t xml:space="preserve">.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77777777"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77777777"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 xml:space="preserve">/III Notice Forms. The Bureau will then establish coordination and/or “agreement” areas, as appropriate, for specific and/or typical earth stations located on the territory of the requesting </w:t>
      </w:r>
      <w:proofErr w:type="gramStart"/>
      <w:r w:rsidRPr="00FD2928">
        <w:rPr>
          <w:color w:val="000000"/>
        </w:rPr>
        <w:t>administration, and</w:t>
      </w:r>
      <w:proofErr w:type="gramEnd"/>
      <w:r w:rsidRPr="00FD2928">
        <w:rPr>
          <w:color w:val="000000"/>
        </w:rPr>
        <w:t xml:space="preserve">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14:paraId="5B1888B0" w14:textId="77777777" w:rsidR="00B177EC" w:rsidRDefault="00B177EC">
      <w:pPr>
        <w:tabs>
          <w:tab w:val="clear" w:pos="1134"/>
          <w:tab w:val="clear" w:pos="1871"/>
          <w:tab w:val="clear" w:pos="2268"/>
        </w:tabs>
        <w:overflowPunct/>
        <w:autoSpaceDE/>
        <w:autoSpaceDN/>
        <w:adjustRightInd/>
        <w:spacing w:before="0"/>
        <w:jc w:val="left"/>
        <w:textAlignment w:val="auto"/>
        <w:rPr>
          <w:color w:val="000000"/>
        </w:rPr>
      </w:pPr>
    </w:p>
    <w:p w14:paraId="5740A91E" w14:textId="77777777" w:rsidR="00B177EC" w:rsidRDefault="00B177EC">
      <w:pPr>
        <w:tabs>
          <w:tab w:val="clear" w:pos="1134"/>
          <w:tab w:val="clear" w:pos="1871"/>
          <w:tab w:val="clear" w:pos="2268"/>
        </w:tabs>
        <w:overflowPunct/>
        <w:autoSpaceDE/>
        <w:autoSpaceDN/>
        <w:adjustRightInd/>
        <w:spacing w:before="0"/>
        <w:jc w:val="left"/>
        <w:textAlignment w:val="auto"/>
        <w:rPr>
          <w:color w:val="000000"/>
        </w:rPr>
        <w:sectPr w:rsidR="00B177EC" w:rsidSect="00D45942">
          <w:headerReference w:type="even" r:id="rId34"/>
          <w:headerReference w:type="default" r:id="rId35"/>
          <w:footnotePr>
            <w:pos w:val="beneathText"/>
            <w:numStart w:val="2"/>
          </w:footnotePr>
          <w:pgSz w:w="11907" w:h="16840" w:code="9"/>
          <w:pgMar w:top="1701" w:right="851" w:bottom="1134" w:left="1985" w:header="720" w:footer="482" w:gutter="0"/>
          <w:cols w:space="720"/>
          <w:vAlign w:val="both"/>
        </w:sectPr>
      </w:pPr>
    </w:p>
    <w:p w14:paraId="66A4D44A" w14:textId="77777777" w:rsidR="0080388B" w:rsidRPr="00FD2928" w:rsidRDefault="0080388B" w:rsidP="00FA07CD">
      <w:pPr>
        <w:pStyle w:val="Heading8"/>
        <w:rPr>
          <w:color w:val="000000"/>
        </w:rPr>
      </w:pPr>
      <w:r w:rsidRPr="00FD2928">
        <w:rPr>
          <w:color w:val="000000"/>
        </w:rPr>
        <w:lastRenderedPageBreak/>
        <w:t>9.23</w:t>
      </w:r>
    </w:p>
    <w:p w14:paraId="5C710667" w14:textId="77777777"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xml:space="preserve">) has been received by the Bureau, in the case where there is a need to effect more than one form of coordination in accordance with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 xml:space="preserve">Frequency assignments to be </w:t>
      </w:r>
      <w:proofErr w:type="gramStart"/>
      <w:r w:rsidRPr="00FD2928">
        <w:t>taken into account</w:t>
      </w:r>
      <w:proofErr w:type="gramEnd"/>
      <w:r w:rsidRPr="00FD2928">
        <w:t xml:space="preserve"> in the coordi</w:t>
      </w:r>
      <w:r w:rsidRPr="00FD2928">
        <w:softHyphen/>
        <w:t>nation procedure</w:t>
      </w:r>
    </w:p>
    <w:p w14:paraId="72EBF3AF" w14:textId="77777777" w:rsidR="0080388B" w:rsidRPr="00FD2928" w:rsidRDefault="0001745C">
      <w:pPr>
        <w:rPr>
          <w:color w:val="000000"/>
        </w:rPr>
      </w:pPr>
      <w:r w:rsidRPr="00E56FF7">
        <w:rPr>
          <w:color w:val="000000"/>
        </w:rPr>
        <w:t xml:space="preserve">Frequency assignments to be </w:t>
      </w:r>
      <w:proofErr w:type="gramStart"/>
      <w:r w:rsidRPr="00E56FF7">
        <w:rPr>
          <w:color w:val="000000"/>
        </w:rPr>
        <w:t>taken into account</w:t>
      </w:r>
      <w:proofErr w:type="gramEnd"/>
      <w:r w:rsidRPr="00E56FF7">
        <w:rPr>
          <w:color w:val="000000"/>
        </w:rPr>
        <w:t xml:space="preserve">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77777777"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xml:space="preserve">. Consequently, frequency assignments not complying with these time-limits will no longer be </w:t>
      </w:r>
      <w:proofErr w:type="gramStart"/>
      <w:r w:rsidRPr="000E6A7A">
        <w:rPr>
          <w:spacing w:val="-2"/>
        </w:rPr>
        <w:t>taken into account</w:t>
      </w:r>
      <w:proofErr w:type="gramEnd"/>
      <w:r w:rsidRPr="000E6A7A">
        <w:rPr>
          <w:spacing w:val="-2"/>
        </w:rPr>
        <w:t xml:space="preserve">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xml:space="preserve">. (See also Nos.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t>1</w:t>
      </w:r>
      <w:r w:rsidR="00655C14" w:rsidRPr="000E6A7A">
        <w:rPr>
          <w:b/>
          <w:bCs/>
          <w:spacing w:val="-2"/>
        </w:rPr>
        <w:t>5</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 (WRC-1</w:t>
      </w:r>
      <w:r w:rsidR="00655C14" w:rsidRPr="000E6A7A">
        <w:rPr>
          <w:b/>
          <w:bCs/>
          <w:spacing w:val="-2"/>
        </w:rPr>
        <w:t>5</w:t>
      </w:r>
      <w:r w:rsidRPr="000E6A7A">
        <w:rPr>
          <w:b/>
          <w:bCs/>
          <w:spacing w:val="-2"/>
        </w:rPr>
        <w:t>)</w:t>
      </w:r>
      <w:r w:rsidRPr="000E6A7A">
        <w:rPr>
          <w:spacing w:val="-2"/>
        </w:rPr>
        <w:t>.)</w:t>
      </w:r>
      <w:r w:rsidR="000E6A7A">
        <w:t>     </w:t>
      </w:r>
      <w:r w:rsidR="000E6A7A" w:rsidRPr="000E6A7A">
        <w:rPr>
          <w:bCs/>
          <w:color w:val="000000"/>
          <w:sz w:val="16"/>
          <w:szCs w:val="16"/>
        </w:rPr>
        <w:t>(MOD RRB18/78)</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7777777"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073249DC" w14:textId="77777777" w:rsidR="00066F29" w:rsidRDefault="00066F29" w:rsidP="00066F29">
      <w:pPr>
        <w:tabs>
          <w:tab w:val="clear" w:pos="1134"/>
          <w:tab w:val="clear" w:pos="1871"/>
          <w:tab w:val="clear" w:pos="2268"/>
        </w:tabs>
        <w:overflowPunct/>
        <w:autoSpaceDE/>
        <w:autoSpaceDN/>
        <w:adjustRightInd/>
        <w:spacing w:before="0"/>
        <w:jc w:val="left"/>
        <w:textAlignment w:val="auto"/>
        <w:rPr>
          <w:b/>
          <w:sz w:val="28"/>
        </w:rPr>
      </w:pPr>
      <w:r>
        <w:br w:type="page"/>
      </w:r>
    </w:p>
    <w:p w14:paraId="2F483B90" w14:textId="77777777" w:rsidR="0080388B" w:rsidRPr="00FD2928" w:rsidRDefault="0080388B">
      <w:pPr>
        <w:rPr>
          <w:color w:val="000000"/>
        </w:rPr>
      </w:pPr>
      <w:r w:rsidRPr="00FD2928">
        <w:rPr>
          <w:color w:val="000000"/>
        </w:rPr>
        <w:lastRenderedPageBreak/>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77777777"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w:t>
      </w:r>
      <w:proofErr w:type="gramStart"/>
      <w:r w:rsidR="001D63DB" w:rsidRPr="00D64D05">
        <w:rPr>
          <w:color w:val="000000"/>
        </w:rPr>
        <w:t>, as the case may be, the</w:t>
      </w:r>
      <w:proofErr w:type="gramEnd"/>
      <w:r w:rsidR="001D63DB" w:rsidRPr="00D64D05">
        <w:rPr>
          <w:color w:val="000000"/>
        </w:rPr>
        <w:t xml:space="preserv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WRC-1</w:t>
      </w:r>
      <w:r w:rsidR="00655C14">
        <w:rPr>
          <w:b/>
          <w:bCs/>
          <w:iCs/>
          <w:color w:val="000000"/>
        </w:rPr>
        <w:t>5)</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a cumulative distribution function 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r w:rsidR="00D97807">
        <w:rPr>
          <w:iCs/>
          <w:color w:val="000000"/>
        </w:rPr>
        <w:t xml:space="preserve">    </w:t>
      </w:r>
      <w:r w:rsidR="00057D22">
        <w:rPr>
          <w:iCs/>
          <w:color w:val="000000"/>
        </w:rPr>
        <w:t xml:space="preserve"> </w:t>
      </w:r>
      <w:r w:rsidR="00D97807" w:rsidRPr="00D97807">
        <w:rPr>
          <w:bCs/>
          <w:color w:val="000000"/>
          <w:sz w:val="16"/>
          <w:szCs w:val="16"/>
        </w:rPr>
        <w:t>(MOD RRB18/78)</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421E9426" w14:textId="77777777"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1BEF716D" w14:textId="77777777" w:rsidR="006B1575" w:rsidRDefault="006B1575" w:rsidP="00066F29">
      <w:pPr>
        <w:tabs>
          <w:tab w:val="clear" w:pos="1134"/>
          <w:tab w:val="clear" w:pos="1871"/>
          <w:tab w:val="clear" w:pos="2268"/>
        </w:tabs>
        <w:overflowPunct/>
        <w:autoSpaceDE/>
        <w:autoSpaceDN/>
        <w:adjustRightInd/>
        <w:spacing w:before="0"/>
        <w:jc w:val="left"/>
        <w:textAlignment w:val="auto"/>
        <w:rPr>
          <w:b/>
          <w:sz w:val="28"/>
        </w:rPr>
      </w:pPr>
    </w:p>
    <w:p w14:paraId="4BDF1746" w14:textId="77777777" w:rsidR="006B1575" w:rsidRDefault="006B1575" w:rsidP="00B177EC">
      <w:pPr>
        <w:rPr>
          <w:color w:val="000000"/>
        </w:rPr>
      </w:pPr>
      <w:r>
        <w:rPr>
          <w:color w:val="000000"/>
        </w:rPr>
        <w:br w:type="page"/>
      </w:r>
    </w:p>
    <w:p w14:paraId="488CA681" w14:textId="77777777" w:rsidR="00B177EC" w:rsidRDefault="0080388B" w:rsidP="00D97807">
      <w:pPr>
        <w:rPr>
          <w:color w:val="000000"/>
        </w:rPr>
      </w:pPr>
      <w:r w:rsidRPr="00FD2928">
        <w:rPr>
          <w:color w:val="000000"/>
        </w:rPr>
        <w:lastRenderedPageBreak/>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bookmarkStart w:id="2" w:name="_Ref503540280"/>
      <w:r w:rsidR="00B177EC" w:rsidRPr="00561FCC">
        <w:rPr>
          <w:color w:val="000000"/>
          <w:vertAlign w:val="superscript"/>
        </w:rPr>
        <w:footnoteReference w:customMarkFollows="1" w:id="11"/>
        <w:t>4</w:t>
      </w:r>
      <w:r w:rsidR="00B177EC" w:rsidRPr="00561FCC">
        <w:rPr>
          <w:i/>
          <w:iCs/>
          <w:color w:val="000000"/>
          <w:vertAlign w:val="superscript"/>
        </w:rPr>
        <w:t>bis</w:t>
      </w:r>
      <w:bookmarkEnd w:id="2"/>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r w:rsidR="00D97807">
        <w:rPr>
          <w:color w:val="000000"/>
        </w:rPr>
        <w:t xml:space="preserve">  </w:t>
      </w:r>
      <w:proofErr w:type="gramStart"/>
      <w:r w:rsidR="00D97807">
        <w:rPr>
          <w:color w:val="000000"/>
        </w:rPr>
        <w:t xml:space="preserve">   </w:t>
      </w:r>
      <w:r w:rsidR="00D97807" w:rsidRPr="00D97807">
        <w:rPr>
          <w:bCs/>
          <w:color w:val="000000"/>
          <w:sz w:val="16"/>
          <w:szCs w:val="16"/>
        </w:rPr>
        <w:t>(</w:t>
      </w:r>
      <w:proofErr w:type="gramEnd"/>
      <w:r w:rsidR="00D97807">
        <w:rPr>
          <w:bCs/>
          <w:color w:val="000000"/>
          <w:sz w:val="16"/>
          <w:szCs w:val="16"/>
        </w:rPr>
        <w:t>AD</w:t>
      </w:r>
      <w:r w:rsidR="00D97807" w:rsidRPr="00D97807">
        <w:rPr>
          <w:bCs/>
          <w:color w:val="000000"/>
          <w:sz w:val="16"/>
          <w:szCs w:val="16"/>
        </w:rPr>
        <w:t>D RRB18/78)</w:t>
      </w:r>
    </w:p>
    <w:p w14:paraId="56DC870B" w14:textId="77777777"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proofErr w:type="gramStart"/>
      <w:r w:rsidRPr="006B1575">
        <w:rPr>
          <w:b/>
          <w:bCs/>
        </w:rPr>
        <w:t>22</w:t>
      </w:r>
      <w:r w:rsidRPr="006B1575">
        <w:t>;</w:t>
      </w:r>
      <w:r w:rsidR="00D97807">
        <w:rPr>
          <w:color w:val="000000"/>
        </w:rPr>
        <w:t xml:space="preserve">   </w:t>
      </w:r>
      <w:proofErr w:type="gramEnd"/>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65358537" w14:textId="77777777"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w:t>
      </w:r>
      <w:proofErr w:type="gramStart"/>
      <w:r w:rsidRPr="006B1575">
        <w:t>software;</w:t>
      </w:r>
      <w:r w:rsidR="00D97807">
        <w:t xml:space="preserve">   </w:t>
      </w:r>
      <w:proofErr w:type="gramEnd"/>
      <w:r w:rsidR="00D97807">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51446F1D" w14:textId="77777777" w:rsidR="006B1575" w:rsidRDefault="006B1575" w:rsidP="00D97807">
      <w:pPr>
        <w:pStyle w:val="enumlev1"/>
      </w:pPr>
      <w:r w:rsidRPr="006B1575">
        <w:rPr>
          <w:i/>
          <w:iCs/>
        </w:rPr>
        <w:t>c)</w:t>
      </w:r>
      <w:r>
        <w:tab/>
      </w:r>
      <w:r w:rsidRPr="006B1575">
        <w:t xml:space="preserve">the modified </w:t>
      </w:r>
      <w:proofErr w:type="gramStart"/>
      <w:r w:rsidRPr="006B1575">
        <w:t>assignments, in case</w:t>
      </w:r>
      <w:proofErr w:type="gramEnd"/>
      <w:r w:rsidRPr="006B1575">
        <w:t xml:space="preserve"> that they are subject to No. </w:t>
      </w:r>
      <w:r w:rsidRPr="006B1575">
        <w:rPr>
          <w:b/>
          <w:bCs/>
        </w:rPr>
        <w:t>9.7B</w:t>
      </w:r>
      <w:r w:rsidRPr="006B1575">
        <w:t>, retain D1 as their “2D</w:t>
      </w:r>
      <w:r w:rsidRPr="006B1575">
        <w:noBreakHyphen/>
        <w:t>Date” in accordance with §§ 2.3 to 2.3.2 above.</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49678719" w14:textId="77777777"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 xml:space="preserve">month period, as appropriate. Initial characteristics are thus replaced by the published modified characteristics, and only the latter will be </w:t>
      </w:r>
      <w:proofErr w:type="gramStart"/>
      <w:r w:rsidRPr="006B1575">
        <w:rPr>
          <w:color w:val="000000"/>
        </w:rPr>
        <w:t>taken into account</w:t>
      </w:r>
      <w:proofErr w:type="gramEnd"/>
      <w:r w:rsidRPr="006B1575">
        <w:rPr>
          <w:color w:val="000000"/>
        </w:rPr>
        <w:t xml:space="preserve"> in subsequent applications of No. </w:t>
      </w:r>
      <w:r w:rsidRPr="006B1575">
        <w:rPr>
          <w:b/>
          <w:color w:val="000000"/>
        </w:rPr>
        <w:t>9.36</w:t>
      </w:r>
      <w:r w:rsidRPr="006B1575">
        <w:rPr>
          <w:color w:val="000000"/>
        </w:rPr>
        <w:t>.</w:t>
      </w:r>
      <w:r w:rsidR="00D97807">
        <w:rPr>
          <w:color w:val="000000"/>
        </w:rPr>
        <w:t xml:space="preserve">     </w:t>
      </w:r>
      <w:r w:rsidR="00D97807" w:rsidRPr="00D97807">
        <w:rPr>
          <w:bCs/>
          <w:color w:val="000000"/>
          <w:sz w:val="16"/>
          <w:szCs w:val="16"/>
        </w:rPr>
        <w:t>(</w:t>
      </w:r>
      <w:r w:rsidR="00D97807">
        <w:rPr>
          <w:bCs/>
          <w:color w:val="000000"/>
          <w:sz w:val="16"/>
          <w:szCs w:val="16"/>
        </w:rPr>
        <w:t>MO</w:t>
      </w:r>
      <w:r w:rsidR="00D97807" w:rsidRPr="00D97807">
        <w:rPr>
          <w:bCs/>
          <w:color w:val="000000"/>
          <w:sz w:val="16"/>
          <w:szCs w:val="16"/>
        </w:rPr>
        <w:t>D RRB18/78)</w:t>
      </w:r>
    </w:p>
    <w:p w14:paraId="23B6A293" w14:textId="77777777"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28F52B90" w14:textId="77777777" w:rsidR="001B5D36" w:rsidRDefault="001B5D36" w:rsidP="008D2740">
      <w:pPr>
        <w:spacing w:before="120"/>
      </w:pPr>
      <w:r>
        <w:br w:type="page"/>
      </w: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77777777"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proofErr w:type="gramStart"/>
      <w:r w:rsidRPr="00FD2928">
        <w:rPr>
          <w:rStyle w:val="Appref"/>
          <w:b/>
          <w:color w:val="000000"/>
        </w:rPr>
        <w:t>8</w:t>
      </w:r>
      <w:r w:rsidRPr="00FD2928">
        <w:rPr>
          <w:color w:val="000000"/>
        </w:rPr>
        <w:t>;</w:t>
      </w:r>
      <w:proofErr w:type="gramEnd"/>
    </w:p>
    <w:p w14:paraId="26A94886" w14:textId="77777777" w:rsidR="0080388B" w:rsidRPr="00FD2928" w:rsidRDefault="0080388B" w:rsidP="001F6E0A">
      <w:pPr>
        <w:pStyle w:val="enumlev1"/>
        <w:spacing w:before="80"/>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proofErr w:type="gramStart"/>
      <w:r w:rsidRPr="00FD2928">
        <w:rPr>
          <w:rStyle w:val="Appref"/>
          <w:b/>
          <w:color w:val="000000"/>
        </w:rPr>
        <w:t>7</w:t>
      </w:r>
      <w:r w:rsidRPr="00FD2928">
        <w:rPr>
          <w:color w:val="000000"/>
        </w:rPr>
        <w:t>;</w:t>
      </w:r>
      <w:proofErr w:type="gramEnd"/>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proofErr w:type="gramStart"/>
      <w:r w:rsidRPr="00FD2928">
        <w:rPr>
          <w:rStyle w:val="Artref"/>
          <w:b/>
          <w:color w:val="000000"/>
        </w:rPr>
        <w:t>21</w:t>
      </w:r>
      <w:r w:rsidRPr="00FD2928">
        <w:rPr>
          <w:color w:val="000000"/>
        </w:rPr>
        <w:t>;</w:t>
      </w:r>
      <w:proofErr w:type="gramEnd"/>
    </w:p>
    <w:p w14:paraId="659F67F2"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 xml:space="preserve">frequency overlap with recorded terrestrial stations when no applicable pfd value mentioned above is </w:t>
      </w:r>
      <w:proofErr w:type="gramStart"/>
      <w:r w:rsidRPr="006974F9">
        <w:rPr>
          <w:color w:val="000000"/>
        </w:rPr>
        <w:t>available;</w:t>
      </w:r>
      <w:proofErr w:type="gramEnd"/>
    </w:p>
    <w:p w14:paraId="7FAE5A56" w14:textId="77777777" w:rsidR="0080388B" w:rsidRPr="00FD2928" w:rsidRDefault="0080388B" w:rsidP="001F6E0A">
      <w:pPr>
        <w:pStyle w:val="enumlev1"/>
        <w:spacing w:before="80"/>
        <w:rPr>
          <w:color w:val="000000"/>
        </w:rPr>
      </w:pPr>
      <w:r w:rsidRPr="00FD2928">
        <w:rPr>
          <w:color w:val="000000"/>
        </w:rPr>
        <w:t>–</w:t>
      </w:r>
      <w:r w:rsidRPr="00FD2928">
        <w:rPr>
          <w:color w:val="000000"/>
        </w:rPr>
        <w:tab/>
        <w:t xml:space="preserve">receiving space stations vs. transmitting terrestrial stations: frequency overlap within the visibility area of the satellite </w:t>
      </w:r>
      <w:proofErr w:type="gramStart"/>
      <w:r w:rsidRPr="00FD2928">
        <w:rPr>
          <w:color w:val="000000"/>
        </w:rPr>
        <w:t>network;</w:t>
      </w:r>
      <w:proofErr w:type="gramEnd"/>
    </w:p>
    <w:p w14:paraId="5ECC7F57" w14:textId="77777777"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14:paraId="663E0E3C" w14:textId="77777777"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14:paraId="75B507A2" w14:textId="77777777" w:rsidR="0080388B" w:rsidRPr="00FD2928" w:rsidRDefault="0080388B">
      <w:pPr>
        <w:rPr>
          <w:color w:val="000000"/>
        </w:rPr>
        <w:sectPr w:rsidR="0080388B" w:rsidRPr="00FD2928" w:rsidSect="00D45942">
          <w:headerReference w:type="even" r:id="rId36"/>
          <w:headerReference w:type="default" r:id="rId37"/>
          <w:footnotePr>
            <w:pos w:val="beneathText"/>
            <w:numStart w:val="2"/>
          </w:footnotePr>
          <w:pgSz w:w="11907" w:h="16840" w:code="9"/>
          <w:pgMar w:top="1701" w:right="851" w:bottom="1134" w:left="1985" w:header="720" w:footer="482" w:gutter="0"/>
          <w:cols w:space="720"/>
          <w:vAlign w:val="both"/>
        </w:sectPr>
      </w:pPr>
    </w:p>
    <w:p w14:paraId="3CF2CB03" w14:textId="77777777"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w:t>
            </w:r>
            <w:proofErr w:type="gramStart"/>
            <w:r w:rsidRPr="00FD2928">
              <w:rPr>
                <w:color w:val="000000"/>
                <w:sz w:val="18"/>
                <w:lang w:val="en-GB"/>
              </w:rPr>
              <w:t>A is considered to be</w:t>
            </w:r>
            <w:proofErr w:type="gramEnd"/>
            <w:r w:rsidRPr="00FD2928">
              <w:rPr>
                <w:color w:val="000000"/>
                <w:sz w:val="18"/>
                <w:lang w:val="en-GB"/>
              </w:rPr>
              <w:t xml:space="preserv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Pr>
        <w:sectPr w:rsidR="0080388B" w:rsidRPr="00FD2928" w:rsidSect="0034547A">
          <w:headerReference w:type="even" r:id="rId38"/>
          <w:headerReference w:type="default" r:id="rId39"/>
          <w:footnotePr>
            <w:pos w:val="beneathText"/>
          </w:footnotePr>
          <w:pgSz w:w="16840" w:h="11907" w:orient="landscape" w:code="9"/>
          <w:pgMar w:top="1985" w:right="1701" w:bottom="851" w:left="1134" w:header="720" w:footer="482" w:gutter="0"/>
          <w:cols w:space="720"/>
        </w:sectPr>
      </w:pPr>
    </w:p>
    <w:p w14:paraId="1A369B98" w14:textId="77777777" w:rsidR="0080388B" w:rsidRPr="00FD2928" w:rsidRDefault="0080388B">
      <w:pPr>
        <w:pStyle w:val="Heading8"/>
        <w:spacing w:before="0"/>
        <w:rPr>
          <w:color w:val="000000"/>
        </w:rPr>
      </w:pPr>
      <w:r w:rsidRPr="00FD2928">
        <w:rPr>
          <w:color w:val="000000"/>
        </w:rPr>
        <w:lastRenderedPageBreak/>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xml:space="preserve">. Other existing assignments of the administration to which this provision is not applied remain entitled to protection. Assignments of the same administrations which are considered </w:t>
      </w:r>
      <w:proofErr w:type="gramStart"/>
      <w:r w:rsidRPr="00FD2928">
        <w:rPr>
          <w:color w:val="000000"/>
        </w:rPr>
        <w:t>at a later date</w:t>
      </w:r>
      <w:proofErr w:type="gramEnd"/>
      <w:r w:rsidRPr="00FD2928">
        <w:rPr>
          <w:color w:val="000000"/>
        </w:rPr>
        <w:t xml:space="preserv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lastRenderedPageBreak/>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 xml:space="preserve">power flux-density limitations which are deemed to avoid any problem of incompatibility without any recourse to coordination with terrestrial </w:t>
      </w:r>
      <w:proofErr w:type="gramStart"/>
      <w:r w:rsidRPr="00FD2928">
        <w:rPr>
          <w:color w:val="000000"/>
        </w:rPr>
        <w:t>services;</w:t>
      </w:r>
      <w:proofErr w:type="gramEnd"/>
    </w:p>
    <w:p w14:paraId="521B9F11" w14:textId="77777777" w:rsidR="0080388B" w:rsidRPr="00FD2928" w:rsidRDefault="0080388B">
      <w:pPr>
        <w:pStyle w:val="enumlev1"/>
        <w:rPr>
          <w:color w:val="000000"/>
        </w:rPr>
      </w:pPr>
      <w:r w:rsidRPr="00FD2928">
        <w:rPr>
          <w:color w:val="000000"/>
        </w:rPr>
        <w:t>–</w:t>
      </w:r>
      <w:r w:rsidRPr="00FD2928">
        <w:rPr>
          <w:color w:val="000000"/>
        </w:rPr>
        <w:tab/>
        <w:t xml:space="preserve">coordination between administrations using or intending to use stations of the same service or of different services sharing the same frequency </w:t>
      </w:r>
      <w:proofErr w:type="gramStart"/>
      <w:r w:rsidRPr="00FD2928">
        <w:rPr>
          <w:color w:val="000000"/>
        </w:rPr>
        <w:t>band;</w:t>
      </w:r>
      <w:proofErr w:type="gramEnd"/>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77777777"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 xml:space="preserve">shall consider such comments receivable and that it is a matter to be resolved between the administrations </w:t>
      </w:r>
      <w:proofErr w:type="gramStart"/>
      <w:r w:rsidRPr="00FD2928">
        <w:rPr>
          <w:color w:val="000000"/>
        </w:rPr>
        <w:t>concerned;</w:t>
      </w:r>
      <w:proofErr w:type="gramEnd"/>
    </w:p>
    <w:p w14:paraId="2DE711FC" w14:textId="77777777" w:rsidR="0080388B" w:rsidRPr="00FD2928" w:rsidRDefault="0080388B">
      <w:pPr>
        <w:pStyle w:val="enumlev1"/>
        <w:rPr>
          <w:color w:val="000000"/>
        </w:rPr>
      </w:pPr>
      <w:r w:rsidRPr="00FD2928">
        <w:rPr>
          <w:color w:val="000000"/>
        </w:rPr>
        <w:t>–</w:t>
      </w:r>
      <w:r w:rsidRPr="00FD2928">
        <w:rPr>
          <w:color w:val="000000"/>
        </w:rPr>
        <w:tab/>
        <w:t xml:space="preserve">shall inform Administration A of the comments received requesting consultations between the administrations concerned (Administrations A and B) and will modify the service area only if Administration A </w:t>
      </w:r>
      <w:proofErr w:type="gramStart"/>
      <w:r w:rsidRPr="00FD2928">
        <w:rPr>
          <w:color w:val="000000"/>
        </w:rPr>
        <w:t>agrees;</w:t>
      </w:r>
      <w:proofErr w:type="gramEnd"/>
    </w:p>
    <w:p w14:paraId="14A9B316" w14:textId="77777777" w:rsidR="0080388B" w:rsidRPr="00FD2928" w:rsidRDefault="0080388B">
      <w:pPr>
        <w:pStyle w:val="enumlev1"/>
        <w:rPr>
          <w:color w:val="000000"/>
        </w:rPr>
      </w:pPr>
      <w:r w:rsidRPr="00FD2928">
        <w:rPr>
          <w:color w:val="000000"/>
        </w:rPr>
        <w:t>–</w:t>
      </w:r>
      <w:r w:rsidRPr="00FD2928">
        <w:rPr>
          <w:color w:val="000000"/>
        </w:rPr>
        <w:tab/>
        <w:t xml:space="preserve">shall enter a remark to indicate this situation when publishing a Special </w:t>
      </w:r>
      <w:proofErr w:type="gramStart"/>
      <w:r w:rsidRPr="00FD2928">
        <w:rPr>
          <w:color w:val="000000"/>
        </w:rPr>
        <w:t>Section;</w:t>
      </w:r>
      <w:proofErr w:type="gramEnd"/>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w:t>
      </w:r>
      <w:proofErr w:type="gramStart"/>
      <w:r w:rsidRPr="00FD2928">
        <w:t>It</w:t>
      </w:r>
      <w:proofErr w:type="gramEnd"/>
      <w:r w:rsidRPr="00FD2928">
        <w:t xml:space="preserve">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702C294D" w14:textId="11864426" w:rsidR="003323D0" w:rsidRDefault="003323D0">
      <w:pPr>
        <w:tabs>
          <w:tab w:val="clear" w:pos="1134"/>
          <w:tab w:val="clear" w:pos="1871"/>
          <w:tab w:val="clear" w:pos="2268"/>
        </w:tabs>
        <w:overflowPunct/>
        <w:autoSpaceDE/>
        <w:autoSpaceDN/>
        <w:adjustRightInd/>
        <w:spacing w:before="0"/>
        <w:jc w:val="left"/>
        <w:textAlignment w:val="auto"/>
      </w:pPr>
    </w:p>
    <w:p w14:paraId="05B6AFA8" w14:textId="77777777" w:rsidR="00151DF2" w:rsidRDefault="00151DF2">
      <w:pPr>
        <w:tabs>
          <w:tab w:val="clear" w:pos="1134"/>
          <w:tab w:val="clear" w:pos="1871"/>
          <w:tab w:val="clear" w:pos="2268"/>
        </w:tabs>
        <w:overflowPunct/>
        <w:autoSpaceDE/>
        <w:autoSpaceDN/>
        <w:adjustRightInd/>
        <w:spacing w:before="0"/>
        <w:jc w:val="left"/>
        <w:textAlignment w:val="auto"/>
        <w:sectPr w:rsidR="00151DF2" w:rsidSect="0034547A">
          <w:headerReference w:type="even" r:id="rId40"/>
          <w:headerReference w:type="default" r:id="rId41"/>
          <w:footnotePr>
            <w:pos w:val="beneathText"/>
          </w:footnotePr>
          <w:pgSz w:w="11907" w:h="16840" w:code="9"/>
          <w:pgMar w:top="1701" w:right="851" w:bottom="1134" w:left="1985" w:header="720" w:footer="482" w:gutter="0"/>
          <w:cols w:space="720"/>
          <w:vAlign w:val="both"/>
        </w:sectPr>
      </w:pPr>
    </w:p>
    <w:p w14:paraId="69395AF1" w14:textId="77777777" w:rsidR="0080388B" w:rsidRPr="00FD2928" w:rsidRDefault="00260261" w:rsidP="007A425C">
      <w:r w:rsidRPr="00FD2928">
        <w:lastRenderedPageBreak/>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4434C948" w:rsidR="0080388B"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0CE9FB17" w14:textId="77777777" w:rsidR="00151DF2" w:rsidRPr="00917A9B" w:rsidRDefault="00151DF2" w:rsidP="00151DF2">
      <w:pPr>
        <w:rPr>
          <w:lang w:val="en-US"/>
        </w:rPr>
      </w:pPr>
      <w:r w:rsidRPr="00917A9B">
        <w:rPr>
          <w:b/>
          <w:bCs/>
          <w:lang w:val="en-US"/>
        </w:rPr>
        <w:t>Note</w:t>
      </w:r>
      <w:r w:rsidRPr="00917A9B">
        <w:rPr>
          <w:lang w:val="en-US"/>
        </w:rPr>
        <w:t xml:space="preserve">: </w:t>
      </w:r>
      <w:r w:rsidRPr="00151DF2">
        <w:rPr>
          <w:lang w:val="en-US"/>
        </w:rPr>
        <w:t xml:space="preserve">WRC-19 took the decision related to the deadline contained in </w:t>
      </w:r>
      <w:r w:rsidRPr="00917A9B">
        <w:rPr>
          <w:lang w:val="en-US"/>
        </w:rPr>
        <w:t>No. </w:t>
      </w:r>
      <w:r w:rsidRPr="00151DF2">
        <w:rPr>
          <w:b/>
          <w:bCs/>
          <w:lang w:val="en-US"/>
        </w:rPr>
        <w:t>9.52C</w:t>
      </w:r>
      <w:r w:rsidRPr="00151DF2">
        <w:rPr>
          <w:lang w:val="en-US"/>
        </w:rPr>
        <w:t>, during the 4</w:t>
      </w:r>
      <w:r w:rsidRPr="00151DF2">
        <w:rPr>
          <w:vertAlign w:val="superscript"/>
          <w:lang w:val="en-US"/>
        </w:rPr>
        <w:t>th</w:t>
      </w:r>
      <w:r w:rsidRPr="00151DF2">
        <w:rPr>
          <w:lang w:val="en-US"/>
        </w:rPr>
        <w:t xml:space="preserve"> Plenary</w:t>
      </w:r>
      <w:r w:rsidRPr="00917A9B">
        <w:rPr>
          <w:lang w:val="en-US"/>
        </w:rPr>
        <w:t xml:space="preserve">, see items 5.1 to 5.8 of Doc. CMR19/237, </w:t>
      </w:r>
      <w:r w:rsidRPr="00151DF2">
        <w:rPr>
          <w:lang w:val="en-US"/>
        </w:rPr>
        <w:t>approval of</w:t>
      </w:r>
      <w:r w:rsidRPr="00917A9B">
        <w:rPr>
          <w:lang w:val="en-US"/>
        </w:rPr>
        <w:t xml:space="preserve"> relevant parts of Doc. CMR19/189 related to No. </w:t>
      </w:r>
      <w:r w:rsidRPr="00917A9B">
        <w:rPr>
          <w:b/>
          <w:bCs/>
          <w:lang w:val="en-US"/>
        </w:rPr>
        <w:t>9.52C</w:t>
      </w:r>
      <w:r w:rsidRPr="00151DF2">
        <w:rPr>
          <w:lang w:val="en-US"/>
        </w:rPr>
        <w:t>, as follows</w:t>
      </w:r>
      <w:r w:rsidRPr="00917A9B">
        <w:rPr>
          <w:lang w:val="en-US"/>
        </w:rPr>
        <w:t>:</w:t>
      </w:r>
    </w:p>
    <w:p w14:paraId="381AAD7E" w14:textId="46644AE6" w:rsidR="00151DF2" w:rsidRPr="00FD2928" w:rsidRDefault="00151DF2" w:rsidP="00151DF2">
      <w:pPr>
        <w:rPr>
          <w:color w:val="000000"/>
        </w:rPr>
      </w:pPr>
      <w:r w:rsidRPr="00046E66">
        <w:rPr>
          <w:i/>
          <w:iCs/>
          <w:lang w:val="en-US"/>
        </w:rPr>
        <w:t>“Before the expiry of the deadline referred to in this document, the Radiocommunication Bureau shall send a message to the administrations concerned drawing their attention to the need to reply within the deadline as contained in the document.”</w:t>
      </w:r>
      <w:r w:rsidR="00BE02D8">
        <w:rPr>
          <w:lang w:val="en-US"/>
        </w:rPr>
        <w:t>     </w:t>
      </w:r>
      <w:r w:rsidR="00BE02D8" w:rsidRPr="0029605D">
        <w:rPr>
          <w:color w:val="000000"/>
          <w:sz w:val="16"/>
          <w:szCs w:val="16"/>
        </w:rPr>
        <w:t>(</w:t>
      </w:r>
      <w:r w:rsidR="006C0A17">
        <w:rPr>
          <w:color w:val="000000"/>
          <w:sz w:val="16"/>
          <w:szCs w:val="16"/>
        </w:rPr>
        <w:t>AD</w:t>
      </w:r>
      <w:r w:rsidR="00BE02D8" w:rsidRPr="0029605D">
        <w:rPr>
          <w:color w:val="000000"/>
          <w:sz w:val="16"/>
          <w:szCs w:val="16"/>
        </w:rPr>
        <w:t>D RRB20/8</w:t>
      </w:r>
      <w:r w:rsidR="0029605D" w:rsidRPr="0029605D">
        <w:rPr>
          <w:color w:val="000000"/>
          <w:sz w:val="16"/>
          <w:szCs w:val="16"/>
        </w:rPr>
        <w:t>5</w:t>
      </w:r>
      <w:r w:rsidR="00BE02D8" w:rsidRPr="0029605D">
        <w:rPr>
          <w:color w:val="000000"/>
          <w:sz w:val="16"/>
          <w:szCs w:val="16"/>
        </w:rPr>
        <w:t>)</w:t>
      </w:r>
    </w:p>
    <w:p w14:paraId="2AA841D3" w14:textId="4343C885" w:rsidR="00440BDF" w:rsidRDefault="00440BDF" w:rsidP="00440BDF">
      <w:pPr>
        <w:tabs>
          <w:tab w:val="clear" w:pos="1134"/>
          <w:tab w:val="clear" w:pos="1871"/>
          <w:tab w:val="clear" w:pos="2268"/>
        </w:tabs>
        <w:overflowPunct/>
        <w:autoSpaceDE/>
        <w:autoSpaceDN/>
        <w:adjustRightInd/>
        <w:spacing w:before="0"/>
        <w:jc w:val="left"/>
        <w:textAlignment w:val="auto"/>
        <w:rPr>
          <w:color w:val="000000"/>
        </w:rPr>
      </w:pPr>
    </w:p>
    <w:p w14:paraId="51FE735E" w14:textId="77777777" w:rsidR="00151DF2" w:rsidRDefault="00151DF2" w:rsidP="00440BDF">
      <w:pPr>
        <w:tabs>
          <w:tab w:val="clear" w:pos="1134"/>
          <w:tab w:val="clear" w:pos="1871"/>
          <w:tab w:val="clear" w:pos="2268"/>
        </w:tabs>
        <w:overflowPunct/>
        <w:autoSpaceDE/>
        <w:autoSpaceDN/>
        <w:adjustRightInd/>
        <w:spacing w:before="0"/>
        <w:jc w:val="left"/>
        <w:textAlignment w:val="auto"/>
        <w:rPr>
          <w:color w:val="000000"/>
        </w:rPr>
        <w:sectPr w:rsidR="00151DF2" w:rsidSect="0034547A">
          <w:headerReference w:type="even" r:id="rId42"/>
          <w:headerReference w:type="default" r:id="rId43"/>
          <w:footnotePr>
            <w:pos w:val="beneathText"/>
          </w:footnotePr>
          <w:pgSz w:w="11907" w:h="16840" w:code="9"/>
          <w:pgMar w:top="1701" w:right="851" w:bottom="1134" w:left="1985" w:header="720" w:footer="482" w:gutter="0"/>
          <w:cols w:space="720"/>
          <w:vAlign w:val="both"/>
        </w:sectPr>
      </w:pPr>
    </w:p>
    <w:p w14:paraId="13F20DED" w14:textId="77777777" w:rsidR="0080388B" w:rsidRPr="00FD2928" w:rsidRDefault="0080388B" w:rsidP="00A80AAE">
      <w:pPr>
        <w:pStyle w:val="Heading1"/>
      </w:pPr>
      <w:r w:rsidRPr="00FD2928">
        <w:lastRenderedPageBreak/>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 xml:space="preserve">the names of administrations whose disagreement to the request for coordination were received within the regulatory </w:t>
      </w:r>
      <w:proofErr w:type="gramStart"/>
      <w:r w:rsidRPr="00FD2928">
        <w:rPr>
          <w:color w:val="000000"/>
        </w:rPr>
        <w:t>deadline;</w:t>
      </w:r>
      <w:proofErr w:type="gramEnd"/>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lastRenderedPageBreak/>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sectPr w:rsidR="003E07F0" w:rsidRPr="00FD2928" w:rsidSect="0034547A">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46"/>
      <w:headerReference w:type="first" r:id="rId47"/>
      <w:footerReference w:type="first" r:id="rId4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C6010" w14:textId="77777777" w:rsidR="00814ABC" w:rsidRDefault="00814ABC">
      <w:r>
        <w:separator/>
      </w:r>
    </w:p>
  </w:endnote>
  <w:endnote w:type="continuationSeparator" w:id="0">
    <w:p w14:paraId="48D4015D" w14:textId="77777777" w:rsidR="00814ABC" w:rsidRDefault="0081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DB89" w14:textId="77777777" w:rsidR="00814ABC" w:rsidRDefault="00814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537AB" w14:textId="77777777" w:rsidR="00814ABC" w:rsidRDefault="00814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98B04" w14:textId="77777777" w:rsidR="00814ABC" w:rsidRDefault="00814ABC">
      <w:r>
        <w:rPr>
          <w:b/>
        </w:rPr>
        <w:t>_______________</w:t>
      </w:r>
    </w:p>
  </w:footnote>
  <w:footnote w:type="continuationSeparator" w:id="0">
    <w:p w14:paraId="1465427E" w14:textId="77777777" w:rsidR="00814ABC" w:rsidRDefault="00814ABC">
      <w:r>
        <w:continuationSeparator/>
      </w:r>
    </w:p>
  </w:footnote>
  <w:footnote w:id="1">
    <w:p w14:paraId="489C9923" w14:textId="77777777" w:rsidR="00814ABC" w:rsidRPr="008155B1" w:rsidRDefault="00814ABC">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814ABC" w:rsidRPr="009314A3" w:rsidRDefault="00814ABC"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814ABC" w:rsidRPr="009314A3" w:rsidRDefault="00814ABC"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814ABC" w:rsidRPr="00C33EB0" w:rsidRDefault="00814ABC"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814ABC" w:rsidRPr="00C33EB0" w:rsidRDefault="00814ABC"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814ABC" w:rsidRDefault="00814ABC">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814ABC" w:rsidRPr="009314A3" w:rsidRDefault="00814ABC"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814ABC" w:rsidRPr="006D1A0E" w:rsidRDefault="00814ABC"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w:t>
      </w:r>
      <w:proofErr w:type="gramStart"/>
      <w:r>
        <w:rPr>
          <w:color w:val="000000"/>
        </w:rPr>
        <w:t>taken into account</w:t>
      </w:r>
      <w:proofErr w:type="gramEnd"/>
      <w:r>
        <w:rPr>
          <w:color w:val="000000"/>
        </w:rPr>
        <w:t xml:space="preserve">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814ABC" w:rsidRPr="006D1A0E" w:rsidRDefault="00814ABC"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814ABC" w:rsidRPr="006D1A0E" w:rsidRDefault="00814ABC"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73F59A66" w14:textId="77777777" w:rsidR="00814ABC" w:rsidRPr="00C4223F" w:rsidRDefault="00814ABC" w:rsidP="00561FCC">
      <w:pPr>
        <w:pStyle w:val="FootnoteText"/>
        <w:tabs>
          <w:tab w:val="clear" w:pos="284"/>
          <w:tab w:val="left" w:pos="426"/>
        </w:tabs>
        <w:rPr>
          <w:rFonts w:asciiTheme="minorHAnsi" w:hAnsiTheme="minorHAnsi"/>
        </w:rPr>
      </w:pPr>
      <w:r w:rsidRPr="00F10F47">
        <w:rPr>
          <w:rStyle w:val="FootnoteReference"/>
          <w:rFonts w:asciiTheme="majorBidi" w:hAnsiTheme="majorBidi" w:cstheme="majorBidi"/>
        </w:rPr>
        <w:t>4</w:t>
      </w:r>
      <w:r w:rsidRPr="00561FCC">
        <w:rPr>
          <w:rStyle w:val="FootnoteReference"/>
          <w:rFonts w:asciiTheme="majorBidi" w:hAnsiTheme="majorBidi" w:cstheme="majorBidi"/>
          <w:i/>
          <w:iCs/>
        </w:rPr>
        <w:t>bis</w:t>
      </w:r>
      <w:r>
        <w:rPr>
          <w:rFonts w:asciiTheme="majorBidi" w:hAnsiTheme="majorBidi" w:cstheme="majorBidi"/>
        </w:rPr>
        <w:t xml:space="preserve">  </w:t>
      </w:r>
      <w:r w:rsidRPr="00F10F47">
        <w:rPr>
          <w:color w:val="000000"/>
        </w:rPr>
        <w:t>Limited to the elements listed under A.14, A.4.b.6.</w:t>
      </w:r>
      <w:proofErr w:type="gramStart"/>
      <w:r w:rsidRPr="00F10F47">
        <w:rPr>
          <w:color w:val="000000"/>
        </w:rPr>
        <w:t>a and</w:t>
      </w:r>
      <w:proofErr w:type="gramEnd"/>
      <w:r w:rsidRPr="00F10F47">
        <w:rPr>
          <w:color w:val="000000"/>
        </w:rPr>
        <w:t xml:space="preserve"> A.4.b.7 of RR Appendix </w:t>
      </w:r>
      <w:r w:rsidRPr="00F10F47">
        <w:rPr>
          <w:b/>
          <w:bCs/>
          <w:color w:val="000000"/>
        </w:rPr>
        <w:t>4</w:t>
      </w:r>
      <w:r w:rsidRPr="00F10F47">
        <w:rPr>
          <w:color w:val="000000"/>
        </w:rPr>
        <w:t>.</w:t>
      </w:r>
    </w:p>
  </w:footnote>
  <w:footnote w:id="12">
    <w:p w14:paraId="30312FA5" w14:textId="77777777" w:rsidR="00814ABC" w:rsidRPr="006D1A0E" w:rsidRDefault="00814ABC" w:rsidP="00D7466E">
      <w:pPr>
        <w:pStyle w:val="FootnoteText"/>
        <w:rPr>
          <w:lang w:val="en-US"/>
        </w:rPr>
      </w:pPr>
      <w:r>
        <w:rPr>
          <w:rStyle w:val="FootnoteReference"/>
        </w:rPr>
        <w:t>5</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69FD98B1" w14:textId="77777777" w:rsidR="00814ABC" w:rsidRPr="006D1A0E" w:rsidRDefault="00814ABC"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814ABC" w:rsidRDefault="00814AB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73584A17" w:rsidR="00814ABC" w:rsidRDefault="00814ABC">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814ABC" w:rsidRDefault="00814AB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77777777" w:rsidR="00814ABC" w:rsidRDefault="00814ABC">
          <w:pPr>
            <w:pStyle w:val="HeaderRegProc"/>
            <w:rPr>
              <w:lang w:val="fr-CH"/>
            </w:rPr>
          </w:pPr>
          <w:proofErr w:type="gramStart"/>
          <w:r>
            <w:rPr>
              <w:lang w:val="fr-CH"/>
            </w:rPr>
            <w:t>rev.-</w:t>
          </w:r>
          <w:proofErr w:type="gramEnd"/>
        </w:p>
      </w:tc>
    </w:tr>
  </w:tbl>
  <w:p w14:paraId="7540ABE3" w14:textId="77777777" w:rsidR="00814ABC" w:rsidRDefault="00814A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D0111" w14:textId="77777777" w:rsidR="00814ABC" w:rsidRDefault="00814ABC">
    <w:pPr>
      <w:pStyle w:val="Header"/>
    </w:pPr>
    <w:r>
      <w:rPr>
        <w:noProof/>
        <w:sz w:val="20"/>
        <w:lang w:eastAsia="zh-CN"/>
      </w:rPr>
      <mc:AlternateContent>
        <mc:Choice Requires="wps">
          <w:drawing>
            <wp:anchor distT="0" distB="0" distL="114300" distR="114300" simplePos="0" relativeHeight="251669504" behindDoc="0" locked="0" layoutInCell="1" allowOverlap="1" wp14:anchorId="09CED321" wp14:editId="74B8A51C">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814ABC" w:rsidRDefault="00814ABC">
                          <w:pPr>
                            <w:pStyle w:val="listitem"/>
                            <w:keepLines w:val="0"/>
                            <w:rPr>
                              <w:sz w:val="16"/>
                            </w:rPr>
                          </w:pPr>
                        </w:p>
                        <w:p w14:paraId="2B4021CC" w14:textId="77777777" w:rsidR="00814ABC" w:rsidRDefault="00814ABC">
                          <w:pPr>
                            <w:pStyle w:val="listitem"/>
                            <w:keepLines w:val="0"/>
                            <w:spacing w:before="190"/>
                            <w:rPr>
                              <w:sz w:val="16"/>
                            </w:rPr>
                          </w:pPr>
                        </w:p>
                        <w:p w14:paraId="565D698C" w14:textId="77777777" w:rsidR="00814ABC" w:rsidRDefault="00814ABC">
                          <w:pPr>
                            <w:pStyle w:val="listitem"/>
                            <w:keepLines w:val="0"/>
                            <w:spacing w:before="190"/>
                            <w:rPr>
                              <w:sz w:val="16"/>
                            </w:rPr>
                          </w:pPr>
                        </w:p>
                        <w:p w14:paraId="58A702EA" w14:textId="77777777" w:rsidR="00814ABC" w:rsidRDefault="00814ABC">
                          <w:pPr>
                            <w:pStyle w:val="listitem"/>
                            <w:keepLines w:val="0"/>
                            <w:spacing w:before="190"/>
                            <w:rPr>
                              <w:sz w:val="16"/>
                            </w:rPr>
                          </w:pPr>
                        </w:p>
                        <w:p w14:paraId="1A27A9CB" w14:textId="77777777" w:rsidR="00814ABC" w:rsidRDefault="00814ABC">
                          <w:pPr>
                            <w:pStyle w:val="listitem"/>
                            <w:keepLines w:val="0"/>
                            <w:spacing w:before="190"/>
                            <w:rPr>
                              <w:sz w:val="16"/>
                            </w:rPr>
                          </w:pPr>
                        </w:p>
                        <w:p w14:paraId="7EA9A1F7" w14:textId="77777777" w:rsidR="00814ABC" w:rsidRDefault="00814ABC">
                          <w:pPr>
                            <w:pStyle w:val="listitem"/>
                            <w:keepLines w:val="0"/>
                            <w:rPr>
                              <w:sz w:val="16"/>
                            </w:rPr>
                          </w:pPr>
                        </w:p>
                        <w:p w14:paraId="4CB77D09"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31F9916" w14:textId="77777777">
                            <w:trPr>
                              <w:cantSplit/>
                              <w:trHeight w:hRule="exact" w:val="1605"/>
                              <w:jc w:val="right"/>
                            </w:trPr>
                            <w:tc>
                              <w:tcPr>
                                <w:tcW w:w="255" w:type="dxa"/>
                                <w:textDirection w:val="tbRl"/>
                              </w:tcPr>
                              <w:p w14:paraId="3644A94C" w14:textId="77777777" w:rsidR="00814ABC" w:rsidRDefault="00814ABC">
                                <w:pPr>
                                  <w:pStyle w:val="HeaderRegProc"/>
                                  <w:spacing w:before="0"/>
                                  <w:ind w:left="0"/>
                                  <w:rPr>
                                    <w:lang w:val="en-GB"/>
                                  </w:rPr>
                                </w:pPr>
                                <w:r>
                                  <w:rPr>
                                    <w:lang w:val="en-GB"/>
                                  </w:rPr>
                                  <w:t>Part A1</w:t>
                                </w:r>
                              </w:p>
                            </w:tc>
                          </w:tr>
                          <w:tr w:rsidR="00814ABC" w14:paraId="3F054BD6" w14:textId="77777777">
                            <w:trPr>
                              <w:cantSplit/>
                              <w:trHeight w:hRule="exact" w:val="1605"/>
                              <w:jc w:val="right"/>
                            </w:trPr>
                            <w:tc>
                              <w:tcPr>
                                <w:tcW w:w="255" w:type="dxa"/>
                                <w:textDirection w:val="tbRl"/>
                              </w:tcPr>
                              <w:p w14:paraId="6E40979D" w14:textId="44ED76DA"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7E5062A0" w14:textId="77777777">
                            <w:trPr>
                              <w:cantSplit/>
                              <w:trHeight w:hRule="exact" w:val="1605"/>
                              <w:jc w:val="right"/>
                            </w:trPr>
                            <w:tc>
                              <w:tcPr>
                                <w:tcW w:w="255" w:type="dxa"/>
                                <w:textDirection w:val="tbRl"/>
                              </w:tcPr>
                              <w:p w14:paraId="493B2D94"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165500B3" w14:textId="77777777">
                            <w:trPr>
                              <w:cantSplit/>
                              <w:trHeight w:hRule="exact" w:val="1605"/>
                              <w:jc w:val="right"/>
                            </w:trPr>
                            <w:tc>
                              <w:tcPr>
                                <w:tcW w:w="255" w:type="dxa"/>
                                <w:textDirection w:val="tbRl"/>
                              </w:tcPr>
                              <w:p w14:paraId="6CE4887C" w14:textId="7DF672C6" w:rsidR="00814ABC" w:rsidRDefault="00814ABC" w:rsidP="000F17AB">
                                <w:pPr>
                                  <w:pStyle w:val="HeaderRegProc"/>
                                  <w:spacing w:before="0"/>
                                  <w:ind w:left="0"/>
                                  <w:rPr>
                                    <w:lang w:val="fr-CH"/>
                                  </w:rPr>
                                </w:pPr>
                                <w:proofErr w:type="gramStart"/>
                                <w:r>
                                  <w:rPr>
                                    <w:lang w:val="fr-CH"/>
                                  </w:rPr>
                                  <w:t>rev.-</w:t>
                                </w:r>
                                <w:proofErr w:type="gramEnd"/>
                              </w:p>
                            </w:tc>
                          </w:tr>
                        </w:tbl>
                        <w:p w14:paraId="56088C0C"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DkEmS7/wEAAOcDAAAOAAAAAAAA&#10;AAAAAAAAAC4CAABkcnMvZTJvRG9jLnhtbFBLAQItABQABgAIAAAAIQCtLBaB4AAAAA4BAAAPAAAA&#10;AAAAAAAAAAAAAFkEAABkcnMvZG93bnJldi54bWxQSwUGAAAAAAQABADzAAAAZgUAAAAA&#10;" stroked="f" strokecolor="red">
              <v:textbox inset="0,0,0,0">
                <w:txbxContent>
                  <w:p w14:paraId="05B27BB2" w14:textId="77777777" w:rsidR="00814ABC" w:rsidRDefault="00814ABC">
                    <w:pPr>
                      <w:pStyle w:val="listitem"/>
                      <w:keepLines w:val="0"/>
                      <w:rPr>
                        <w:sz w:val="16"/>
                      </w:rPr>
                    </w:pPr>
                  </w:p>
                  <w:p w14:paraId="2B4021CC" w14:textId="77777777" w:rsidR="00814ABC" w:rsidRDefault="00814ABC">
                    <w:pPr>
                      <w:pStyle w:val="listitem"/>
                      <w:keepLines w:val="0"/>
                      <w:spacing w:before="190"/>
                      <w:rPr>
                        <w:sz w:val="16"/>
                      </w:rPr>
                    </w:pPr>
                  </w:p>
                  <w:p w14:paraId="565D698C" w14:textId="77777777" w:rsidR="00814ABC" w:rsidRDefault="00814ABC">
                    <w:pPr>
                      <w:pStyle w:val="listitem"/>
                      <w:keepLines w:val="0"/>
                      <w:spacing w:before="190"/>
                      <w:rPr>
                        <w:sz w:val="16"/>
                      </w:rPr>
                    </w:pPr>
                  </w:p>
                  <w:p w14:paraId="58A702EA" w14:textId="77777777" w:rsidR="00814ABC" w:rsidRDefault="00814ABC">
                    <w:pPr>
                      <w:pStyle w:val="listitem"/>
                      <w:keepLines w:val="0"/>
                      <w:spacing w:before="190"/>
                      <w:rPr>
                        <w:sz w:val="16"/>
                      </w:rPr>
                    </w:pPr>
                  </w:p>
                  <w:p w14:paraId="1A27A9CB" w14:textId="77777777" w:rsidR="00814ABC" w:rsidRDefault="00814ABC">
                    <w:pPr>
                      <w:pStyle w:val="listitem"/>
                      <w:keepLines w:val="0"/>
                      <w:spacing w:before="190"/>
                      <w:rPr>
                        <w:sz w:val="16"/>
                      </w:rPr>
                    </w:pPr>
                  </w:p>
                  <w:p w14:paraId="7EA9A1F7" w14:textId="77777777" w:rsidR="00814ABC" w:rsidRDefault="00814ABC">
                    <w:pPr>
                      <w:pStyle w:val="listitem"/>
                      <w:keepLines w:val="0"/>
                      <w:rPr>
                        <w:sz w:val="16"/>
                      </w:rPr>
                    </w:pPr>
                  </w:p>
                  <w:p w14:paraId="4CB77D09"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31F9916" w14:textId="77777777">
                      <w:trPr>
                        <w:cantSplit/>
                        <w:trHeight w:hRule="exact" w:val="1605"/>
                        <w:jc w:val="right"/>
                      </w:trPr>
                      <w:tc>
                        <w:tcPr>
                          <w:tcW w:w="255" w:type="dxa"/>
                          <w:textDirection w:val="tbRl"/>
                        </w:tcPr>
                        <w:p w14:paraId="3644A94C" w14:textId="77777777" w:rsidR="00814ABC" w:rsidRDefault="00814ABC">
                          <w:pPr>
                            <w:pStyle w:val="HeaderRegProc"/>
                            <w:spacing w:before="0"/>
                            <w:ind w:left="0"/>
                            <w:rPr>
                              <w:lang w:val="en-GB"/>
                            </w:rPr>
                          </w:pPr>
                          <w:r>
                            <w:rPr>
                              <w:lang w:val="en-GB"/>
                            </w:rPr>
                            <w:t>Part A1</w:t>
                          </w:r>
                        </w:p>
                      </w:tc>
                    </w:tr>
                    <w:tr w:rsidR="00814ABC" w14:paraId="3F054BD6" w14:textId="77777777">
                      <w:trPr>
                        <w:cantSplit/>
                        <w:trHeight w:hRule="exact" w:val="1605"/>
                        <w:jc w:val="right"/>
                      </w:trPr>
                      <w:tc>
                        <w:tcPr>
                          <w:tcW w:w="255" w:type="dxa"/>
                          <w:textDirection w:val="tbRl"/>
                        </w:tcPr>
                        <w:p w14:paraId="6E40979D" w14:textId="44ED76DA"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7E5062A0" w14:textId="77777777">
                      <w:trPr>
                        <w:cantSplit/>
                        <w:trHeight w:hRule="exact" w:val="1605"/>
                        <w:jc w:val="right"/>
                      </w:trPr>
                      <w:tc>
                        <w:tcPr>
                          <w:tcW w:w="255" w:type="dxa"/>
                          <w:textDirection w:val="tbRl"/>
                        </w:tcPr>
                        <w:p w14:paraId="493B2D94"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165500B3" w14:textId="77777777">
                      <w:trPr>
                        <w:cantSplit/>
                        <w:trHeight w:hRule="exact" w:val="1605"/>
                        <w:jc w:val="right"/>
                      </w:trPr>
                      <w:tc>
                        <w:tcPr>
                          <w:tcW w:w="255" w:type="dxa"/>
                          <w:textDirection w:val="tbRl"/>
                        </w:tcPr>
                        <w:p w14:paraId="6CE4887C" w14:textId="7DF672C6" w:rsidR="00814ABC" w:rsidRDefault="00814ABC" w:rsidP="000F17AB">
                          <w:pPr>
                            <w:pStyle w:val="HeaderRegProc"/>
                            <w:spacing w:before="0"/>
                            <w:ind w:left="0"/>
                            <w:rPr>
                              <w:lang w:val="fr-CH"/>
                            </w:rPr>
                          </w:pPr>
                          <w:proofErr w:type="gramStart"/>
                          <w:r>
                            <w:rPr>
                              <w:lang w:val="fr-CH"/>
                            </w:rPr>
                            <w:t>rev.-</w:t>
                          </w:r>
                          <w:proofErr w:type="gramEnd"/>
                        </w:p>
                      </w:tc>
                    </w:tr>
                  </w:tbl>
                  <w:p w14:paraId="56088C0C"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37292"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0048" behindDoc="0" locked="0" layoutInCell="1" allowOverlap="1" wp14:anchorId="44910560" wp14:editId="6AA30CE5">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D35DFE4" w14:textId="77777777">
                            <w:trPr>
                              <w:cantSplit/>
                              <w:trHeight w:hRule="exact" w:val="1605"/>
                              <w:jc w:val="right"/>
                            </w:trPr>
                            <w:tc>
                              <w:tcPr>
                                <w:tcW w:w="255" w:type="dxa"/>
                                <w:textDirection w:val="tbRl"/>
                              </w:tcPr>
                              <w:p w14:paraId="4E65A9F4" w14:textId="77777777" w:rsidR="00814ABC" w:rsidRDefault="00814ABC">
                                <w:pPr>
                                  <w:pStyle w:val="HeaderRegProc"/>
                                  <w:spacing w:before="0"/>
                                  <w:ind w:left="0"/>
                                  <w:rPr>
                                    <w:lang w:val="en-US"/>
                                  </w:rPr>
                                </w:pPr>
                                <w:r>
                                  <w:rPr>
                                    <w:lang w:val="en-US"/>
                                  </w:rPr>
                                  <w:t>Part A1</w:t>
                                </w:r>
                              </w:p>
                            </w:tc>
                          </w:tr>
                          <w:tr w:rsidR="00814ABC" w14:paraId="1943D982" w14:textId="77777777">
                            <w:trPr>
                              <w:cantSplit/>
                              <w:trHeight w:hRule="exact" w:val="1605"/>
                              <w:jc w:val="right"/>
                            </w:trPr>
                            <w:tc>
                              <w:tcPr>
                                <w:tcW w:w="255" w:type="dxa"/>
                                <w:textDirection w:val="tbRl"/>
                              </w:tcPr>
                              <w:p w14:paraId="06DAF709" w14:textId="5C286832"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10356CEE" w14:textId="77777777">
                            <w:trPr>
                              <w:cantSplit/>
                              <w:trHeight w:hRule="exact" w:val="1605"/>
                              <w:jc w:val="right"/>
                            </w:trPr>
                            <w:tc>
                              <w:tcPr>
                                <w:tcW w:w="255" w:type="dxa"/>
                                <w:textDirection w:val="tbRl"/>
                              </w:tcPr>
                              <w:p w14:paraId="5AFBFD68"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14ABC" w14:paraId="684F9D15" w14:textId="77777777">
                            <w:trPr>
                              <w:cantSplit/>
                              <w:trHeight w:hRule="exact" w:val="1605"/>
                              <w:jc w:val="right"/>
                            </w:trPr>
                            <w:tc>
                              <w:tcPr>
                                <w:tcW w:w="255" w:type="dxa"/>
                                <w:textDirection w:val="tbRl"/>
                              </w:tcPr>
                              <w:p w14:paraId="6CA09A62" w14:textId="4E741745" w:rsidR="00814ABC" w:rsidRDefault="00814ABC" w:rsidP="000F17AB">
                                <w:pPr>
                                  <w:pStyle w:val="HeaderRegProc"/>
                                  <w:spacing w:before="0"/>
                                  <w:ind w:left="0"/>
                                  <w:rPr>
                                    <w:lang w:val="fr-CH"/>
                                  </w:rPr>
                                </w:pPr>
                                <w:proofErr w:type="gramStart"/>
                                <w:r>
                                  <w:rPr>
                                    <w:lang w:val="fr-CH"/>
                                  </w:rPr>
                                  <w:t>rev.-</w:t>
                                </w:r>
                                <w:proofErr w:type="gramEnd"/>
                              </w:p>
                            </w:tc>
                          </w:tr>
                        </w:tbl>
                        <w:p w14:paraId="514A15A8"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xpHHz/wEAAOg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D35DFE4" w14:textId="77777777">
                      <w:trPr>
                        <w:cantSplit/>
                        <w:trHeight w:hRule="exact" w:val="1605"/>
                        <w:jc w:val="right"/>
                      </w:trPr>
                      <w:tc>
                        <w:tcPr>
                          <w:tcW w:w="255" w:type="dxa"/>
                          <w:textDirection w:val="tbRl"/>
                        </w:tcPr>
                        <w:p w14:paraId="4E65A9F4" w14:textId="77777777" w:rsidR="00814ABC" w:rsidRDefault="00814ABC">
                          <w:pPr>
                            <w:pStyle w:val="HeaderRegProc"/>
                            <w:spacing w:before="0"/>
                            <w:ind w:left="0"/>
                            <w:rPr>
                              <w:lang w:val="en-US"/>
                            </w:rPr>
                          </w:pPr>
                          <w:r>
                            <w:rPr>
                              <w:lang w:val="en-US"/>
                            </w:rPr>
                            <w:t>Part A1</w:t>
                          </w:r>
                        </w:p>
                      </w:tc>
                    </w:tr>
                    <w:tr w:rsidR="00814ABC" w14:paraId="1943D982" w14:textId="77777777">
                      <w:trPr>
                        <w:cantSplit/>
                        <w:trHeight w:hRule="exact" w:val="1605"/>
                        <w:jc w:val="right"/>
                      </w:trPr>
                      <w:tc>
                        <w:tcPr>
                          <w:tcW w:w="255" w:type="dxa"/>
                          <w:textDirection w:val="tbRl"/>
                        </w:tcPr>
                        <w:p w14:paraId="06DAF709" w14:textId="5C286832"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10356CEE" w14:textId="77777777">
                      <w:trPr>
                        <w:cantSplit/>
                        <w:trHeight w:hRule="exact" w:val="1605"/>
                        <w:jc w:val="right"/>
                      </w:trPr>
                      <w:tc>
                        <w:tcPr>
                          <w:tcW w:w="255" w:type="dxa"/>
                          <w:textDirection w:val="tbRl"/>
                        </w:tcPr>
                        <w:p w14:paraId="5AFBFD68"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14ABC" w14:paraId="684F9D15" w14:textId="77777777">
                      <w:trPr>
                        <w:cantSplit/>
                        <w:trHeight w:hRule="exact" w:val="1605"/>
                        <w:jc w:val="right"/>
                      </w:trPr>
                      <w:tc>
                        <w:tcPr>
                          <w:tcW w:w="255" w:type="dxa"/>
                          <w:textDirection w:val="tbRl"/>
                        </w:tcPr>
                        <w:p w14:paraId="6CA09A62" w14:textId="4E741745" w:rsidR="00814ABC" w:rsidRDefault="00814ABC" w:rsidP="000F17AB">
                          <w:pPr>
                            <w:pStyle w:val="HeaderRegProc"/>
                            <w:spacing w:before="0"/>
                            <w:ind w:left="0"/>
                            <w:rPr>
                              <w:lang w:val="fr-CH"/>
                            </w:rPr>
                          </w:pPr>
                          <w:proofErr w:type="gramStart"/>
                          <w:r>
                            <w:rPr>
                              <w:lang w:val="fr-CH"/>
                            </w:rPr>
                            <w:t>rev.-</w:t>
                          </w:r>
                          <w:proofErr w:type="gramEnd"/>
                        </w:p>
                      </w:tc>
                    </w:tr>
                  </w:tbl>
                  <w:p w14:paraId="514A15A8" w14:textId="77777777" w:rsidR="00814ABC" w:rsidRDefault="00814ABC">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CC078" w14:textId="77777777" w:rsidR="00814ABC" w:rsidRDefault="00814ABC">
    <w:pPr>
      <w:pStyle w:val="Header"/>
    </w:pPr>
    <w:r>
      <w:rPr>
        <w:noProof/>
        <w:sz w:val="20"/>
        <w:lang w:eastAsia="zh-CN"/>
      </w:rPr>
      <mc:AlternateContent>
        <mc:Choice Requires="wps">
          <w:drawing>
            <wp:anchor distT="0" distB="0" distL="114300" distR="114300" simplePos="0" relativeHeight="251663360" behindDoc="0" locked="0" layoutInCell="1" allowOverlap="1" wp14:anchorId="1F01C87C" wp14:editId="0C32926C">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814ABC" w:rsidRDefault="00814ABC">
                          <w:pPr>
                            <w:pStyle w:val="listitem"/>
                            <w:keepLines w:val="0"/>
                            <w:rPr>
                              <w:sz w:val="16"/>
                            </w:rPr>
                          </w:pPr>
                        </w:p>
                        <w:p w14:paraId="229C49A2" w14:textId="77777777" w:rsidR="00814ABC" w:rsidRDefault="00814ABC">
                          <w:pPr>
                            <w:pStyle w:val="listitem"/>
                            <w:keepLines w:val="0"/>
                            <w:spacing w:before="190"/>
                            <w:rPr>
                              <w:sz w:val="16"/>
                            </w:rPr>
                          </w:pPr>
                        </w:p>
                        <w:p w14:paraId="60C1919C" w14:textId="77777777" w:rsidR="00814ABC" w:rsidRDefault="00814ABC">
                          <w:pPr>
                            <w:pStyle w:val="listitem"/>
                            <w:keepLines w:val="0"/>
                            <w:spacing w:before="190"/>
                            <w:rPr>
                              <w:sz w:val="16"/>
                            </w:rPr>
                          </w:pPr>
                        </w:p>
                        <w:p w14:paraId="7CFBEBA1" w14:textId="77777777" w:rsidR="00814ABC" w:rsidRDefault="00814ABC">
                          <w:pPr>
                            <w:pStyle w:val="listitem"/>
                            <w:keepLines w:val="0"/>
                            <w:spacing w:before="190"/>
                            <w:rPr>
                              <w:sz w:val="16"/>
                            </w:rPr>
                          </w:pPr>
                        </w:p>
                        <w:p w14:paraId="678B7726" w14:textId="77777777" w:rsidR="00814ABC" w:rsidRDefault="00814ABC">
                          <w:pPr>
                            <w:pStyle w:val="listitem"/>
                            <w:keepLines w:val="0"/>
                            <w:spacing w:before="190"/>
                            <w:rPr>
                              <w:sz w:val="16"/>
                            </w:rPr>
                          </w:pPr>
                        </w:p>
                        <w:p w14:paraId="6C66C9CA" w14:textId="77777777" w:rsidR="00814ABC" w:rsidRDefault="00814ABC">
                          <w:pPr>
                            <w:pStyle w:val="listitem"/>
                            <w:keepLines w:val="0"/>
                            <w:rPr>
                              <w:sz w:val="16"/>
                            </w:rPr>
                          </w:pPr>
                        </w:p>
                        <w:p w14:paraId="3E58342F"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3FE42D57" w14:textId="77777777">
                            <w:trPr>
                              <w:cantSplit/>
                              <w:trHeight w:hRule="exact" w:val="1605"/>
                              <w:jc w:val="right"/>
                            </w:trPr>
                            <w:tc>
                              <w:tcPr>
                                <w:tcW w:w="255" w:type="dxa"/>
                                <w:textDirection w:val="tbRl"/>
                              </w:tcPr>
                              <w:p w14:paraId="58D6B4D5" w14:textId="77777777" w:rsidR="00814ABC" w:rsidRDefault="00814ABC">
                                <w:pPr>
                                  <w:pStyle w:val="HeaderRegProc"/>
                                  <w:spacing w:before="0"/>
                                  <w:ind w:left="0"/>
                                  <w:rPr>
                                    <w:lang w:val="en-GB"/>
                                  </w:rPr>
                                </w:pPr>
                                <w:r>
                                  <w:rPr>
                                    <w:lang w:val="en-GB"/>
                                  </w:rPr>
                                  <w:t>Part A1</w:t>
                                </w:r>
                              </w:p>
                            </w:tc>
                          </w:tr>
                          <w:tr w:rsidR="00814ABC" w14:paraId="7C5001D3" w14:textId="77777777">
                            <w:trPr>
                              <w:cantSplit/>
                              <w:trHeight w:hRule="exact" w:val="1605"/>
                              <w:jc w:val="right"/>
                            </w:trPr>
                            <w:tc>
                              <w:tcPr>
                                <w:tcW w:w="255" w:type="dxa"/>
                                <w:textDirection w:val="tbRl"/>
                              </w:tcPr>
                              <w:p w14:paraId="2FAC33E7" w14:textId="5F45DF7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5BDC2CA" w14:textId="77777777">
                            <w:trPr>
                              <w:cantSplit/>
                              <w:trHeight w:hRule="exact" w:val="1605"/>
                              <w:jc w:val="right"/>
                            </w:trPr>
                            <w:tc>
                              <w:tcPr>
                                <w:tcW w:w="255" w:type="dxa"/>
                                <w:textDirection w:val="tbRl"/>
                              </w:tcPr>
                              <w:p w14:paraId="246304D9"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814ABC" w14:paraId="346C411A" w14:textId="77777777">
                            <w:trPr>
                              <w:cantSplit/>
                              <w:trHeight w:hRule="exact" w:val="1605"/>
                              <w:jc w:val="right"/>
                            </w:trPr>
                            <w:tc>
                              <w:tcPr>
                                <w:tcW w:w="255" w:type="dxa"/>
                                <w:textDirection w:val="tbRl"/>
                              </w:tcPr>
                              <w:p w14:paraId="5BE67D92" w14:textId="77777777" w:rsidR="00814ABC" w:rsidRDefault="00814ABC" w:rsidP="00036AE2">
                                <w:pPr>
                                  <w:pStyle w:val="HeaderRegProc"/>
                                  <w:spacing w:before="0"/>
                                  <w:ind w:left="0"/>
                                  <w:rPr>
                                    <w:lang w:val="fr-CH"/>
                                  </w:rPr>
                                </w:pPr>
                                <w:proofErr w:type="gramStart"/>
                                <w:r>
                                  <w:rPr>
                                    <w:lang w:val="fr-CH"/>
                                  </w:rPr>
                                  <w:t>rev.-</w:t>
                                </w:r>
                                <w:proofErr w:type="gramEnd"/>
                              </w:p>
                            </w:tc>
                          </w:tr>
                        </w:tbl>
                        <w:p w14:paraId="380A4DF9"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DlacdMBAgAA6AMAAA4AAAAA&#10;AAAAAAAAAAAALgIAAGRycy9lMm9Eb2MueG1sUEsBAi0AFAAGAAgAAAAhAK0sFoHgAAAADgEAAA8A&#10;AAAAAAAAAAAAAAAAWwQAAGRycy9kb3ducmV2LnhtbFBLBQYAAAAABAAEAPMAAABoBQAAAAA=&#10;" stroked="f" strokecolor="red">
              <v:textbox inset="0,0,0,0">
                <w:txbxContent>
                  <w:p w14:paraId="4B2697D9" w14:textId="77777777" w:rsidR="00814ABC" w:rsidRDefault="00814ABC">
                    <w:pPr>
                      <w:pStyle w:val="listitem"/>
                      <w:keepLines w:val="0"/>
                      <w:rPr>
                        <w:sz w:val="16"/>
                      </w:rPr>
                    </w:pPr>
                  </w:p>
                  <w:p w14:paraId="229C49A2" w14:textId="77777777" w:rsidR="00814ABC" w:rsidRDefault="00814ABC">
                    <w:pPr>
                      <w:pStyle w:val="listitem"/>
                      <w:keepLines w:val="0"/>
                      <w:spacing w:before="190"/>
                      <w:rPr>
                        <w:sz w:val="16"/>
                      </w:rPr>
                    </w:pPr>
                  </w:p>
                  <w:p w14:paraId="60C1919C" w14:textId="77777777" w:rsidR="00814ABC" w:rsidRDefault="00814ABC">
                    <w:pPr>
                      <w:pStyle w:val="listitem"/>
                      <w:keepLines w:val="0"/>
                      <w:spacing w:before="190"/>
                      <w:rPr>
                        <w:sz w:val="16"/>
                      </w:rPr>
                    </w:pPr>
                  </w:p>
                  <w:p w14:paraId="7CFBEBA1" w14:textId="77777777" w:rsidR="00814ABC" w:rsidRDefault="00814ABC">
                    <w:pPr>
                      <w:pStyle w:val="listitem"/>
                      <w:keepLines w:val="0"/>
                      <w:spacing w:before="190"/>
                      <w:rPr>
                        <w:sz w:val="16"/>
                      </w:rPr>
                    </w:pPr>
                  </w:p>
                  <w:p w14:paraId="678B7726" w14:textId="77777777" w:rsidR="00814ABC" w:rsidRDefault="00814ABC">
                    <w:pPr>
                      <w:pStyle w:val="listitem"/>
                      <w:keepLines w:val="0"/>
                      <w:spacing w:before="190"/>
                      <w:rPr>
                        <w:sz w:val="16"/>
                      </w:rPr>
                    </w:pPr>
                  </w:p>
                  <w:p w14:paraId="6C66C9CA" w14:textId="77777777" w:rsidR="00814ABC" w:rsidRDefault="00814ABC">
                    <w:pPr>
                      <w:pStyle w:val="listitem"/>
                      <w:keepLines w:val="0"/>
                      <w:rPr>
                        <w:sz w:val="16"/>
                      </w:rPr>
                    </w:pPr>
                  </w:p>
                  <w:p w14:paraId="3E58342F"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3FE42D57" w14:textId="77777777">
                      <w:trPr>
                        <w:cantSplit/>
                        <w:trHeight w:hRule="exact" w:val="1605"/>
                        <w:jc w:val="right"/>
                      </w:trPr>
                      <w:tc>
                        <w:tcPr>
                          <w:tcW w:w="255" w:type="dxa"/>
                          <w:textDirection w:val="tbRl"/>
                        </w:tcPr>
                        <w:p w14:paraId="58D6B4D5" w14:textId="77777777" w:rsidR="00814ABC" w:rsidRDefault="00814ABC">
                          <w:pPr>
                            <w:pStyle w:val="HeaderRegProc"/>
                            <w:spacing w:before="0"/>
                            <w:ind w:left="0"/>
                            <w:rPr>
                              <w:lang w:val="en-GB"/>
                            </w:rPr>
                          </w:pPr>
                          <w:r>
                            <w:rPr>
                              <w:lang w:val="en-GB"/>
                            </w:rPr>
                            <w:t>Part A1</w:t>
                          </w:r>
                        </w:p>
                      </w:tc>
                    </w:tr>
                    <w:tr w:rsidR="00814ABC" w14:paraId="7C5001D3" w14:textId="77777777">
                      <w:trPr>
                        <w:cantSplit/>
                        <w:trHeight w:hRule="exact" w:val="1605"/>
                        <w:jc w:val="right"/>
                      </w:trPr>
                      <w:tc>
                        <w:tcPr>
                          <w:tcW w:w="255" w:type="dxa"/>
                          <w:textDirection w:val="tbRl"/>
                        </w:tcPr>
                        <w:p w14:paraId="2FAC33E7" w14:textId="5F45DF7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5BDC2CA" w14:textId="77777777">
                      <w:trPr>
                        <w:cantSplit/>
                        <w:trHeight w:hRule="exact" w:val="1605"/>
                        <w:jc w:val="right"/>
                      </w:trPr>
                      <w:tc>
                        <w:tcPr>
                          <w:tcW w:w="255" w:type="dxa"/>
                          <w:textDirection w:val="tbRl"/>
                        </w:tcPr>
                        <w:p w14:paraId="246304D9"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814ABC" w14:paraId="346C411A" w14:textId="77777777">
                      <w:trPr>
                        <w:cantSplit/>
                        <w:trHeight w:hRule="exact" w:val="1605"/>
                        <w:jc w:val="right"/>
                      </w:trPr>
                      <w:tc>
                        <w:tcPr>
                          <w:tcW w:w="255" w:type="dxa"/>
                          <w:textDirection w:val="tbRl"/>
                        </w:tcPr>
                        <w:p w14:paraId="5BE67D92" w14:textId="77777777" w:rsidR="00814ABC" w:rsidRDefault="00814ABC" w:rsidP="00036AE2">
                          <w:pPr>
                            <w:pStyle w:val="HeaderRegProc"/>
                            <w:spacing w:before="0"/>
                            <w:ind w:left="0"/>
                            <w:rPr>
                              <w:lang w:val="fr-CH"/>
                            </w:rPr>
                          </w:pPr>
                          <w:proofErr w:type="gramStart"/>
                          <w:r>
                            <w:rPr>
                              <w:lang w:val="fr-CH"/>
                            </w:rPr>
                            <w:t>rev.-</w:t>
                          </w:r>
                          <w:proofErr w:type="gramEnd"/>
                        </w:p>
                      </w:tc>
                    </w:tr>
                  </w:tbl>
                  <w:p w14:paraId="380A4DF9"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C0C0"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9024" behindDoc="0" locked="0" layoutInCell="1" allowOverlap="1" wp14:anchorId="7D6F7D00" wp14:editId="0B27FBED">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CB53A73" w14:textId="77777777">
                            <w:trPr>
                              <w:cantSplit/>
                              <w:trHeight w:hRule="exact" w:val="1605"/>
                              <w:jc w:val="right"/>
                            </w:trPr>
                            <w:tc>
                              <w:tcPr>
                                <w:tcW w:w="255" w:type="dxa"/>
                                <w:textDirection w:val="tbRl"/>
                              </w:tcPr>
                              <w:p w14:paraId="7D06E612" w14:textId="77777777" w:rsidR="00814ABC" w:rsidRDefault="00814ABC">
                                <w:pPr>
                                  <w:pStyle w:val="HeaderRegProc"/>
                                  <w:spacing w:before="0"/>
                                  <w:ind w:left="0"/>
                                  <w:rPr>
                                    <w:lang w:val="en-US"/>
                                  </w:rPr>
                                </w:pPr>
                                <w:r>
                                  <w:rPr>
                                    <w:lang w:val="en-US"/>
                                  </w:rPr>
                                  <w:t>Part A1</w:t>
                                </w:r>
                              </w:p>
                            </w:tc>
                          </w:tr>
                          <w:tr w:rsidR="00814ABC" w14:paraId="759AC91B" w14:textId="77777777">
                            <w:trPr>
                              <w:cantSplit/>
                              <w:trHeight w:hRule="exact" w:val="1605"/>
                              <w:jc w:val="right"/>
                            </w:trPr>
                            <w:tc>
                              <w:tcPr>
                                <w:tcW w:w="255" w:type="dxa"/>
                                <w:textDirection w:val="tbRl"/>
                              </w:tcPr>
                              <w:p w14:paraId="1F9015A3" w14:textId="611FC928"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AA0411A" w14:textId="77777777">
                            <w:trPr>
                              <w:cantSplit/>
                              <w:trHeight w:hRule="exact" w:val="1605"/>
                              <w:jc w:val="right"/>
                            </w:trPr>
                            <w:tc>
                              <w:tcPr>
                                <w:tcW w:w="255" w:type="dxa"/>
                                <w:textDirection w:val="tbRl"/>
                              </w:tcPr>
                              <w:p w14:paraId="4E22082B"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14ABC" w14:paraId="0CB45AA0" w14:textId="77777777">
                            <w:trPr>
                              <w:cantSplit/>
                              <w:trHeight w:hRule="exact" w:val="1605"/>
                              <w:jc w:val="right"/>
                            </w:trPr>
                            <w:tc>
                              <w:tcPr>
                                <w:tcW w:w="255" w:type="dxa"/>
                                <w:textDirection w:val="tbRl"/>
                              </w:tcPr>
                              <w:p w14:paraId="40EE3001" w14:textId="26DFA949" w:rsidR="00814ABC" w:rsidRDefault="00814ABC" w:rsidP="00036AE2">
                                <w:pPr>
                                  <w:pStyle w:val="HeaderRegProc"/>
                                  <w:spacing w:before="0"/>
                                  <w:ind w:left="0"/>
                                  <w:rPr>
                                    <w:lang w:val="fr-CH"/>
                                  </w:rPr>
                                </w:pPr>
                                <w:proofErr w:type="gramStart"/>
                                <w:r>
                                  <w:rPr>
                                    <w:lang w:val="fr-CH"/>
                                  </w:rPr>
                                  <w:t>rev</w:t>
                                </w:r>
                                <w:proofErr w:type="gramEnd"/>
                                <w:r>
                                  <w:rPr>
                                    <w:lang w:val="fr-CH"/>
                                  </w:rPr>
                                  <w:t>.6</w:t>
                                </w:r>
                              </w:p>
                            </w:tc>
                          </w:tr>
                        </w:tbl>
                        <w:p w14:paraId="7E0571CE"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CB53A73" w14:textId="77777777">
                      <w:trPr>
                        <w:cantSplit/>
                        <w:trHeight w:hRule="exact" w:val="1605"/>
                        <w:jc w:val="right"/>
                      </w:trPr>
                      <w:tc>
                        <w:tcPr>
                          <w:tcW w:w="255" w:type="dxa"/>
                          <w:textDirection w:val="tbRl"/>
                        </w:tcPr>
                        <w:p w14:paraId="7D06E612" w14:textId="77777777" w:rsidR="00814ABC" w:rsidRDefault="00814ABC">
                          <w:pPr>
                            <w:pStyle w:val="HeaderRegProc"/>
                            <w:spacing w:before="0"/>
                            <w:ind w:left="0"/>
                            <w:rPr>
                              <w:lang w:val="en-US"/>
                            </w:rPr>
                          </w:pPr>
                          <w:r>
                            <w:rPr>
                              <w:lang w:val="en-US"/>
                            </w:rPr>
                            <w:t>Part A1</w:t>
                          </w:r>
                        </w:p>
                      </w:tc>
                    </w:tr>
                    <w:tr w:rsidR="00814ABC" w14:paraId="759AC91B" w14:textId="77777777">
                      <w:trPr>
                        <w:cantSplit/>
                        <w:trHeight w:hRule="exact" w:val="1605"/>
                        <w:jc w:val="right"/>
                      </w:trPr>
                      <w:tc>
                        <w:tcPr>
                          <w:tcW w:w="255" w:type="dxa"/>
                          <w:textDirection w:val="tbRl"/>
                        </w:tcPr>
                        <w:p w14:paraId="1F9015A3" w14:textId="611FC928"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AA0411A" w14:textId="77777777">
                      <w:trPr>
                        <w:cantSplit/>
                        <w:trHeight w:hRule="exact" w:val="1605"/>
                        <w:jc w:val="right"/>
                      </w:trPr>
                      <w:tc>
                        <w:tcPr>
                          <w:tcW w:w="255" w:type="dxa"/>
                          <w:textDirection w:val="tbRl"/>
                        </w:tcPr>
                        <w:p w14:paraId="4E22082B"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14ABC" w14:paraId="0CB45AA0" w14:textId="77777777">
                      <w:trPr>
                        <w:cantSplit/>
                        <w:trHeight w:hRule="exact" w:val="1605"/>
                        <w:jc w:val="right"/>
                      </w:trPr>
                      <w:tc>
                        <w:tcPr>
                          <w:tcW w:w="255" w:type="dxa"/>
                          <w:textDirection w:val="tbRl"/>
                        </w:tcPr>
                        <w:p w14:paraId="40EE3001" w14:textId="26DFA949" w:rsidR="00814ABC" w:rsidRDefault="00814ABC" w:rsidP="00036AE2">
                          <w:pPr>
                            <w:pStyle w:val="HeaderRegProc"/>
                            <w:spacing w:before="0"/>
                            <w:ind w:left="0"/>
                            <w:rPr>
                              <w:lang w:val="fr-CH"/>
                            </w:rPr>
                          </w:pPr>
                          <w:proofErr w:type="gramStart"/>
                          <w:r>
                            <w:rPr>
                              <w:lang w:val="fr-CH"/>
                            </w:rPr>
                            <w:t>rev</w:t>
                          </w:r>
                          <w:proofErr w:type="gramEnd"/>
                          <w:r>
                            <w:rPr>
                              <w:lang w:val="fr-CH"/>
                            </w:rPr>
                            <w:t>.6</w:t>
                          </w:r>
                        </w:p>
                      </w:tc>
                    </w:tr>
                  </w:tbl>
                  <w:p w14:paraId="7E0571CE" w14:textId="77777777" w:rsidR="00814ABC" w:rsidRDefault="00814ABC">
                    <w:pPr>
                      <w:rPr>
                        <w:lang w:val="fr-CH"/>
                      </w:rPr>
                    </w:pPr>
                  </w:p>
                </w:txbxContent>
              </v:textbox>
            </v:shape>
          </w:pict>
        </mc:Fallback>
      </mc:AlternateContent>
    </w:r>
    <w:r>
      <w:rPr>
        <w:color w:val="000000"/>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E8D02" w14:textId="77777777" w:rsidR="00814ABC" w:rsidRDefault="00814ABC">
    <w:pPr>
      <w:pStyle w:val="Header"/>
    </w:pPr>
    <w:r>
      <w:rPr>
        <w:noProof/>
        <w:sz w:val="20"/>
        <w:lang w:eastAsia="zh-CN"/>
      </w:rPr>
      <mc:AlternateContent>
        <mc:Choice Requires="wps">
          <w:drawing>
            <wp:anchor distT="0" distB="0" distL="114300" distR="114300" simplePos="0" relativeHeight="251652096" behindDoc="0" locked="0" layoutInCell="1" allowOverlap="1" wp14:anchorId="6B3E0608" wp14:editId="17F8598A">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814ABC" w:rsidRDefault="00814ABC">
                          <w:pPr>
                            <w:pStyle w:val="listitem"/>
                            <w:keepLines w:val="0"/>
                            <w:rPr>
                              <w:sz w:val="16"/>
                            </w:rPr>
                          </w:pPr>
                        </w:p>
                        <w:p w14:paraId="24596AC1" w14:textId="77777777" w:rsidR="00814ABC" w:rsidRDefault="00814ABC">
                          <w:pPr>
                            <w:pStyle w:val="listitem"/>
                            <w:keepLines w:val="0"/>
                            <w:spacing w:before="190"/>
                            <w:rPr>
                              <w:sz w:val="16"/>
                            </w:rPr>
                          </w:pPr>
                        </w:p>
                        <w:p w14:paraId="156129FC" w14:textId="77777777" w:rsidR="00814ABC" w:rsidRDefault="00814ABC">
                          <w:pPr>
                            <w:pStyle w:val="listitem"/>
                            <w:keepLines w:val="0"/>
                            <w:spacing w:before="190"/>
                            <w:rPr>
                              <w:sz w:val="16"/>
                            </w:rPr>
                          </w:pPr>
                        </w:p>
                        <w:p w14:paraId="4B94610B" w14:textId="77777777" w:rsidR="00814ABC" w:rsidRDefault="00814ABC">
                          <w:pPr>
                            <w:pStyle w:val="listitem"/>
                            <w:keepLines w:val="0"/>
                            <w:spacing w:before="190"/>
                            <w:rPr>
                              <w:sz w:val="16"/>
                            </w:rPr>
                          </w:pPr>
                        </w:p>
                        <w:p w14:paraId="165BBB31" w14:textId="77777777" w:rsidR="00814ABC" w:rsidRDefault="00814ABC">
                          <w:pPr>
                            <w:pStyle w:val="listitem"/>
                            <w:keepLines w:val="0"/>
                            <w:spacing w:before="190"/>
                            <w:rPr>
                              <w:sz w:val="16"/>
                            </w:rPr>
                          </w:pPr>
                        </w:p>
                        <w:p w14:paraId="5828F242" w14:textId="77777777" w:rsidR="00814ABC" w:rsidRDefault="00814ABC">
                          <w:pPr>
                            <w:pStyle w:val="listitem"/>
                            <w:keepLines w:val="0"/>
                            <w:rPr>
                              <w:sz w:val="16"/>
                            </w:rPr>
                          </w:pPr>
                        </w:p>
                        <w:p w14:paraId="35E2B54E"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E21114A" w14:textId="77777777">
                            <w:trPr>
                              <w:cantSplit/>
                              <w:trHeight w:hRule="exact" w:val="1605"/>
                              <w:jc w:val="right"/>
                            </w:trPr>
                            <w:tc>
                              <w:tcPr>
                                <w:tcW w:w="255" w:type="dxa"/>
                                <w:textDirection w:val="tbRl"/>
                              </w:tcPr>
                              <w:p w14:paraId="55523751" w14:textId="77777777" w:rsidR="00814ABC" w:rsidRDefault="00814ABC">
                                <w:pPr>
                                  <w:pStyle w:val="HeaderRegProc"/>
                                  <w:spacing w:before="0"/>
                                  <w:ind w:left="0"/>
                                  <w:rPr>
                                    <w:lang w:val="en-GB"/>
                                  </w:rPr>
                                </w:pPr>
                                <w:r>
                                  <w:rPr>
                                    <w:lang w:val="en-GB"/>
                                  </w:rPr>
                                  <w:t>Part A1</w:t>
                                </w:r>
                              </w:p>
                            </w:tc>
                          </w:tr>
                          <w:tr w:rsidR="00814ABC" w14:paraId="739BD5BE" w14:textId="77777777">
                            <w:trPr>
                              <w:cantSplit/>
                              <w:trHeight w:hRule="exact" w:val="1605"/>
                              <w:jc w:val="right"/>
                            </w:trPr>
                            <w:tc>
                              <w:tcPr>
                                <w:tcW w:w="255" w:type="dxa"/>
                                <w:textDirection w:val="tbRl"/>
                              </w:tcPr>
                              <w:p w14:paraId="65A12F2E" w14:textId="131EF13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5D7B579B" w14:textId="77777777">
                            <w:trPr>
                              <w:cantSplit/>
                              <w:trHeight w:hRule="exact" w:val="1605"/>
                              <w:jc w:val="right"/>
                            </w:trPr>
                            <w:tc>
                              <w:tcPr>
                                <w:tcW w:w="255" w:type="dxa"/>
                                <w:textDirection w:val="tbRl"/>
                              </w:tcPr>
                              <w:p w14:paraId="3C63D8A7"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14ABC" w14:paraId="33B60E42" w14:textId="77777777">
                            <w:trPr>
                              <w:cantSplit/>
                              <w:trHeight w:hRule="exact" w:val="1605"/>
                              <w:jc w:val="right"/>
                            </w:trPr>
                            <w:tc>
                              <w:tcPr>
                                <w:tcW w:w="255" w:type="dxa"/>
                                <w:textDirection w:val="tbRl"/>
                              </w:tcPr>
                              <w:p w14:paraId="5FDCC673" w14:textId="568A77F1" w:rsidR="00814ABC" w:rsidRDefault="00814ABC" w:rsidP="00E84018">
                                <w:pPr>
                                  <w:pStyle w:val="HeaderRegProc"/>
                                  <w:spacing w:before="0"/>
                                  <w:ind w:left="0"/>
                                  <w:rPr>
                                    <w:lang w:val="fr-CH"/>
                                  </w:rPr>
                                </w:pPr>
                                <w:proofErr w:type="gramStart"/>
                                <w:r>
                                  <w:rPr>
                                    <w:lang w:val="fr-CH"/>
                                  </w:rPr>
                                  <w:t>rev.-</w:t>
                                </w:r>
                                <w:proofErr w:type="gramEnd"/>
                              </w:p>
                            </w:tc>
                          </w:tr>
                        </w:tbl>
                        <w:p w14:paraId="6A4DC3B4"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LyKEIBAgAA6QMAAA4AAAAA&#10;AAAAAAAAAAAALgIAAGRycy9lMm9Eb2MueG1sUEsBAi0AFAAGAAgAAAAhAK0sFoHgAAAADgEAAA8A&#10;AAAAAAAAAAAAAAAAWwQAAGRycy9kb3ducmV2LnhtbFBLBQYAAAAABAAEAPMAAABoBQAAAAA=&#10;" stroked="f" strokecolor="red">
              <v:textbox inset="0,0,0,0">
                <w:txbxContent>
                  <w:p w14:paraId="425DD24B" w14:textId="77777777" w:rsidR="00814ABC" w:rsidRDefault="00814ABC">
                    <w:pPr>
                      <w:pStyle w:val="listitem"/>
                      <w:keepLines w:val="0"/>
                      <w:rPr>
                        <w:sz w:val="16"/>
                      </w:rPr>
                    </w:pPr>
                  </w:p>
                  <w:p w14:paraId="24596AC1" w14:textId="77777777" w:rsidR="00814ABC" w:rsidRDefault="00814ABC">
                    <w:pPr>
                      <w:pStyle w:val="listitem"/>
                      <w:keepLines w:val="0"/>
                      <w:spacing w:before="190"/>
                      <w:rPr>
                        <w:sz w:val="16"/>
                      </w:rPr>
                    </w:pPr>
                  </w:p>
                  <w:p w14:paraId="156129FC" w14:textId="77777777" w:rsidR="00814ABC" w:rsidRDefault="00814ABC">
                    <w:pPr>
                      <w:pStyle w:val="listitem"/>
                      <w:keepLines w:val="0"/>
                      <w:spacing w:before="190"/>
                      <w:rPr>
                        <w:sz w:val="16"/>
                      </w:rPr>
                    </w:pPr>
                  </w:p>
                  <w:p w14:paraId="4B94610B" w14:textId="77777777" w:rsidR="00814ABC" w:rsidRDefault="00814ABC">
                    <w:pPr>
                      <w:pStyle w:val="listitem"/>
                      <w:keepLines w:val="0"/>
                      <w:spacing w:before="190"/>
                      <w:rPr>
                        <w:sz w:val="16"/>
                      </w:rPr>
                    </w:pPr>
                  </w:p>
                  <w:p w14:paraId="165BBB31" w14:textId="77777777" w:rsidR="00814ABC" w:rsidRDefault="00814ABC">
                    <w:pPr>
                      <w:pStyle w:val="listitem"/>
                      <w:keepLines w:val="0"/>
                      <w:spacing w:before="190"/>
                      <w:rPr>
                        <w:sz w:val="16"/>
                      </w:rPr>
                    </w:pPr>
                  </w:p>
                  <w:p w14:paraId="5828F242" w14:textId="77777777" w:rsidR="00814ABC" w:rsidRDefault="00814ABC">
                    <w:pPr>
                      <w:pStyle w:val="listitem"/>
                      <w:keepLines w:val="0"/>
                      <w:rPr>
                        <w:sz w:val="16"/>
                      </w:rPr>
                    </w:pPr>
                  </w:p>
                  <w:p w14:paraId="35E2B54E"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E21114A" w14:textId="77777777">
                      <w:trPr>
                        <w:cantSplit/>
                        <w:trHeight w:hRule="exact" w:val="1605"/>
                        <w:jc w:val="right"/>
                      </w:trPr>
                      <w:tc>
                        <w:tcPr>
                          <w:tcW w:w="255" w:type="dxa"/>
                          <w:textDirection w:val="tbRl"/>
                        </w:tcPr>
                        <w:p w14:paraId="55523751" w14:textId="77777777" w:rsidR="00814ABC" w:rsidRDefault="00814ABC">
                          <w:pPr>
                            <w:pStyle w:val="HeaderRegProc"/>
                            <w:spacing w:before="0"/>
                            <w:ind w:left="0"/>
                            <w:rPr>
                              <w:lang w:val="en-GB"/>
                            </w:rPr>
                          </w:pPr>
                          <w:r>
                            <w:rPr>
                              <w:lang w:val="en-GB"/>
                            </w:rPr>
                            <w:t>Part A1</w:t>
                          </w:r>
                        </w:p>
                      </w:tc>
                    </w:tr>
                    <w:tr w:rsidR="00814ABC" w14:paraId="739BD5BE" w14:textId="77777777">
                      <w:trPr>
                        <w:cantSplit/>
                        <w:trHeight w:hRule="exact" w:val="1605"/>
                        <w:jc w:val="right"/>
                      </w:trPr>
                      <w:tc>
                        <w:tcPr>
                          <w:tcW w:w="255" w:type="dxa"/>
                          <w:textDirection w:val="tbRl"/>
                        </w:tcPr>
                        <w:p w14:paraId="65A12F2E" w14:textId="131EF13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5D7B579B" w14:textId="77777777">
                      <w:trPr>
                        <w:cantSplit/>
                        <w:trHeight w:hRule="exact" w:val="1605"/>
                        <w:jc w:val="right"/>
                      </w:trPr>
                      <w:tc>
                        <w:tcPr>
                          <w:tcW w:w="255" w:type="dxa"/>
                          <w:textDirection w:val="tbRl"/>
                        </w:tcPr>
                        <w:p w14:paraId="3C63D8A7"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14ABC" w14:paraId="33B60E42" w14:textId="77777777">
                      <w:trPr>
                        <w:cantSplit/>
                        <w:trHeight w:hRule="exact" w:val="1605"/>
                        <w:jc w:val="right"/>
                      </w:trPr>
                      <w:tc>
                        <w:tcPr>
                          <w:tcW w:w="255" w:type="dxa"/>
                          <w:textDirection w:val="tbRl"/>
                        </w:tcPr>
                        <w:p w14:paraId="5FDCC673" w14:textId="568A77F1" w:rsidR="00814ABC" w:rsidRDefault="00814ABC" w:rsidP="00E84018">
                          <w:pPr>
                            <w:pStyle w:val="HeaderRegProc"/>
                            <w:spacing w:before="0"/>
                            <w:ind w:left="0"/>
                            <w:rPr>
                              <w:lang w:val="fr-CH"/>
                            </w:rPr>
                          </w:pPr>
                          <w:proofErr w:type="gramStart"/>
                          <w:r>
                            <w:rPr>
                              <w:lang w:val="fr-CH"/>
                            </w:rPr>
                            <w:t>rev.-</w:t>
                          </w:r>
                          <w:proofErr w:type="gramEnd"/>
                        </w:p>
                      </w:tc>
                    </w:tr>
                  </w:tbl>
                  <w:p w14:paraId="6A4DC3B4"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6AB0EB0"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4AA5E311"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904D7D8" w14:textId="72D7DFC0"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D95D0D"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D37E90" w14:textId="3A797B82" w:rsidR="00814ABC" w:rsidRDefault="00814ABC" w:rsidP="00074CCE">
          <w:pPr>
            <w:pStyle w:val="HeaderRegProc"/>
            <w:rPr>
              <w:lang w:val="fr-CH"/>
            </w:rPr>
          </w:pPr>
          <w:proofErr w:type="gramStart"/>
          <w:r>
            <w:rPr>
              <w:lang w:val="fr-CH"/>
            </w:rPr>
            <w:t>rev</w:t>
          </w:r>
          <w:proofErr w:type="gramEnd"/>
          <w:r>
            <w:rPr>
              <w:lang w:val="fr-CH"/>
            </w:rPr>
            <w:t>. 7</w:t>
          </w:r>
        </w:p>
      </w:tc>
    </w:tr>
  </w:tbl>
  <w:p w14:paraId="7B5F4E80" w14:textId="77777777" w:rsidR="00814ABC" w:rsidRDefault="00814ABC" w:rsidP="0064384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0996976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75C130E"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253CEEA" w14:textId="70A4B16B"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359DC8"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F2D308" w14:textId="5EF41C8B" w:rsidR="00814ABC" w:rsidRDefault="00814ABC" w:rsidP="001F6E0A">
          <w:pPr>
            <w:pStyle w:val="HeaderRegProc"/>
            <w:rPr>
              <w:color w:val="000000"/>
              <w:lang w:val="fr-CH"/>
            </w:rPr>
          </w:pPr>
          <w:proofErr w:type="gramStart"/>
          <w:r>
            <w:rPr>
              <w:color w:val="000000"/>
              <w:lang w:val="fr-CH"/>
            </w:rPr>
            <w:t>rev</w:t>
          </w:r>
          <w:proofErr w:type="gramEnd"/>
          <w:r>
            <w:rPr>
              <w:color w:val="000000"/>
              <w:lang w:val="fr-CH"/>
            </w:rPr>
            <w:t>. 7</w:t>
          </w:r>
        </w:p>
      </w:tc>
    </w:tr>
  </w:tbl>
  <w:p w14:paraId="713BE8F1"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53120" behindDoc="0" locked="0" layoutInCell="1" allowOverlap="1" wp14:anchorId="01E6AC9E" wp14:editId="2D8FBD94">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31D3A7B" w14:textId="77777777" w:rsidR="00814ABC" w:rsidRDefault="00814ABC">
                          <w:pPr>
                            <w:pStyle w:val="listitem"/>
                            <w:keepLines w:val="0"/>
                            <w:rPr>
                              <w:sz w:val="16"/>
                            </w:rPr>
                          </w:pPr>
                        </w:p>
                        <w:p w14:paraId="53594B16" w14:textId="77777777" w:rsidR="00814ABC" w:rsidRDefault="00814ABC">
                          <w:pPr>
                            <w:pStyle w:val="listitem"/>
                            <w:keepLines w:val="0"/>
                            <w:spacing w:before="190"/>
                            <w:rPr>
                              <w:sz w:val="16"/>
                            </w:rPr>
                          </w:pPr>
                        </w:p>
                        <w:p w14:paraId="23A272FF" w14:textId="77777777" w:rsidR="00814ABC" w:rsidRDefault="00814ABC">
                          <w:pPr>
                            <w:pStyle w:val="listitem"/>
                            <w:keepLines w:val="0"/>
                            <w:spacing w:before="190"/>
                            <w:rPr>
                              <w:sz w:val="16"/>
                            </w:rPr>
                          </w:pPr>
                        </w:p>
                        <w:p w14:paraId="2A22589C" w14:textId="77777777" w:rsidR="00814ABC" w:rsidRDefault="00814ABC">
                          <w:pPr>
                            <w:pStyle w:val="listitem"/>
                            <w:keepLines w:val="0"/>
                            <w:spacing w:before="190"/>
                            <w:rPr>
                              <w:sz w:val="16"/>
                            </w:rPr>
                          </w:pPr>
                        </w:p>
                        <w:p w14:paraId="02AE2674" w14:textId="77777777" w:rsidR="00814ABC" w:rsidRDefault="00814ABC">
                          <w:pPr>
                            <w:pStyle w:val="listitem"/>
                            <w:keepLines w:val="0"/>
                            <w:spacing w:before="190"/>
                            <w:rPr>
                              <w:sz w:val="16"/>
                            </w:rPr>
                          </w:pPr>
                        </w:p>
                        <w:p w14:paraId="6E05D215" w14:textId="77777777" w:rsidR="00814ABC" w:rsidRDefault="00814ABC">
                          <w:pPr>
                            <w:pStyle w:val="listitem"/>
                            <w:keepLines w:val="0"/>
                            <w:rPr>
                              <w:sz w:val="16"/>
                            </w:rPr>
                          </w:pPr>
                        </w:p>
                        <w:p w14:paraId="70595455"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190C267C" w14:textId="77777777">
                            <w:trPr>
                              <w:cantSplit/>
                              <w:trHeight w:hRule="exact" w:val="1605"/>
                              <w:jc w:val="right"/>
                            </w:trPr>
                            <w:tc>
                              <w:tcPr>
                                <w:tcW w:w="255" w:type="dxa"/>
                                <w:textDirection w:val="tbRl"/>
                              </w:tcPr>
                              <w:p w14:paraId="2E053698" w14:textId="77777777" w:rsidR="00814ABC" w:rsidRDefault="00814ABC">
                                <w:pPr>
                                  <w:pStyle w:val="HeaderRegProc"/>
                                  <w:spacing w:before="0"/>
                                  <w:ind w:left="0"/>
                                  <w:rPr>
                                    <w:lang w:val="en-US"/>
                                  </w:rPr>
                                </w:pPr>
                                <w:r>
                                  <w:rPr>
                                    <w:lang w:val="en-US"/>
                                  </w:rPr>
                                  <w:t>Part A1</w:t>
                                </w:r>
                              </w:p>
                            </w:tc>
                          </w:tr>
                          <w:tr w:rsidR="00814ABC" w14:paraId="17F97684" w14:textId="77777777">
                            <w:trPr>
                              <w:cantSplit/>
                              <w:trHeight w:hRule="exact" w:val="1605"/>
                              <w:jc w:val="right"/>
                            </w:trPr>
                            <w:tc>
                              <w:tcPr>
                                <w:tcW w:w="255" w:type="dxa"/>
                                <w:textDirection w:val="tbRl"/>
                              </w:tcPr>
                              <w:p w14:paraId="022D1E8B" w14:textId="58C041BD"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53FEF8EA" w14:textId="77777777">
                            <w:trPr>
                              <w:cantSplit/>
                              <w:trHeight w:hRule="exact" w:val="1605"/>
                              <w:jc w:val="right"/>
                            </w:trPr>
                            <w:tc>
                              <w:tcPr>
                                <w:tcW w:w="255" w:type="dxa"/>
                                <w:textDirection w:val="tbRl"/>
                              </w:tcPr>
                              <w:p w14:paraId="58446C63"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53E72A7B" w14:textId="77777777">
                            <w:trPr>
                              <w:cantSplit/>
                              <w:trHeight w:hRule="exact" w:val="1605"/>
                              <w:jc w:val="right"/>
                            </w:trPr>
                            <w:tc>
                              <w:tcPr>
                                <w:tcW w:w="255" w:type="dxa"/>
                                <w:textDirection w:val="tbRl"/>
                              </w:tcPr>
                              <w:p w14:paraId="77A018DF" w14:textId="3139279F"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66559A1B"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6AC9E"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T3ZRUgACAADpAwAADgAAAAAA&#10;AAAAAAAAAAAuAgAAZHJzL2Uyb0RvYy54bWxQSwECLQAUAAYACAAAACEArSwWgeAAAAAOAQAADwAA&#10;AAAAAAAAAAAAAABaBAAAZHJzL2Rvd25yZXYueG1sUEsFBgAAAAAEAAQA8wAAAGcFAAAAAA==&#10;" stroked="f" strokecolor="red">
              <v:textbox inset="0,0,0,0">
                <w:txbxContent>
                  <w:p w14:paraId="431D3A7B" w14:textId="77777777" w:rsidR="00814ABC" w:rsidRDefault="00814ABC">
                    <w:pPr>
                      <w:pStyle w:val="listitem"/>
                      <w:keepLines w:val="0"/>
                      <w:rPr>
                        <w:sz w:val="16"/>
                      </w:rPr>
                    </w:pPr>
                  </w:p>
                  <w:p w14:paraId="53594B16" w14:textId="77777777" w:rsidR="00814ABC" w:rsidRDefault="00814ABC">
                    <w:pPr>
                      <w:pStyle w:val="listitem"/>
                      <w:keepLines w:val="0"/>
                      <w:spacing w:before="190"/>
                      <w:rPr>
                        <w:sz w:val="16"/>
                      </w:rPr>
                    </w:pPr>
                  </w:p>
                  <w:p w14:paraId="23A272FF" w14:textId="77777777" w:rsidR="00814ABC" w:rsidRDefault="00814ABC">
                    <w:pPr>
                      <w:pStyle w:val="listitem"/>
                      <w:keepLines w:val="0"/>
                      <w:spacing w:before="190"/>
                      <w:rPr>
                        <w:sz w:val="16"/>
                      </w:rPr>
                    </w:pPr>
                  </w:p>
                  <w:p w14:paraId="2A22589C" w14:textId="77777777" w:rsidR="00814ABC" w:rsidRDefault="00814ABC">
                    <w:pPr>
                      <w:pStyle w:val="listitem"/>
                      <w:keepLines w:val="0"/>
                      <w:spacing w:before="190"/>
                      <w:rPr>
                        <w:sz w:val="16"/>
                      </w:rPr>
                    </w:pPr>
                  </w:p>
                  <w:p w14:paraId="02AE2674" w14:textId="77777777" w:rsidR="00814ABC" w:rsidRDefault="00814ABC">
                    <w:pPr>
                      <w:pStyle w:val="listitem"/>
                      <w:keepLines w:val="0"/>
                      <w:spacing w:before="190"/>
                      <w:rPr>
                        <w:sz w:val="16"/>
                      </w:rPr>
                    </w:pPr>
                  </w:p>
                  <w:p w14:paraId="6E05D215" w14:textId="77777777" w:rsidR="00814ABC" w:rsidRDefault="00814ABC">
                    <w:pPr>
                      <w:pStyle w:val="listitem"/>
                      <w:keepLines w:val="0"/>
                      <w:rPr>
                        <w:sz w:val="16"/>
                      </w:rPr>
                    </w:pPr>
                  </w:p>
                  <w:p w14:paraId="70595455"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190C267C" w14:textId="77777777">
                      <w:trPr>
                        <w:cantSplit/>
                        <w:trHeight w:hRule="exact" w:val="1605"/>
                        <w:jc w:val="right"/>
                      </w:trPr>
                      <w:tc>
                        <w:tcPr>
                          <w:tcW w:w="255" w:type="dxa"/>
                          <w:textDirection w:val="tbRl"/>
                        </w:tcPr>
                        <w:p w14:paraId="2E053698" w14:textId="77777777" w:rsidR="00814ABC" w:rsidRDefault="00814ABC">
                          <w:pPr>
                            <w:pStyle w:val="HeaderRegProc"/>
                            <w:spacing w:before="0"/>
                            <w:ind w:left="0"/>
                            <w:rPr>
                              <w:lang w:val="en-US"/>
                            </w:rPr>
                          </w:pPr>
                          <w:r>
                            <w:rPr>
                              <w:lang w:val="en-US"/>
                            </w:rPr>
                            <w:t>Part A1</w:t>
                          </w:r>
                        </w:p>
                      </w:tc>
                    </w:tr>
                    <w:tr w:rsidR="00814ABC" w14:paraId="17F97684" w14:textId="77777777">
                      <w:trPr>
                        <w:cantSplit/>
                        <w:trHeight w:hRule="exact" w:val="1605"/>
                        <w:jc w:val="right"/>
                      </w:trPr>
                      <w:tc>
                        <w:tcPr>
                          <w:tcW w:w="255" w:type="dxa"/>
                          <w:textDirection w:val="tbRl"/>
                        </w:tcPr>
                        <w:p w14:paraId="022D1E8B" w14:textId="58C041BD"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53FEF8EA" w14:textId="77777777">
                      <w:trPr>
                        <w:cantSplit/>
                        <w:trHeight w:hRule="exact" w:val="1605"/>
                        <w:jc w:val="right"/>
                      </w:trPr>
                      <w:tc>
                        <w:tcPr>
                          <w:tcW w:w="255" w:type="dxa"/>
                          <w:textDirection w:val="tbRl"/>
                        </w:tcPr>
                        <w:p w14:paraId="58446C63"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53E72A7B" w14:textId="77777777">
                      <w:trPr>
                        <w:cantSplit/>
                        <w:trHeight w:hRule="exact" w:val="1605"/>
                        <w:jc w:val="right"/>
                      </w:trPr>
                      <w:tc>
                        <w:tcPr>
                          <w:tcW w:w="255" w:type="dxa"/>
                          <w:textDirection w:val="tbRl"/>
                        </w:tcPr>
                        <w:p w14:paraId="77A018DF" w14:textId="3139279F"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66559A1B"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D165D3C"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33384CB"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A7A5FF3" w14:textId="339E4466"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BFBF06" w14:textId="1D073F86"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t>13</w:t>
          </w:r>
          <w:r w:rsidRPr="0004240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E102989" w14:textId="0067D512" w:rsidR="00814ABC" w:rsidRDefault="00814ABC" w:rsidP="00074CCE">
          <w:pPr>
            <w:pStyle w:val="HeaderRegProc"/>
            <w:rPr>
              <w:lang w:val="fr-CH"/>
            </w:rPr>
          </w:pPr>
          <w:proofErr w:type="gramStart"/>
          <w:r>
            <w:rPr>
              <w:lang w:val="fr-CH"/>
            </w:rPr>
            <w:t>rev</w:t>
          </w:r>
          <w:proofErr w:type="gramEnd"/>
          <w:r>
            <w:rPr>
              <w:lang w:val="fr-CH"/>
            </w:rPr>
            <w:t>. 7</w:t>
          </w:r>
        </w:p>
      </w:tc>
    </w:tr>
  </w:tbl>
  <w:p w14:paraId="3E03B94A" w14:textId="77777777" w:rsidR="00814ABC" w:rsidRDefault="00814ABC" w:rsidP="0064384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39250C51"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241C98F1" w:rsidR="00814ABC" w:rsidRDefault="00814ABC" w:rsidP="00074CCE">
          <w:pPr>
            <w:pStyle w:val="HeaderRegProc"/>
            <w:rPr>
              <w:lang w:val="fr-CH"/>
            </w:rPr>
          </w:pPr>
          <w:proofErr w:type="gramStart"/>
          <w:r>
            <w:rPr>
              <w:lang w:val="fr-CH"/>
            </w:rPr>
            <w:t>rev</w:t>
          </w:r>
          <w:proofErr w:type="gramEnd"/>
          <w:r>
            <w:rPr>
              <w:lang w:val="fr-CH"/>
            </w:rPr>
            <w:t>. 6</w:t>
          </w:r>
        </w:p>
      </w:tc>
    </w:tr>
  </w:tbl>
  <w:p w14:paraId="2B0A9008" w14:textId="77777777" w:rsidR="00814ABC" w:rsidRDefault="00814ABC" w:rsidP="0064384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6C23256F"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5736865E" w:rsidR="00814ABC" w:rsidRDefault="00814ABC" w:rsidP="001F6E0A">
          <w:pPr>
            <w:pStyle w:val="HeaderRegProc"/>
            <w:rPr>
              <w:color w:val="000000"/>
              <w:lang w:val="fr-CH"/>
            </w:rPr>
          </w:pPr>
          <w:proofErr w:type="gramStart"/>
          <w:r>
            <w:rPr>
              <w:color w:val="000000"/>
              <w:lang w:val="fr-CH"/>
            </w:rPr>
            <w:t>rev</w:t>
          </w:r>
          <w:proofErr w:type="gramEnd"/>
          <w:r>
            <w:rPr>
              <w:color w:val="000000"/>
              <w:lang w:val="fr-CH"/>
            </w:rPr>
            <w:t>.6</w:t>
          </w:r>
        </w:p>
      </w:tc>
    </w:tr>
  </w:tbl>
  <w:p w14:paraId="2C1D2C67"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58752" behindDoc="0" locked="0" layoutInCell="1" allowOverlap="1" wp14:anchorId="763D2FD3" wp14:editId="7E68A450">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814ABC" w:rsidRDefault="00814ABC">
                          <w:pPr>
                            <w:pStyle w:val="listitem"/>
                            <w:keepLines w:val="0"/>
                            <w:rPr>
                              <w:sz w:val="16"/>
                            </w:rPr>
                          </w:pPr>
                        </w:p>
                        <w:p w14:paraId="32722643" w14:textId="77777777" w:rsidR="00814ABC" w:rsidRDefault="00814ABC">
                          <w:pPr>
                            <w:pStyle w:val="listitem"/>
                            <w:keepLines w:val="0"/>
                            <w:spacing w:before="190"/>
                            <w:rPr>
                              <w:sz w:val="16"/>
                            </w:rPr>
                          </w:pPr>
                        </w:p>
                        <w:p w14:paraId="60329747" w14:textId="77777777" w:rsidR="00814ABC" w:rsidRDefault="00814ABC">
                          <w:pPr>
                            <w:pStyle w:val="listitem"/>
                            <w:keepLines w:val="0"/>
                            <w:spacing w:before="190"/>
                            <w:rPr>
                              <w:sz w:val="16"/>
                            </w:rPr>
                          </w:pPr>
                        </w:p>
                        <w:p w14:paraId="0FE26ED0" w14:textId="77777777" w:rsidR="00814ABC" w:rsidRDefault="00814ABC">
                          <w:pPr>
                            <w:pStyle w:val="listitem"/>
                            <w:keepLines w:val="0"/>
                            <w:spacing w:before="190"/>
                            <w:rPr>
                              <w:sz w:val="16"/>
                            </w:rPr>
                          </w:pPr>
                        </w:p>
                        <w:p w14:paraId="7CC1EA3D" w14:textId="77777777" w:rsidR="00814ABC" w:rsidRDefault="00814ABC">
                          <w:pPr>
                            <w:pStyle w:val="listitem"/>
                            <w:keepLines w:val="0"/>
                            <w:spacing w:before="190"/>
                            <w:rPr>
                              <w:sz w:val="16"/>
                            </w:rPr>
                          </w:pPr>
                        </w:p>
                        <w:p w14:paraId="36442DB5" w14:textId="77777777" w:rsidR="00814ABC" w:rsidRDefault="00814ABC">
                          <w:pPr>
                            <w:pStyle w:val="listitem"/>
                            <w:keepLines w:val="0"/>
                            <w:rPr>
                              <w:sz w:val="16"/>
                            </w:rPr>
                          </w:pPr>
                        </w:p>
                        <w:p w14:paraId="709A42DB"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F9EC12D" w14:textId="77777777">
                            <w:trPr>
                              <w:cantSplit/>
                              <w:trHeight w:hRule="exact" w:val="1605"/>
                              <w:jc w:val="right"/>
                            </w:trPr>
                            <w:tc>
                              <w:tcPr>
                                <w:tcW w:w="255" w:type="dxa"/>
                                <w:textDirection w:val="tbRl"/>
                              </w:tcPr>
                              <w:p w14:paraId="6903BE0C" w14:textId="77777777" w:rsidR="00814ABC" w:rsidRDefault="00814ABC">
                                <w:pPr>
                                  <w:pStyle w:val="HeaderRegProc"/>
                                  <w:spacing w:before="0"/>
                                  <w:ind w:left="0"/>
                                  <w:rPr>
                                    <w:lang w:val="en-US"/>
                                  </w:rPr>
                                </w:pPr>
                                <w:r>
                                  <w:rPr>
                                    <w:lang w:val="en-US"/>
                                  </w:rPr>
                                  <w:t>Part A1</w:t>
                                </w:r>
                              </w:p>
                            </w:tc>
                          </w:tr>
                          <w:tr w:rsidR="00814ABC" w14:paraId="149C394E" w14:textId="77777777">
                            <w:trPr>
                              <w:cantSplit/>
                              <w:trHeight w:hRule="exact" w:val="1605"/>
                              <w:jc w:val="right"/>
                            </w:trPr>
                            <w:tc>
                              <w:tcPr>
                                <w:tcW w:w="255" w:type="dxa"/>
                                <w:textDirection w:val="tbRl"/>
                              </w:tcPr>
                              <w:p w14:paraId="1865CDFE" w14:textId="1488C957"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1FF2F8A8" w14:textId="77777777">
                            <w:trPr>
                              <w:cantSplit/>
                              <w:trHeight w:hRule="exact" w:val="1605"/>
                              <w:jc w:val="right"/>
                            </w:trPr>
                            <w:tc>
                              <w:tcPr>
                                <w:tcW w:w="255" w:type="dxa"/>
                                <w:textDirection w:val="tbRl"/>
                              </w:tcPr>
                              <w:p w14:paraId="484F295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176C747A" w14:textId="77777777">
                            <w:trPr>
                              <w:cantSplit/>
                              <w:trHeight w:hRule="exact" w:val="1605"/>
                              <w:jc w:val="right"/>
                            </w:trPr>
                            <w:tc>
                              <w:tcPr>
                                <w:tcW w:w="255" w:type="dxa"/>
                                <w:textDirection w:val="tbRl"/>
                              </w:tcPr>
                              <w:p w14:paraId="473A0206" w14:textId="58313213"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36BD2D0F"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5tyFAgACAADpAwAADgAAAAAA&#10;AAAAAAAAAAAuAgAAZHJzL2Uyb0RvYy54bWxQSwECLQAUAAYACAAAACEArSwWgeAAAAAOAQAADwAA&#10;AAAAAAAAAAAAAABaBAAAZHJzL2Rvd25yZXYueG1sUEsFBgAAAAAEAAQA8wAAAGcFAAAAAA==&#10;" stroked="f" strokecolor="red">
              <v:textbox inset="0,0,0,0">
                <w:txbxContent>
                  <w:p w14:paraId="2EE215FC" w14:textId="77777777" w:rsidR="00814ABC" w:rsidRDefault="00814ABC">
                    <w:pPr>
                      <w:pStyle w:val="listitem"/>
                      <w:keepLines w:val="0"/>
                      <w:rPr>
                        <w:sz w:val="16"/>
                      </w:rPr>
                    </w:pPr>
                  </w:p>
                  <w:p w14:paraId="32722643" w14:textId="77777777" w:rsidR="00814ABC" w:rsidRDefault="00814ABC">
                    <w:pPr>
                      <w:pStyle w:val="listitem"/>
                      <w:keepLines w:val="0"/>
                      <w:spacing w:before="190"/>
                      <w:rPr>
                        <w:sz w:val="16"/>
                      </w:rPr>
                    </w:pPr>
                  </w:p>
                  <w:p w14:paraId="60329747" w14:textId="77777777" w:rsidR="00814ABC" w:rsidRDefault="00814ABC">
                    <w:pPr>
                      <w:pStyle w:val="listitem"/>
                      <w:keepLines w:val="0"/>
                      <w:spacing w:before="190"/>
                      <w:rPr>
                        <w:sz w:val="16"/>
                      </w:rPr>
                    </w:pPr>
                  </w:p>
                  <w:p w14:paraId="0FE26ED0" w14:textId="77777777" w:rsidR="00814ABC" w:rsidRDefault="00814ABC">
                    <w:pPr>
                      <w:pStyle w:val="listitem"/>
                      <w:keepLines w:val="0"/>
                      <w:spacing w:before="190"/>
                      <w:rPr>
                        <w:sz w:val="16"/>
                      </w:rPr>
                    </w:pPr>
                  </w:p>
                  <w:p w14:paraId="7CC1EA3D" w14:textId="77777777" w:rsidR="00814ABC" w:rsidRDefault="00814ABC">
                    <w:pPr>
                      <w:pStyle w:val="listitem"/>
                      <w:keepLines w:val="0"/>
                      <w:spacing w:before="190"/>
                      <w:rPr>
                        <w:sz w:val="16"/>
                      </w:rPr>
                    </w:pPr>
                  </w:p>
                  <w:p w14:paraId="36442DB5" w14:textId="77777777" w:rsidR="00814ABC" w:rsidRDefault="00814ABC">
                    <w:pPr>
                      <w:pStyle w:val="listitem"/>
                      <w:keepLines w:val="0"/>
                      <w:rPr>
                        <w:sz w:val="16"/>
                      </w:rPr>
                    </w:pPr>
                  </w:p>
                  <w:p w14:paraId="709A42DB"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F9EC12D" w14:textId="77777777">
                      <w:trPr>
                        <w:cantSplit/>
                        <w:trHeight w:hRule="exact" w:val="1605"/>
                        <w:jc w:val="right"/>
                      </w:trPr>
                      <w:tc>
                        <w:tcPr>
                          <w:tcW w:w="255" w:type="dxa"/>
                          <w:textDirection w:val="tbRl"/>
                        </w:tcPr>
                        <w:p w14:paraId="6903BE0C" w14:textId="77777777" w:rsidR="00814ABC" w:rsidRDefault="00814ABC">
                          <w:pPr>
                            <w:pStyle w:val="HeaderRegProc"/>
                            <w:spacing w:before="0"/>
                            <w:ind w:left="0"/>
                            <w:rPr>
                              <w:lang w:val="en-US"/>
                            </w:rPr>
                          </w:pPr>
                          <w:r>
                            <w:rPr>
                              <w:lang w:val="en-US"/>
                            </w:rPr>
                            <w:t>Part A1</w:t>
                          </w:r>
                        </w:p>
                      </w:tc>
                    </w:tr>
                    <w:tr w:rsidR="00814ABC" w14:paraId="149C394E" w14:textId="77777777">
                      <w:trPr>
                        <w:cantSplit/>
                        <w:trHeight w:hRule="exact" w:val="1605"/>
                        <w:jc w:val="right"/>
                      </w:trPr>
                      <w:tc>
                        <w:tcPr>
                          <w:tcW w:w="255" w:type="dxa"/>
                          <w:textDirection w:val="tbRl"/>
                        </w:tcPr>
                        <w:p w14:paraId="1865CDFE" w14:textId="1488C957"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1FF2F8A8" w14:textId="77777777">
                      <w:trPr>
                        <w:cantSplit/>
                        <w:trHeight w:hRule="exact" w:val="1605"/>
                        <w:jc w:val="right"/>
                      </w:trPr>
                      <w:tc>
                        <w:tcPr>
                          <w:tcW w:w="255" w:type="dxa"/>
                          <w:textDirection w:val="tbRl"/>
                        </w:tcPr>
                        <w:p w14:paraId="484F295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176C747A" w14:textId="77777777">
                      <w:trPr>
                        <w:cantSplit/>
                        <w:trHeight w:hRule="exact" w:val="1605"/>
                        <w:jc w:val="right"/>
                      </w:trPr>
                      <w:tc>
                        <w:tcPr>
                          <w:tcW w:w="255" w:type="dxa"/>
                          <w:textDirection w:val="tbRl"/>
                        </w:tcPr>
                        <w:p w14:paraId="473A0206" w14:textId="58313213"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36BD2D0F"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56D59530"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77777777" w:rsidR="00814ABC" w:rsidRDefault="00814ABC" w:rsidP="00FA2A60">
          <w:pPr>
            <w:pStyle w:val="HeaderRegProc"/>
            <w:rPr>
              <w:color w:val="000000"/>
              <w:lang w:val="fr-CH"/>
            </w:rPr>
          </w:pPr>
          <w:proofErr w:type="gramStart"/>
          <w:r>
            <w:rPr>
              <w:color w:val="000000"/>
              <w:lang w:val="fr-CH"/>
            </w:rPr>
            <w:t>rev.</w:t>
          </w:r>
          <w:r>
            <w:rPr>
              <w:color w:val="000000"/>
            </w:rPr>
            <w:t>-</w:t>
          </w:r>
          <w:proofErr w:type="gramEnd"/>
        </w:p>
      </w:tc>
    </w:tr>
  </w:tbl>
  <w:p w14:paraId="26E5E9EE" w14:textId="77777777" w:rsidR="00814ABC" w:rsidRDefault="00814ABC">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429D34F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00E277F"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A0E0A35" w14:textId="00D9831B"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AA4947"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CA0135" w14:textId="327900B9" w:rsidR="00814ABC" w:rsidRDefault="00814ABC" w:rsidP="00074CCE">
          <w:pPr>
            <w:pStyle w:val="HeaderRegProc"/>
            <w:rPr>
              <w:lang w:val="fr-CH"/>
            </w:rPr>
          </w:pPr>
          <w:proofErr w:type="gramStart"/>
          <w:r>
            <w:rPr>
              <w:lang w:val="fr-CH"/>
            </w:rPr>
            <w:t>rev.-</w:t>
          </w:r>
          <w:proofErr w:type="gramEnd"/>
        </w:p>
      </w:tc>
    </w:tr>
  </w:tbl>
  <w:p w14:paraId="24065C26" w14:textId="77777777" w:rsidR="00814ABC" w:rsidRDefault="00814ABC" w:rsidP="0064384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55E4A1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2F401"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157B18B" w14:textId="6C6A44A5"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42D99F"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A35E1D" w14:textId="0998CECA" w:rsidR="00814ABC" w:rsidRDefault="00814ABC" w:rsidP="001F6E0A">
          <w:pPr>
            <w:pStyle w:val="HeaderRegProc"/>
            <w:rPr>
              <w:color w:val="000000"/>
              <w:lang w:val="fr-CH"/>
            </w:rPr>
          </w:pPr>
          <w:proofErr w:type="gramStart"/>
          <w:r>
            <w:rPr>
              <w:color w:val="000000"/>
              <w:lang w:val="fr-CH"/>
            </w:rPr>
            <w:t>rev.-</w:t>
          </w:r>
          <w:proofErr w:type="gramEnd"/>
        </w:p>
      </w:tc>
    </w:tr>
  </w:tbl>
  <w:p w14:paraId="1D4D9539"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62336" behindDoc="0" locked="0" layoutInCell="1" allowOverlap="1" wp14:anchorId="44627403" wp14:editId="0F749131">
              <wp:simplePos x="0" y="0"/>
              <wp:positionH relativeFrom="column">
                <wp:posOffset>9050655</wp:posOffset>
              </wp:positionH>
              <wp:positionV relativeFrom="paragraph">
                <wp:posOffset>859790</wp:posOffset>
              </wp:positionV>
              <wp:extent cx="457200" cy="5886450"/>
              <wp:effectExtent l="0" t="0" r="0" b="0"/>
              <wp:wrapNone/>
              <wp:docPr id="2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5509770" w14:textId="77777777" w:rsidR="00814ABC" w:rsidRDefault="00814ABC">
                          <w:pPr>
                            <w:pStyle w:val="listitem"/>
                            <w:keepLines w:val="0"/>
                            <w:rPr>
                              <w:sz w:val="16"/>
                            </w:rPr>
                          </w:pPr>
                        </w:p>
                        <w:p w14:paraId="3FCE7031" w14:textId="77777777" w:rsidR="00814ABC" w:rsidRDefault="00814ABC">
                          <w:pPr>
                            <w:pStyle w:val="listitem"/>
                            <w:keepLines w:val="0"/>
                            <w:spacing w:before="190"/>
                            <w:rPr>
                              <w:sz w:val="16"/>
                            </w:rPr>
                          </w:pPr>
                        </w:p>
                        <w:p w14:paraId="6DB2CCBB" w14:textId="77777777" w:rsidR="00814ABC" w:rsidRDefault="00814ABC">
                          <w:pPr>
                            <w:pStyle w:val="listitem"/>
                            <w:keepLines w:val="0"/>
                            <w:spacing w:before="190"/>
                            <w:rPr>
                              <w:sz w:val="16"/>
                            </w:rPr>
                          </w:pPr>
                        </w:p>
                        <w:p w14:paraId="7F652654" w14:textId="77777777" w:rsidR="00814ABC" w:rsidRDefault="00814ABC">
                          <w:pPr>
                            <w:pStyle w:val="listitem"/>
                            <w:keepLines w:val="0"/>
                            <w:spacing w:before="190"/>
                            <w:rPr>
                              <w:sz w:val="16"/>
                            </w:rPr>
                          </w:pPr>
                        </w:p>
                        <w:p w14:paraId="667C6338" w14:textId="77777777" w:rsidR="00814ABC" w:rsidRDefault="00814ABC">
                          <w:pPr>
                            <w:pStyle w:val="listitem"/>
                            <w:keepLines w:val="0"/>
                            <w:spacing w:before="190"/>
                            <w:rPr>
                              <w:sz w:val="16"/>
                            </w:rPr>
                          </w:pPr>
                        </w:p>
                        <w:p w14:paraId="4CF73B2D" w14:textId="77777777" w:rsidR="00814ABC" w:rsidRDefault="00814ABC">
                          <w:pPr>
                            <w:pStyle w:val="listitem"/>
                            <w:keepLines w:val="0"/>
                            <w:rPr>
                              <w:sz w:val="16"/>
                            </w:rPr>
                          </w:pPr>
                        </w:p>
                        <w:p w14:paraId="43A61366"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A240DBE" w14:textId="77777777">
                            <w:trPr>
                              <w:cantSplit/>
                              <w:trHeight w:hRule="exact" w:val="1605"/>
                              <w:jc w:val="right"/>
                            </w:trPr>
                            <w:tc>
                              <w:tcPr>
                                <w:tcW w:w="255" w:type="dxa"/>
                                <w:textDirection w:val="tbRl"/>
                              </w:tcPr>
                              <w:p w14:paraId="55431907" w14:textId="77777777" w:rsidR="00814ABC" w:rsidRDefault="00814ABC">
                                <w:pPr>
                                  <w:pStyle w:val="HeaderRegProc"/>
                                  <w:spacing w:before="0"/>
                                  <w:ind w:left="0"/>
                                  <w:rPr>
                                    <w:lang w:val="en-US"/>
                                  </w:rPr>
                                </w:pPr>
                                <w:r>
                                  <w:rPr>
                                    <w:lang w:val="en-US"/>
                                  </w:rPr>
                                  <w:t>Part A1</w:t>
                                </w:r>
                              </w:p>
                            </w:tc>
                          </w:tr>
                          <w:tr w:rsidR="00814ABC" w14:paraId="5E2D9E08" w14:textId="77777777">
                            <w:trPr>
                              <w:cantSplit/>
                              <w:trHeight w:hRule="exact" w:val="1605"/>
                              <w:jc w:val="right"/>
                            </w:trPr>
                            <w:tc>
                              <w:tcPr>
                                <w:tcW w:w="255" w:type="dxa"/>
                                <w:textDirection w:val="tbRl"/>
                              </w:tcPr>
                              <w:p w14:paraId="242FF097" w14:textId="5D9DEA66"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0707151D" w14:textId="77777777">
                            <w:trPr>
                              <w:cantSplit/>
                              <w:trHeight w:hRule="exact" w:val="1605"/>
                              <w:jc w:val="right"/>
                            </w:trPr>
                            <w:tc>
                              <w:tcPr>
                                <w:tcW w:w="255" w:type="dxa"/>
                                <w:textDirection w:val="tbRl"/>
                              </w:tcPr>
                              <w:p w14:paraId="1714763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625C1AA8" w14:textId="77777777">
                            <w:trPr>
                              <w:cantSplit/>
                              <w:trHeight w:hRule="exact" w:val="1605"/>
                              <w:jc w:val="right"/>
                            </w:trPr>
                            <w:tc>
                              <w:tcPr>
                                <w:tcW w:w="255" w:type="dxa"/>
                                <w:textDirection w:val="tbRl"/>
                              </w:tcPr>
                              <w:p w14:paraId="35C1AECF" w14:textId="64BF26FE"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0277889C"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27403"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" stroked="f" strokecolor="red">
              <v:textbox inset="0,0,0,0">
                <w:txbxContent>
                  <w:p w14:paraId="45509770" w14:textId="77777777" w:rsidR="00814ABC" w:rsidRDefault="00814ABC">
                    <w:pPr>
                      <w:pStyle w:val="listitem"/>
                      <w:keepLines w:val="0"/>
                      <w:rPr>
                        <w:sz w:val="16"/>
                      </w:rPr>
                    </w:pPr>
                  </w:p>
                  <w:p w14:paraId="3FCE7031" w14:textId="77777777" w:rsidR="00814ABC" w:rsidRDefault="00814ABC">
                    <w:pPr>
                      <w:pStyle w:val="listitem"/>
                      <w:keepLines w:val="0"/>
                      <w:spacing w:before="190"/>
                      <w:rPr>
                        <w:sz w:val="16"/>
                      </w:rPr>
                    </w:pPr>
                  </w:p>
                  <w:p w14:paraId="6DB2CCBB" w14:textId="77777777" w:rsidR="00814ABC" w:rsidRDefault="00814ABC">
                    <w:pPr>
                      <w:pStyle w:val="listitem"/>
                      <w:keepLines w:val="0"/>
                      <w:spacing w:before="190"/>
                      <w:rPr>
                        <w:sz w:val="16"/>
                      </w:rPr>
                    </w:pPr>
                  </w:p>
                  <w:p w14:paraId="7F652654" w14:textId="77777777" w:rsidR="00814ABC" w:rsidRDefault="00814ABC">
                    <w:pPr>
                      <w:pStyle w:val="listitem"/>
                      <w:keepLines w:val="0"/>
                      <w:spacing w:before="190"/>
                      <w:rPr>
                        <w:sz w:val="16"/>
                      </w:rPr>
                    </w:pPr>
                  </w:p>
                  <w:p w14:paraId="667C6338" w14:textId="77777777" w:rsidR="00814ABC" w:rsidRDefault="00814ABC">
                    <w:pPr>
                      <w:pStyle w:val="listitem"/>
                      <w:keepLines w:val="0"/>
                      <w:spacing w:before="190"/>
                      <w:rPr>
                        <w:sz w:val="16"/>
                      </w:rPr>
                    </w:pPr>
                  </w:p>
                  <w:p w14:paraId="4CF73B2D" w14:textId="77777777" w:rsidR="00814ABC" w:rsidRDefault="00814ABC">
                    <w:pPr>
                      <w:pStyle w:val="listitem"/>
                      <w:keepLines w:val="0"/>
                      <w:rPr>
                        <w:sz w:val="16"/>
                      </w:rPr>
                    </w:pPr>
                  </w:p>
                  <w:p w14:paraId="43A61366"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A240DBE" w14:textId="77777777">
                      <w:trPr>
                        <w:cantSplit/>
                        <w:trHeight w:hRule="exact" w:val="1605"/>
                        <w:jc w:val="right"/>
                      </w:trPr>
                      <w:tc>
                        <w:tcPr>
                          <w:tcW w:w="255" w:type="dxa"/>
                          <w:textDirection w:val="tbRl"/>
                        </w:tcPr>
                        <w:p w14:paraId="55431907" w14:textId="77777777" w:rsidR="00814ABC" w:rsidRDefault="00814ABC">
                          <w:pPr>
                            <w:pStyle w:val="HeaderRegProc"/>
                            <w:spacing w:before="0"/>
                            <w:ind w:left="0"/>
                            <w:rPr>
                              <w:lang w:val="en-US"/>
                            </w:rPr>
                          </w:pPr>
                          <w:r>
                            <w:rPr>
                              <w:lang w:val="en-US"/>
                            </w:rPr>
                            <w:t>Part A1</w:t>
                          </w:r>
                        </w:p>
                      </w:tc>
                    </w:tr>
                    <w:tr w:rsidR="00814ABC" w14:paraId="5E2D9E08" w14:textId="77777777">
                      <w:trPr>
                        <w:cantSplit/>
                        <w:trHeight w:hRule="exact" w:val="1605"/>
                        <w:jc w:val="right"/>
                      </w:trPr>
                      <w:tc>
                        <w:tcPr>
                          <w:tcW w:w="255" w:type="dxa"/>
                          <w:textDirection w:val="tbRl"/>
                        </w:tcPr>
                        <w:p w14:paraId="242FF097" w14:textId="5D9DEA66"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0707151D" w14:textId="77777777">
                      <w:trPr>
                        <w:cantSplit/>
                        <w:trHeight w:hRule="exact" w:val="1605"/>
                        <w:jc w:val="right"/>
                      </w:trPr>
                      <w:tc>
                        <w:tcPr>
                          <w:tcW w:w="255" w:type="dxa"/>
                          <w:textDirection w:val="tbRl"/>
                        </w:tcPr>
                        <w:p w14:paraId="1714763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625C1AA8" w14:textId="77777777">
                      <w:trPr>
                        <w:cantSplit/>
                        <w:trHeight w:hRule="exact" w:val="1605"/>
                        <w:jc w:val="right"/>
                      </w:trPr>
                      <w:tc>
                        <w:tcPr>
                          <w:tcW w:w="255" w:type="dxa"/>
                          <w:textDirection w:val="tbRl"/>
                        </w:tcPr>
                        <w:p w14:paraId="35C1AECF" w14:textId="64BF26FE"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0277889C"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1D4FCE7A"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267B3018"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EF0C449" w14:textId="521D69BA"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A70DDE"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CBE654" w14:textId="58CE45DD" w:rsidR="00814ABC" w:rsidRDefault="00814ABC" w:rsidP="00074CCE">
          <w:pPr>
            <w:pStyle w:val="HeaderRegProc"/>
            <w:rPr>
              <w:lang w:val="fr-CH"/>
            </w:rPr>
          </w:pPr>
          <w:proofErr w:type="gramStart"/>
          <w:r>
            <w:rPr>
              <w:lang w:val="fr-CH"/>
            </w:rPr>
            <w:t>rev</w:t>
          </w:r>
          <w:proofErr w:type="gramEnd"/>
          <w:r>
            <w:rPr>
              <w:lang w:val="fr-CH"/>
            </w:rPr>
            <w:t>.6</w:t>
          </w:r>
        </w:p>
      </w:tc>
    </w:tr>
  </w:tbl>
  <w:p w14:paraId="19B0ED5F" w14:textId="77777777" w:rsidR="00814ABC" w:rsidRDefault="00814ABC" w:rsidP="0064384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5AD515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F85EB5D"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FA34433" w14:textId="391E477C"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2435"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85CA44" w14:textId="3C993E17" w:rsidR="00814ABC" w:rsidRDefault="00814ABC" w:rsidP="001F6E0A">
          <w:pPr>
            <w:pStyle w:val="HeaderRegProc"/>
            <w:rPr>
              <w:color w:val="000000"/>
              <w:lang w:val="fr-CH"/>
            </w:rPr>
          </w:pPr>
          <w:proofErr w:type="gramStart"/>
          <w:r>
            <w:rPr>
              <w:color w:val="000000"/>
              <w:lang w:val="fr-CH"/>
            </w:rPr>
            <w:t>rev</w:t>
          </w:r>
          <w:proofErr w:type="gramEnd"/>
          <w:r>
            <w:rPr>
              <w:color w:val="000000"/>
              <w:lang w:val="fr-CH"/>
            </w:rPr>
            <w:t>.6</w:t>
          </w:r>
        </w:p>
      </w:tc>
    </w:tr>
  </w:tbl>
  <w:p w14:paraId="1516711E"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55680" behindDoc="0" locked="0" layoutInCell="1" allowOverlap="1" wp14:anchorId="18FE3EC7" wp14:editId="05F2CFA8">
              <wp:simplePos x="0" y="0"/>
              <wp:positionH relativeFrom="column">
                <wp:posOffset>9050655</wp:posOffset>
              </wp:positionH>
              <wp:positionV relativeFrom="paragraph">
                <wp:posOffset>859790</wp:posOffset>
              </wp:positionV>
              <wp:extent cx="457200" cy="5886450"/>
              <wp:effectExtent l="0" t="0" r="0" b="0"/>
              <wp:wrapNone/>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F46CBB" w14:textId="77777777" w:rsidR="00814ABC" w:rsidRDefault="00814ABC">
                          <w:pPr>
                            <w:pStyle w:val="listitem"/>
                            <w:keepLines w:val="0"/>
                            <w:rPr>
                              <w:sz w:val="16"/>
                            </w:rPr>
                          </w:pPr>
                        </w:p>
                        <w:p w14:paraId="25FC35B3" w14:textId="77777777" w:rsidR="00814ABC" w:rsidRDefault="00814ABC">
                          <w:pPr>
                            <w:pStyle w:val="listitem"/>
                            <w:keepLines w:val="0"/>
                            <w:spacing w:before="190"/>
                            <w:rPr>
                              <w:sz w:val="16"/>
                            </w:rPr>
                          </w:pPr>
                        </w:p>
                        <w:p w14:paraId="57A4DFEE" w14:textId="77777777" w:rsidR="00814ABC" w:rsidRDefault="00814ABC">
                          <w:pPr>
                            <w:pStyle w:val="listitem"/>
                            <w:keepLines w:val="0"/>
                            <w:spacing w:before="190"/>
                            <w:rPr>
                              <w:sz w:val="16"/>
                            </w:rPr>
                          </w:pPr>
                        </w:p>
                        <w:p w14:paraId="6B2F875F" w14:textId="77777777" w:rsidR="00814ABC" w:rsidRDefault="00814ABC">
                          <w:pPr>
                            <w:pStyle w:val="listitem"/>
                            <w:keepLines w:val="0"/>
                            <w:spacing w:before="190"/>
                            <w:rPr>
                              <w:sz w:val="16"/>
                            </w:rPr>
                          </w:pPr>
                        </w:p>
                        <w:p w14:paraId="19694685" w14:textId="77777777" w:rsidR="00814ABC" w:rsidRDefault="00814ABC">
                          <w:pPr>
                            <w:pStyle w:val="listitem"/>
                            <w:keepLines w:val="0"/>
                            <w:spacing w:before="190"/>
                            <w:rPr>
                              <w:sz w:val="16"/>
                            </w:rPr>
                          </w:pPr>
                        </w:p>
                        <w:p w14:paraId="76C30B4B" w14:textId="77777777" w:rsidR="00814ABC" w:rsidRDefault="00814ABC">
                          <w:pPr>
                            <w:pStyle w:val="listitem"/>
                            <w:keepLines w:val="0"/>
                            <w:rPr>
                              <w:sz w:val="16"/>
                            </w:rPr>
                          </w:pPr>
                        </w:p>
                        <w:p w14:paraId="3395382E"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EC71624" w14:textId="77777777">
                            <w:trPr>
                              <w:cantSplit/>
                              <w:trHeight w:hRule="exact" w:val="1605"/>
                              <w:jc w:val="right"/>
                            </w:trPr>
                            <w:tc>
                              <w:tcPr>
                                <w:tcW w:w="255" w:type="dxa"/>
                                <w:textDirection w:val="tbRl"/>
                              </w:tcPr>
                              <w:p w14:paraId="7E9900F8" w14:textId="77777777" w:rsidR="00814ABC" w:rsidRDefault="00814ABC">
                                <w:pPr>
                                  <w:pStyle w:val="HeaderRegProc"/>
                                  <w:spacing w:before="0"/>
                                  <w:ind w:left="0"/>
                                  <w:rPr>
                                    <w:lang w:val="en-US"/>
                                  </w:rPr>
                                </w:pPr>
                                <w:r>
                                  <w:rPr>
                                    <w:lang w:val="en-US"/>
                                  </w:rPr>
                                  <w:t>Part A1</w:t>
                                </w:r>
                              </w:p>
                            </w:tc>
                          </w:tr>
                          <w:tr w:rsidR="00814ABC" w14:paraId="652B59B2" w14:textId="77777777">
                            <w:trPr>
                              <w:cantSplit/>
                              <w:trHeight w:hRule="exact" w:val="1605"/>
                              <w:jc w:val="right"/>
                            </w:trPr>
                            <w:tc>
                              <w:tcPr>
                                <w:tcW w:w="255" w:type="dxa"/>
                                <w:textDirection w:val="tbRl"/>
                              </w:tcPr>
                              <w:p w14:paraId="46A93A38" w14:textId="48851154"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208BCE4" w14:textId="77777777">
                            <w:trPr>
                              <w:cantSplit/>
                              <w:trHeight w:hRule="exact" w:val="1605"/>
                              <w:jc w:val="right"/>
                            </w:trPr>
                            <w:tc>
                              <w:tcPr>
                                <w:tcW w:w="255" w:type="dxa"/>
                                <w:textDirection w:val="tbRl"/>
                              </w:tcPr>
                              <w:p w14:paraId="4B1CFC5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751E85EE" w14:textId="77777777">
                            <w:trPr>
                              <w:cantSplit/>
                              <w:trHeight w:hRule="exact" w:val="1605"/>
                              <w:jc w:val="right"/>
                            </w:trPr>
                            <w:tc>
                              <w:tcPr>
                                <w:tcW w:w="255" w:type="dxa"/>
                                <w:textDirection w:val="tbRl"/>
                              </w:tcPr>
                              <w:p w14:paraId="14434E46" w14:textId="1772788F"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2F04E5A3"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E3EC7"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PJQszwACAADpAwAADgAAAAAA&#10;AAAAAAAAAAAuAgAAZHJzL2Uyb0RvYy54bWxQSwECLQAUAAYACAAAACEArSwWgeAAAAAOAQAADwAA&#10;AAAAAAAAAAAAAABaBAAAZHJzL2Rvd25yZXYueG1sUEsFBgAAAAAEAAQA8wAAAGcFAAAAAA==&#10;" stroked="f" strokecolor="red">
              <v:textbox inset="0,0,0,0">
                <w:txbxContent>
                  <w:p w14:paraId="72F46CBB" w14:textId="77777777" w:rsidR="00814ABC" w:rsidRDefault="00814ABC">
                    <w:pPr>
                      <w:pStyle w:val="listitem"/>
                      <w:keepLines w:val="0"/>
                      <w:rPr>
                        <w:sz w:val="16"/>
                      </w:rPr>
                    </w:pPr>
                  </w:p>
                  <w:p w14:paraId="25FC35B3" w14:textId="77777777" w:rsidR="00814ABC" w:rsidRDefault="00814ABC">
                    <w:pPr>
                      <w:pStyle w:val="listitem"/>
                      <w:keepLines w:val="0"/>
                      <w:spacing w:before="190"/>
                      <w:rPr>
                        <w:sz w:val="16"/>
                      </w:rPr>
                    </w:pPr>
                  </w:p>
                  <w:p w14:paraId="57A4DFEE" w14:textId="77777777" w:rsidR="00814ABC" w:rsidRDefault="00814ABC">
                    <w:pPr>
                      <w:pStyle w:val="listitem"/>
                      <w:keepLines w:val="0"/>
                      <w:spacing w:before="190"/>
                      <w:rPr>
                        <w:sz w:val="16"/>
                      </w:rPr>
                    </w:pPr>
                  </w:p>
                  <w:p w14:paraId="6B2F875F" w14:textId="77777777" w:rsidR="00814ABC" w:rsidRDefault="00814ABC">
                    <w:pPr>
                      <w:pStyle w:val="listitem"/>
                      <w:keepLines w:val="0"/>
                      <w:spacing w:before="190"/>
                      <w:rPr>
                        <w:sz w:val="16"/>
                      </w:rPr>
                    </w:pPr>
                  </w:p>
                  <w:p w14:paraId="19694685" w14:textId="77777777" w:rsidR="00814ABC" w:rsidRDefault="00814ABC">
                    <w:pPr>
                      <w:pStyle w:val="listitem"/>
                      <w:keepLines w:val="0"/>
                      <w:spacing w:before="190"/>
                      <w:rPr>
                        <w:sz w:val="16"/>
                      </w:rPr>
                    </w:pPr>
                  </w:p>
                  <w:p w14:paraId="76C30B4B" w14:textId="77777777" w:rsidR="00814ABC" w:rsidRDefault="00814ABC">
                    <w:pPr>
                      <w:pStyle w:val="listitem"/>
                      <w:keepLines w:val="0"/>
                      <w:rPr>
                        <w:sz w:val="16"/>
                      </w:rPr>
                    </w:pPr>
                  </w:p>
                  <w:p w14:paraId="3395382E"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EC71624" w14:textId="77777777">
                      <w:trPr>
                        <w:cantSplit/>
                        <w:trHeight w:hRule="exact" w:val="1605"/>
                        <w:jc w:val="right"/>
                      </w:trPr>
                      <w:tc>
                        <w:tcPr>
                          <w:tcW w:w="255" w:type="dxa"/>
                          <w:textDirection w:val="tbRl"/>
                        </w:tcPr>
                        <w:p w14:paraId="7E9900F8" w14:textId="77777777" w:rsidR="00814ABC" w:rsidRDefault="00814ABC">
                          <w:pPr>
                            <w:pStyle w:val="HeaderRegProc"/>
                            <w:spacing w:before="0"/>
                            <w:ind w:left="0"/>
                            <w:rPr>
                              <w:lang w:val="en-US"/>
                            </w:rPr>
                          </w:pPr>
                          <w:r>
                            <w:rPr>
                              <w:lang w:val="en-US"/>
                            </w:rPr>
                            <w:t>Part A1</w:t>
                          </w:r>
                        </w:p>
                      </w:tc>
                    </w:tr>
                    <w:tr w:rsidR="00814ABC" w14:paraId="652B59B2" w14:textId="77777777">
                      <w:trPr>
                        <w:cantSplit/>
                        <w:trHeight w:hRule="exact" w:val="1605"/>
                        <w:jc w:val="right"/>
                      </w:trPr>
                      <w:tc>
                        <w:tcPr>
                          <w:tcW w:w="255" w:type="dxa"/>
                          <w:textDirection w:val="tbRl"/>
                        </w:tcPr>
                        <w:p w14:paraId="46A93A38" w14:textId="48851154"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208BCE4" w14:textId="77777777">
                      <w:trPr>
                        <w:cantSplit/>
                        <w:trHeight w:hRule="exact" w:val="1605"/>
                        <w:jc w:val="right"/>
                      </w:trPr>
                      <w:tc>
                        <w:tcPr>
                          <w:tcW w:w="255" w:type="dxa"/>
                          <w:textDirection w:val="tbRl"/>
                        </w:tcPr>
                        <w:p w14:paraId="4B1CFC5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751E85EE" w14:textId="77777777">
                      <w:trPr>
                        <w:cantSplit/>
                        <w:trHeight w:hRule="exact" w:val="1605"/>
                        <w:jc w:val="right"/>
                      </w:trPr>
                      <w:tc>
                        <w:tcPr>
                          <w:tcW w:w="255" w:type="dxa"/>
                          <w:textDirection w:val="tbRl"/>
                        </w:tcPr>
                        <w:p w14:paraId="14434E46" w14:textId="1772788F"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2F04E5A3"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08FB571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71DF33"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D8C7167" w14:textId="0DD732D7"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E7805E"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346B0B" w14:textId="025A9F44" w:rsidR="00814ABC" w:rsidRDefault="00814ABC" w:rsidP="001F6E0A">
          <w:pPr>
            <w:pStyle w:val="HeaderRegProc"/>
            <w:rPr>
              <w:color w:val="000000"/>
              <w:lang w:val="fr-CH"/>
            </w:rPr>
          </w:pPr>
          <w:proofErr w:type="gramStart"/>
          <w:r>
            <w:rPr>
              <w:color w:val="000000"/>
              <w:lang w:val="fr-CH"/>
            </w:rPr>
            <w:t>rev</w:t>
          </w:r>
          <w:proofErr w:type="gramEnd"/>
          <w:r>
            <w:rPr>
              <w:color w:val="000000"/>
              <w:lang w:val="fr-CH"/>
            </w:rPr>
            <w:t>.7</w:t>
          </w:r>
        </w:p>
      </w:tc>
    </w:tr>
  </w:tbl>
  <w:p w14:paraId="2D49F6BC"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65408" behindDoc="0" locked="0" layoutInCell="1" allowOverlap="1" wp14:anchorId="098B662A" wp14:editId="4F15251D">
              <wp:simplePos x="0" y="0"/>
              <wp:positionH relativeFrom="column">
                <wp:posOffset>9050655</wp:posOffset>
              </wp:positionH>
              <wp:positionV relativeFrom="paragraph">
                <wp:posOffset>859790</wp:posOffset>
              </wp:positionV>
              <wp:extent cx="457200" cy="5886450"/>
              <wp:effectExtent l="0" t="0" r="0" b="0"/>
              <wp:wrapNone/>
              <wp:docPr id="2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0AFA6C5" w14:textId="77777777" w:rsidR="00814ABC" w:rsidRDefault="00814ABC">
                          <w:pPr>
                            <w:pStyle w:val="listitem"/>
                            <w:keepLines w:val="0"/>
                            <w:rPr>
                              <w:sz w:val="16"/>
                            </w:rPr>
                          </w:pPr>
                        </w:p>
                        <w:p w14:paraId="4D9DC216" w14:textId="77777777" w:rsidR="00814ABC" w:rsidRDefault="00814ABC">
                          <w:pPr>
                            <w:pStyle w:val="listitem"/>
                            <w:keepLines w:val="0"/>
                            <w:spacing w:before="190"/>
                            <w:rPr>
                              <w:sz w:val="16"/>
                            </w:rPr>
                          </w:pPr>
                        </w:p>
                        <w:p w14:paraId="382B9CC3" w14:textId="77777777" w:rsidR="00814ABC" w:rsidRDefault="00814ABC">
                          <w:pPr>
                            <w:pStyle w:val="listitem"/>
                            <w:keepLines w:val="0"/>
                            <w:spacing w:before="190"/>
                            <w:rPr>
                              <w:sz w:val="16"/>
                            </w:rPr>
                          </w:pPr>
                        </w:p>
                        <w:p w14:paraId="7C29A55A" w14:textId="77777777" w:rsidR="00814ABC" w:rsidRDefault="00814ABC">
                          <w:pPr>
                            <w:pStyle w:val="listitem"/>
                            <w:keepLines w:val="0"/>
                            <w:spacing w:before="190"/>
                            <w:rPr>
                              <w:sz w:val="16"/>
                            </w:rPr>
                          </w:pPr>
                        </w:p>
                        <w:p w14:paraId="64B95698" w14:textId="77777777" w:rsidR="00814ABC" w:rsidRDefault="00814ABC">
                          <w:pPr>
                            <w:pStyle w:val="listitem"/>
                            <w:keepLines w:val="0"/>
                            <w:spacing w:before="190"/>
                            <w:rPr>
                              <w:sz w:val="16"/>
                            </w:rPr>
                          </w:pPr>
                        </w:p>
                        <w:p w14:paraId="353BEA73" w14:textId="77777777" w:rsidR="00814ABC" w:rsidRDefault="00814ABC">
                          <w:pPr>
                            <w:pStyle w:val="listitem"/>
                            <w:keepLines w:val="0"/>
                            <w:rPr>
                              <w:sz w:val="16"/>
                            </w:rPr>
                          </w:pPr>
                        </w:p>
                        <w:p w14:paraId="569E0076"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948EDB7" w14:textId="77777777">
                            <w:trPr>
                              <w:cantSplit/>
                              <w:trHeight w:hRule="exact" w:val="1605"/>
                              <w:jc w:val="right"/>
                            </w:trPr>
                            <w:tc>
                              <w:tcPr>
                                <w:tcW w:w="255" w:type="dxa"/>
                                <w:textDirection w:val="tbRl"/>
                              </w:tcPr>
                              <w:p w14:paraId="0684A209" w14:textId="77777777" w:rsidR="00814ABC" w:rsidRDefault="00814ABC">
                                <w:pPr>
                                  <w:pStyle w:val="HeaderRegProc"/>
                                  <w:spacing w:before="0"/>
                                  <w:ind w:left="0"/>
                                  <w:rPr>
                                    <w:lang w:val="en-US"/>
                                  </w:rPr>
                                </w:pPr>
                                <w:r>
                                  <w:rPr>
                                    <w:lang w:val="en-US"/>
                                  </w:rPr>
                                  <w:t>Part A1</w:t>
                                </w:r>
                              </w:p>
                            </w:tc>
                          </w:tr>
                          <w:tr w:rsidR="00814ABC" w14:paraId="058233AD" w14:textId="77777777">
                            <w:trPr>
                              <w:cantSplit/>
                              <w:trHeight w:hRule="exact" w:val="1605"/>
                              <w:jc w:val="right"/>
                            </w:trPr>
                            <w:tc>
                              <w:tcPr>
                                <w:tcW w:w="255" w:type="dxa"/>
                                <w:textDirection w:val="tbRl"/>
                              </w:tcPr>
                              <w:p w14:paraId="6DD45307" w14:textId="34A37F5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18386B1" w14:textId="77777777">
                            <w:trPr>
                              <w:cantSplit/>
                              <w:trHeight w:hRule="exact" w:val="1605"/>
                              <w:jc w:val="right"/>
                            </w:trPr>
                            <w:tc>
                              <w:tcPr>
                                <w:tcW w:w="255" w:type="dxa"/>
                                <w:textDirection w:val="tbRl"/>
                              </w:tcPr>
                              <w:p w14:paraId="6F051856"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41CFEF69" w14:textId="77777777">
                            <w:trPr>
                              <w:cantSplit/>
                              <w:trHeight w:hRule="exact" w:val="1605"/>
                              <w:jc w:val="right"/>
                            </w:trPr>
                            <w:tc>
                              <w:tcPr>
                                <w:tcW w:w="255" w:type="dxa"/>
                                <w:textDirection w:val="tbRl"/>
                              </w:tcPr>
                              <w:p w14:paraId="1DD2FA10" w14:textId="20F399D6"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61206071"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B662A" id="_x0000_t202" coordsize="21600,21600" o:spt="202" path="m,l,21600r21600,l21600,xe">
              <v:stroke joinstyle="miter"/>
              <v:path gradientshapeok="t" o:connecttype="rect"/>
            </v:shapetype>
            <v:shape id="_x0000_s1042" type="#_x0000_t202" style="position:absolute;left:0;text-align:left;margin-left:712.65pt;margin-top:67.7pt;width:36pt;height:4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" stroked="f" strokecolor="red">
              <v:textbox inset="0,0,0,0">
                <w:txbxContent>
                  <w:p w14:paraId="60AFA6C5" w14:textId="77777777" w:rsidR="00814ABC" w:rsidRDefault="00814ABC">
                    <w:pPr>
                      <w:pStyle w:val="listitem"/>
                      <w:keepLines w:val="0"/>
                      <w:rPr>
                        <w:sz w:val="16"/>
                      </w:rPr>
                    </w:pPr>
                  </w:p>
                  <w:p w14:paraId="4D9DC216" w14:textId="77777777" w:rsidR="00814ABC" w:rsidRDefault="00814ABC">
                    <w:pPr>
                      <w:pStyle w:val="listitem"/>
                      <w:keepLines w:val="0"/>
                      <w:spacing w:before="190"/>
                      <w:rPr>
                        <w:sz w:val="16"/>
                      </w:rPr>
                    </w:pPr>
                  </w:p>
                  <w:p w14:paraId="382B9CC3" w14:textId="77777777" w:rsidR="00814ABC" w:rsidRDefault="00814ABC">
                    <w:pPr>
                      <w:pStyle w:val="listitem"/>
                      <w:keepLines w:val="0"/>
                      <w:spacing w:before="190"/>
                      <w:rPr>
                        <w:sz w:val="16"/>
                      </w:rPr>
                    </w:pPr>
                  </w:p>
                  <w:p w14:paraId="7C29A55A" w14:textId="77777777" w:rsidR="00814ABC" w:rsidRDefault="00814ABC">
                    <w:pPr>
                      <w:pStyle w:val="listitem"/>
                      <w:keepLines w:val="0"/>
                      <w:spacing w:before="190"/>
                      <w:rPr>
                        <w:sz w:val="16"/>
                      </w:rPr>
                    </w:pPr>
                  </w:p>
                  <w:p w14:paraId="64B95698" w14:textId="77777777" w:rsidR="00814ABC" w:rsidRDefault="00814ABC">
                    <w:pPr>
                      <w:pStyle w:val="listitem"/>
                      <w:keepLines w:val="0"/>
                      <w:spacing w:before="190"/>
                      <w:rPr>
                        <w:sz w:val="16"/>
                      </w:rPr>
                    </w:pPr>
                  </w:p>
                  <w:p w14:paraId="353BEA73" w14:textId="77777777" w:rsidR="00814ABC" w:rsidRDefault="00814ABC">
                    <w:pPr>
                      <w:pStyle w:val="listitem"/>
                      <w:keepLines w:val="0"/>
                      <w:rPr>
                        <w:sz w:val="16"/>
                      </w:rPr>
                    </w:pPr>
                  </w:p>
                  <w:p w14:paraId="569E0076"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948EDB7" w14:textId="77777777">
                      <w:trPr>
                        <w:cantSplit/>
                        <w:trHeight w:hRule="exact" w:val="1605"/>
                        <w:jc w:val="right"/>
                      </w:trPr>
                      <w:tc>
                        <w:tcPr>
                          <w:tcW w:w="255" w:type="dxa"/>
                          <w:textDirection w:val="tbRl"/>
                        </w:tcPr>
                        <w:p w14:paraId="0684A209" w14:textId="77777777" w:rsidR="00814ABC" w:rsidRDefault="00814ABC">
                          <w:pPr>
                            <w:pStyle w:val="HeaderRegProc"/>
                            <w:spacing w:before="0"/>
                            <w:ind w:left="0"/>
                            <w:rPr>
                              <w:lang w:val="en-US"/>
                            </w:rPr>
                          </w:pPr>
                          <w:r>
                            <w:rPr>
                              <w:lang w:val="en-US"/>
                            </w:rPr>
                            <w:t>Part A1</w:t>
                          </w:r>
                        </w:p>
                      </w:tc>
                    </w:tr>
                    <w:tr w:rsidR="00814ABC" w14:paraId="058233AD" w14:textId="77777777">
                      <w:trPr>
                        <w:cantSplit/>
                        <w:trHeight w:hRule="exact" w:val="1605"/>
                        <w:jc w:val="right"/>
                      </w:trPr>
                      <w:tc>
                        <w:tcPr>
                          <w:tcW w:w="255" w:type="dxa"/>
                          <w:textDirection w:val="tbRl"/>
                        </w:tcPr>
                        <w:p w14:paraId="6DD45307" w14:textId="34A37F5B"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18386B1" w14:textId="77777777">
                      <w:trPr>
                        <w:cantSplit/>
                        <w:trHeight w:hRule="exact" w:val="1605"/>
                        <w:jc w:val="right"/>
                      </w:trPr>
                      <w:tc>
                        <w:tcPr>
                          <w:tcW w:w="255" w:type="dxa"/>
                          <w:textDirection w:val="tbRl"/>
                        </w:tcPr>
                        <w:p w14:paraId="6F051856"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41CFEF69" w14:textId="77777777">
                      <w:trPr>
                        <w:cantSplit/>
                        <w:trHeight w:hRule="exact" w:val="1605"/>
                        <w:jc w:val="right"/>
                      </w:trPr>
                      <w:tc>
                        <w:tcPr>
                          <w:tcW w:w="255" w:type="dxa"/>
                          <w:textDirection w:val="tbRl"/>
                        </w:tcPr>
                        <w:p w14:paraId="1DD2FA10" w14:textId="20F399D6"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61206071"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391A3669"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1E5997BD"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6E1EFDAE" w14:textId="2DA29D5B"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F6FC1D"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32C0C5" w14:textId="681EC5B9" w:rsidR="00814ABC" w:rsidRDefault="00814ABC" w:rsidP="00074CCE">
          <w:pPr>
            <w:pStyle w:val="HeaderRegProc"/>
            <w:rPr>
              <w:lang w:val="fr-CH"/>
            </w:rPr>
          </w:pPr>
          <w:proofErr w:type="gramStart"/>
          <w:r>
            <w:rPr>
              <w:lang w:val="fr-CH"/>
            </w:rPr>
            <w:t>rev.-</w:t>
          </w:r>
          <w:proofErr w:type="gramEnd"/>
        </w:p>
      </w:tc>
    </w:tr>
  </w:tbl>
  <w:p w14:paraId="3DA622C0" w14:textId="77777777" w:rsidR="00814ABC" w:rsidRDefault="00814ABC" w:rsidP="0064384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45842A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5C0EA4"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EAA6DD7" w14:textId="2485D2F2"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4496CB"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599A5F" w14:textId="73470ED7" w:rsidR="00814ABC" w:rsidRDefault="00814ABC" w:rsidP="001F6E0A">
          <w:pPr>
            <w:pStyle w:val="HeaderRegProc"/>
            <w:rPr>
              <w:color w:val="000000"/>
              <w:lang w:val="fr-CH"/>
            </w:rPr>
          </w:pPr>
          <w:proofErr w:type="gramStart"/>
          <w:r>
            <w:rPr>
              <w:color w:val="000000"/>
              <w:lang w:val="fr-CH"/>
            </w:rPr>
            <w:t>rev.-</w:t>
          </w:r>
          <w:proofErr w:type="gramEnd"/>
        </w:p>
      </w:tc>
    </w:tr>
  </w:tbl>
  <w:p w14:paraId="7A575BC8"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59264" behindDoc="0" locked="0" layoutInCell="1" allowOverlap="1" wp14:anchorId="0468EE03" wp14:editId="793DB581">
              <wp:simplePos x="0" y="0"/>
              <wp:positionH relativeFrom="column">
                <wp:posOffset>9050655</wp:posOffset>
              </wp:positionH>
              <wp:positionV relativeFrom="paragraph">
                <wp:posOffset>859790</wp:posOffset>
              </wp:positionV>
              <wp:extent cx="457200" cy="5886450"/>
              <wp:effectExtent l="0" t="0" r="0" b="0"/>
              <wp:wrapNone/>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F0EA980" w14:textId="77777777" w:rsidR="00814ABC" w:rsidRDefault="00814ABC">
                          <w:pPr>
                            <w:pStyle w:val="listitem"/>
                            <w:keepLines w:val="0"/>
                            <w:rPr>
                              <w:sz w:val="16"/>
                            </w:rPr>
                          </w:pPr>
                        </w:p>
                        <w:p w14:paraId="3089694B" w14:textId="77777777" w:rsidR="00814ABC" w:rsidRDefault="00814ABC">
                          <w:pPr>
                            <w:pStyle w:val="listitem"/>
                            <w:keepLines w:val="0"/>
                            <w:spacing w:before="190"/>
                            <w:rPr>
                              <w:sz w:val="16"/>
                            </w:rPr>
                          </w:pPr>
                        </w:p>
                        <w:p w14:paraId="22993B43" w14:textId="77777777" w:rsidR="00814ABC" w:rsidRDefault="00814ABC">
                          <w:pPr>
                            <w:pStyle w:val="listitem"/>
                            <w:keepLines w:val="0"/>
                            <w:spacing w:before="190"/>
                            <w:rPr>
                              <w:sz w:val="16"/>
                            </w:rPr>
                          </w:pPr>
                        </w:p>
                        <w:p w14:paraId="6B834B16" w14:textId="77777777" w:rsidR="00814ABC" w:rsidRDefault="00814ABC">
                          <w:pPr>
                            <w:pStyle w:val="listitem"/>
                            <w:keepLines w:val="0"/>
                            <w:spacing w:before="190"/>
                            <w:rPr>
                              <w:sz w:val="16"/>
                            </w:rPr>
                          </w:pPr>
                        </w:p>
                        <w:p w14:paraId="26E46B5A" w14:textId="77777777" w:rsidR="00814ABC" w:rsidRDefault="00814ABC">
                          <w:pPr>
                            <w:pStyle w:val="listitem"/>
                            <w:keepLines w:val="0"/>
                            <w:spacing w:before="190"/>
                            <w:rPr>
                              <w:sz w:val="16"/>
                            </w:rPr>
                          </w:pPr>
                        </w:p>
                        <w:p w14:paraId="23F725F4" w14:textId="77777777" w:rsidR="00814ABC" w:rsidRDefault="00814ABC">
                          <w:pPr>
                            <w:pStyle w:val="listitem"/>
                            <w:keepLines w:val="0"/>
                            <w:rPr>
                              <w:sz w:val="16"/>
                            </w:rPr>
                          </w:pPr>
                        </w:p>
                        <w:p w14:paraId="5B77B557"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9BE251B" w14:textId="77777777">
                            <w:trPr>
                              <w:cantSplit/>
                              <w:trHeight w:hRule="exact" w:val="1605"/>
                              <w:jc w:val="right"/>
                            </w:trPr>
                            <w:tc>
                              <w:tcPr>
                                <w:tcW w:w="255" w:type="dxa"/>
                                <w:textDirection w:val="tbRl"/>
                              </w:tcPr>
                              <w:p w14:paraId="1A74B12F" w14:textId="77777777" w:rsidR="00814ABC" w:rsidRDefault="00814ABC">
                                <w:pPr>
                                  <w:pStyle w:val="HeaderRegProc"/>
                                  <w:spacing w:before="0"/>
                                  <w:ind w:left="0"/>
                                  <w:rPr>
                                    <w:lang w:val="en-US"/>
                                  </w:rPr>
                                </w:pPr>
                                <w:r>
                                  <w:rPr>
                                    <w:lang w:val="en-US"/>
                                  </w:rPr>
                                  <w:t>Part A1</w:t>
                                </w:r>
                              </w:p>
                            </w:tc>
                          </w:tr>
                          <w:tr w:rsidR="00814ABC" w14:paraId="0D90C44D" w14:textId="77777777">
                            <w:trPr>
                              <w:cantSplit/>
                              <w:trHeight w:hRule="exact" w:val="1605"/>
                              <w:jc w:val="right"/>
                            </w:trPr>
                            <w:tc>
                              <w:tcPr>
                                <w:tcW w:w="255" w:type="dxa"/>
                                <w:textDirection w:val="tbRl"/>
                              </w:tcPr>
                              <w:p w14:paraId="5EA225CB" w14:textId="1C32C617"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F8058A3" w14:textId="77777777">
                            <w:trPr>
                              <w:cantSplit/>
                              <w:trHeight w:hRule="exact" w:val="1605"/>
                              <w:jc w:val="right"/>
                            </w:trPr>
                            <w:tc>
                              <w:tcPr>
                                <w:tcW w:w="255" w:type="dxa"/>
                                <w:textDirection w:val="tbRl"/>
                              </w:tcPr>
                              <w:p w14:paraId="05C77280"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57A9ADAF" w14:textId="77777777">
                            <w:trPr>
                              <w:cantSplit/>
                              <w:trHeight w:hRule="exact" w:val="1605"/>
                              <w:jc w:val="right"/>
                            </w:trPr>
                            <w:tc>
                              <w:tcPr>
                                <w:tcW w:w="255" w:type="dxa"/>
                                <w:textDirection w:val="tbRl"/>
                              </w:tcPr>
                              <w:p w14:paraId="09D551A4" w14:textId="336AB7D3"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2378F9C1"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8EE03" id="_x0000_t202" coordsize="21600,21600" o:spt="202" path="m,l,21600r21600,l21600,xe">
              <v:stroke joinstyle="miter"/>
              <v:path gradientshapeok="t" o:connecttype="rect"/>
            </v:shapetype>
            <v:shape id="_x0000_s1043"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FddxmYBAgAA6QMAAA4AAAAA&#10;AAAAAAAAAAAALgIAAGRycy9lMm9Eb2MueG1sUEsBAi0AFAAGAAgAAAAhAK0sFoHgAAAADgEAAA8A&#10;AAAAAAAAAAAAAAAAWwQAAGRycy9kb3ducmV2LnhtbFBLBQYAAAAABAAEAPMAAABoBQAAAAA=&#10;" stroked="f" strokecolor="red">
              <v:textbox inset="0,0,0,0">
                <w:txbxContent>
                  <w:p w14:paraId="3F0EA980" w14:textId="77777777" w:rsidR="00814ABC" w:rsidRDefault="00814ABC">
                    <w:pPr>
                      <w:pStyle w:val="listitem"/>
                      <w:keepLines w:val="0"/>
                      <w:rPr>
                        <w:sz w:val="16"/>
                      </w:rPr>
                    </w:pPr>
                  </w:p>
                  <w:p w14:paraId="3089694B" w14:textId="77777777" w:rsidR="00814ABC" w:rsidRDefault="00814ABC">
                    <w:pPr>
                      <w:pStyle w:val="listitem"/>
                      <w:keepLines w:val="0"/>
                      <w:spacing w:before="190"/>
                      <w:rPr>
                        <w:sz w:val="16"/>
                      </w:rPr>
                    </w:pPr>
                  </w:p>
                  <w:p w14:paraId="22993B43" w14:textId="77777777" w:rsidR="00814ABC" w:rsidRDefault="00814ABC">
                    <w:pPr>
                      <w:pStyle w:val="listitem"/>
                      <w:keepLines w:val="0"/>
                      <w:spacing w:before="190"/>
                      <w:rPr>
                        <w:sz w:val="16"/>
                      </w:rPr>
                    </w:pPr>
                  </w:p>
                  <w:p w14:paraId="6B834B16" w14:textId="77777777" w:rsidR="00814ABC" w:rsidRDefault="00814ABC">
                    <w:pPr>
                      <w:pStyle w:val="listitem"/>
                      <w:keepLines w:val="0"/>
                      <w:spacing w:before="190"/>
                      <w:rPr>
                        <w:sz w:val="16"/>
                      </w:rPr>
                    </w:pPr>
                  </w:p>
                  <w:p w14:paraId="26E46B5A" w14:textId="77777777" w:rsidR="00814ABC" w:rsidRDefault="00814ABC">
                    <w:pPr>
                      <w:pStyle w:val="listitem"/>
                      <w:keepLines w:val="0"/>
                      <w:spacing w:before="190"/>
                      <w:rPr>
                        <w:sz w:val="16"/>
                      </w:rPr>
                    </w:pPr>
                  </w:p>
                  <w:p w14:paraId="23F725F4" w14:textId="77777777" w:rsidR="00814ABC" w:rsidRDefault="00814ABC">
                    <w:pPr>
                      <w:pStyle w:val="listitem"/>
                      <w:keepLines w:val="0"/>
                      <w:rPr>
                        <w:sz w:val="16"/>
                      </w:rPr>
                    </w:pPr>
                  </w:p>
                  <w:p w14:paraId="5B77B557"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9BE251B" w14:textId="77777777">
                      <w:trPr>
                        <w:cantSplit/>
                        <w:trHeight w:hRule="exact" w:val="1605"/>
                        <w:jc w:val="right"/>
                      </w:trPr>
                      <w:tc>
                        <w:tcPr>
                          <w:tcW w:w="255" w:type="dxa"/>
                          <w:textDirection w:val="tbRl"/>
                        </w:tcPr>
                        <w:p w14:paraId="1A74B12F" w14:textId="77777777" w:rsidR="00814ABC" w:rsidRDefault="00814ABC">
                          <w:pPr>
                            <w:pStyle w:val="HeaderRegProc"/>
                            <w:spacing w:before="0"/>
                            <w:ind w:left="0"/>
                            <w:rPr>
                              <w:lang w:val="en-US"/>
                            </w:rPr>
                          </w:pPr>
                          <w:r>
                            <w:rPr>
                              <w:lang w:val="en-US"/>
                            </w:rPr>
                            <w:t>Part A1</w:t>
                          </w:r>
                        </w:p>
                      </w:tc>
                    </w:tr>
                    <w:tr w:rsidR="00814ABC" w14:paraId="0D90C44D" w14:textId="77777777">
                      <w:trPr>
                        <w:cantSplit/>
                        <w:trHeight w:hRule="exact" w:val="1605"/>
                        <w:jc w:val="right"/>
                      </w:trPr>
                      <w:tc>
                        <w:tcPr>
                          <w:tcW w:w="255" w:type="dxa"/>
                          <w:textDirection w:val="tbRl"/>
                        </w:tcPr>
                        <w:p w14:paraId="5EA225CB" w14:textId="1C32C617"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F8058A3" w14:textId="77777777">
                      <w:trPr>
                        <w:cantSplit/>
                        <w:trHeight w:hRule="exact" w:val="1605"/>
                        <w:jc w:val="right"/>
                      </w:trPr>
                      <w:tc>
                        <w:tcPr>
                          <w:tcW w:w="255" w:type="dxa"/>
                          <w:textDirection w:val="tbRl"/>
                        </w:tcPr>
                        <w:p w14:paraId="05C77280"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14ABC" w14:paraId="57A9ADAF" w14:textId="77777777">
                      <w:trPr>
                        <w:cantSplit/>
                        <w:trHeight w:hRule="exact" w:val="1605"/>
                        <w:jc w:val="right"/>
                      </w:trPr>
                      <w:tc>
                        <w:tcPr>
                          <w:tcW w:w="255" w:type="dxa"/>
                          <w:textDirection w:val="tbRl"/>
                        </w:tcPr>
                        <w:p w14:paraId="09D551A4" w14:textId="336AB7D3"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2378F9C1"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294D334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E4A89C2" w14:textId="77777777" w:rsidR="00814ABC" w:rsidRDefault="00814ABC"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93C506" w14:textId="61484703" w:rsidR="00814ABC" w:rsidRDefault="00814ABC"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FA403D" w14:textId="77777777" w:rsidR="00814ABC" w:rsidRDefault="00814ABC" w:rsidP="00074CC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7F1B74" w14:textId="77777777" w:rsidR="00814ABC" w:rsidRDefault="00814ABC" w:rsidP="001B5D36">
          <w:pPr>
            <w:pStyle w:val="HeaderRegProc"/>
            <w:rPr>
              <w:lang w:val="fr-CH"/>
            </w:rPr>
          </w:pPr>
          <w:proofErr w:type="gramStart"/>
          <w:r>
            <w:rPr>
              <w:lang w:val="fr-CH"/>
            </w:rPr>
            <w:t>rev</w:t>
          </w:r>
          <w:proofErr w:type="gramEnd"/>
          <w:r>
            <w:rPr>
              <w:lang w:val="fr-CH"/>
            </w:rPr>
            <w:t>. 2</w:t>
          </w:r>
        </w:p>
      </w:tc>
    </w:tr>
  </w:tbl>
  <w:p w14:paraId="11B58B48" w14:textId="77777777" w:rsidR="00814ABC" w:rsidRDefault="00814ABC" w:rsidP="0064384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9AF92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841798" w14:textId="77777777" w:rsidR="00814ABC" w:rsidRDefault="00814AB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A89DF49" w14:textId="7C007F93" w:rsidR="00814ABC" w:rsidRDefault="00814ABC">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CE29A9">
            <w:rPr>
              <w:bCs w:val="0"/>
              <w:noProof/>
              <w:color w:val="000000"/>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7CEC9" w14:textId="77777777" w:rsidR="00814ABC" w:rsidRDefault="00814AB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4B1A4" w14:textId="77777777" w:rsidR="00814ABC" w:rsidRDefault="00814ABC" w:rsidP="001B5D36">
          <w:pPr>
            <w:pStyle w:val="HeaderRegProc"/>
            <w:rPr>
              <w:color w:val="000000"/>
              <w:lang w:val="fr-CH"/>
            </w:rPr>
          </w:pPr>
          <w:proofErr w:type="gramStart"/>
          <w:r>
            <w:rPr>
              <w:color w:val="000000"/>
              <w:lang w:val="fr-CH"/>
            </w:rPr>
            <w:t>rev</w:t>
          </w:r>
          <w:proofErr w:type="gramEnd"/>
          <w:r>
            <w:rPr>
              <w:color w:val="000000"/>
              <w:lang w:val="fr-CH"/>
            </w:rPr>
            <w:t>. 2</w:t>
          </w:r>
        </w:p>
      </w:tc>
    </w:tr>
  </w:tbl>
  <w:p w14:paraId="5F82123F" w14:textId="77777777" w:rsidR="00814ABC" w:rsidRDefault="00814ABC">
    <w:pPr>
      <w:pStyle w:val="Header"/>
      <w:rPr>
        <w:color w:val="000000"/>
      </w:rPr>
    </w:pPr>
    <w:r>
      <w:rPr>
        <w:noProof/>
        <w:color w:val="000000"/>
        <w:sz w:val="20"/>
        <w:lang w:eastAsia="zh-CN"/>
      </w:rPr>
      <mc:AlternateContent>
        <mc:Choice Requires="wps">
          <w:drawing>
            <wp:anchor distT="0" distB="0" distL="114300" distR="114300" simplePos="0" relativeHeight="251655168" behindDoc="0" locked="0" layoutInCell="1" allowOverlap="1" wp14:anchorId="7B627EB2" wp14:editId="4F690C40">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7734757" w14:textId="77777777" w:rsidR="00814ABC" w:rsidRDefault="00814ABC">
                          <w:pPr>
                            <w:pStyle w:val="listitem"/>
                            <w:keepLines w:val="0"/>
                            <w:rPr>
                              <w:sz w:val="16"/>
                            </w:rPr>
                          </w:pPr>
                        </w:p>
                        <w:p w14:paraId="4C84CA78" w14:textId="77777777" w:rsidR="00814ABC" w:rsidRDefault="00814ABC">
                          <w:pPr>
                            <w:pStyle w:val="listitem"/>
                            <w:keepLines w:val="0"/>
                            <w:spacing w:before="190"/>
                            <w:rPr>
                              <w:sz w:val="16"/>
                            </w:rPr>
                          </w:pPr>
                        </w:p>
                        <w:p w14:paraId="1D582CB8" w14:textId="77777777" w:rsidR="00814ABC" w:rsidRDefault="00814ABC">
                          <w:pPr>
                            <w:pStyle w:val="listitem"/>
                            <w:keepLines w:val="0"/>
                            <w:spacing w:before="190"/>
                            <w:rPr>
                              <w:sz w:val="16"/>
                            </w:rPr>
                          </w:pPr>
                        </w:p>
                        <w:p w14:paraId="5AB8617D" w14:textId="77777777" w:rsidR="00814ABC" w:rsidRDefault="00814ABC">
                          <w:pPr>
                            <w:pStyle w:val="listitem"/>
                            <w:keepLines w:val="0"/>
                            <w:spacing w:before="190"/>
                            <w:rPr>
                              <w:sz w:val="16"/>
                            </w:rPr>
                          </w:pPr>
                        </w:p>
                        <w:p w14:paraId="6E80DFA9" w14:textId="77777777" w:rsidR="00814ABC" w:rsidRDefault="00814ABC">
                          <w:pPr>
                            <w:pStyle w:val="listitem"/>
                            <w:keepLines w:val="0"/>
                            <w:spacing w:before="190"/>
                            <w:rPr>
                              <w:sz w:val="16"/>
                            </w:rPr>
                          </w:pPr>
                        </w:p>
                        <w:p w14:paraId="61113BC5" w14:textId="77777777" w:rsidR="00814ABC" w:rsidRDefault="00814ABC">
                          <w:pPr>
                            <w:pStyle w:val="listitem"/>
                            <w:keepLines w:val="0"/>
                            <w:rPr>
                              <w:sz w:val="16"/>
                            </w:rPr>
                          </w:pPr>
                        </w:p>
                        <w:p w14:paraId="6D2EEBA0"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4D4B5E4" w14:textId="77777777">
                            <w:trPr>
                              <w:cantSplit/>
                              <w:trHeight w:hRule="exact" w:val="1605"/>
                              <w:jc w:val="right"/>
                            </w:trPr>
                            <w:tc>
                              <w:tcPr>
                                <w:tcW w:w="255" w:type="dxa"/>
                                <w:textDirection w:val="tbRl"/>
                              </w:tcPr>
                              <w:p w14:paraId="3C124B04" w14:textId="77777777" w:rsidR="00814ABC" w:rsidRDefault="00814ABC">
                                <w:pPr>
                                  <w:pStyle w:val="HeaderRegProc"/>
                                  <w:spacing w:before="0"/>
                                  <w:ind w:left="0"/>
                                  <w:rPr>
                                    <w:lang w:val="en-US"/>
                                  </w:rPr>
                                </w:pPr>
                                <w:r>
                                  <w:rPr>
                                    <w:lang w:val="en-US"/>
                                  </w:rPr>
                                  <w:t>Part A1</w:t>
                                </w:r>
                              </w:p>
                            </w:tc>
                          </w:tr>
                          <w:tr w:rsidR="00814ABC" w14:paraId="729EC382" w14:textId="77777777">
                            <w:trPr>
                              <w:cantSplit/>
                              <w:trHeight w:hRule="exact" w:val="1605"/>
                              <w:jc w:val="right"/>
                            </w:trPr>
                            <w:tc>
                              <w:tcPr>
                                <w:tcW w:w="255" w:type="dxa"/>
                                <w:textDirection w:val="tbRl"/>
                              </w:tcPr>
                              <w:p w14:paraId="0F52B2B7" w14:textId="219ECC8F"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7ABE6CA3" w14:textId="77777777">
                            <w:trPr>
                              <w:cantSplit/>
                              <w:trHeight w:hRule="exact" w:val="1605"/>
                              <w:jc w:val="right"/>
                            </w:trPr>
                            <w:tc>
                              <w:tcPr>
                                <w:tcW w:w="255" w:type="dxa"/>
                                <w:textDirection w:val="tbRl"/>
                              </w:tcPr>
                              <w:p w14:paraId="4FBF58CC"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14ABC" w14:paraId="0E506923" w14:textId="77777777">
                            <w:trPr>
                              <w:cantSplit/>
                              <w:trHeight w:hRule="exact" w:val="1605"/>
                              <w:jc w:val="right"/>
                            </w:trPr>
                            <w:tc>
                              <w:tcPr>
                                <w:tcW w:w="255" w:type="dxa"/>
                                <w:textDirection w:val="tbRl"/>
                              </w:tcPr>
                              <w:p w14:paraId="765AA3F2" w14:textId="455F8C94"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3DDE1EAF"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7EB2" id="_x0000_t202" coordsize="21600,21600" o:spt="202" path="m,l,21600r21600,l21600,xe">
              <v:stroke joinstyle="miter"/>
              <v:path gradientshapeok="t" o:connecttype="rect"/>
            </v:shapetype>
            <v:shape id="_x0000_s1044"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EJ2FeQBAgAA6AMAAA4AAAAA&#10;AAAAAAAAAAAALgIAAGRycy9lMm9Eb2MueG1sUEsBAi0AFAAGAAgAAAAhAK0sFoHgAAAADgEAAA8A&#10;AAAAAAAAAAAAAAAAWwQAAGRycy9kb3ducmV2LnhtbFBLBQYAAAAABAAEAPMAAABoBQAAAAA=&#10;" stroked="f" strokecolor="red">
              <v:textbox inset="0,0,0,0">
                <w:txbxContent>
                  <w:p w14:paraId="67734757" w14:textId="77777777" w:rsidR="00814ABC" w:rsidRDefault="00814ABC">
                    <w:pPr>
                      <w:pStyle w:val="listitem"/>
                      <w:keepLines w:val="0"/>
                      <w:rPr>
                        <w:sz w:val="16"/>
                      </w:rPr>
                    </w:pPr>
                  </w:p>
                  <w:p w14:paraId="4C84CA78" w14:textId="77777777" w:rsidR="00814ABC" w:rsidRDefault="00814ABC">
                    <w:pPr>
                      <w:pStyle w:val="listitem"/>
                      <w:keepLines w:val="0"/>
                      <w:spacing w:before="190"/>
                      <w:rPr>
                        <w:sz w:val="16"/>
                      </w:rPr>
                    </w:pPr>
                  </w:p>
                  <w:p w14:paraId="1D582CB8" w14:textId="77777777" w:rsidR="00814ABC" w:rsidRDefault="00814ABC">
                    <w:pPr>
                      <w:pStyle w:val="listitem"/>
                      <w:keepLines w:val="0"/>
                      <w:spacing w:before="190"/>
                      <w:rPr>
                        <w:sz w:val="16"/>
                      </w:rPr>
                    </w:pPr>
                  </w:p>
                  <w:p w14:paraId="5AB8617D" w14:textId="77777777" w:rsidR="00814ABC" w:rsidRDefault="00814ABC">
                    <w:pPr>
                      <w:pStyle w:val="listitem"/>
                      <w:keepLines w:val="0"/>
                      <w:spacing w:before="190"/>
                      <w:rPr>
                        <w:sz w:val="16"/>
                      </w:rPr>
                    </w:pPr>
                  </w:p>
                  <w:p w14:paraId="6E80DFA9" w14:textId="77777777" w:rsidR="00814ABC" w:rsidRDefault="00814ABC">
                    <w:pPr>
                      <w:pStyle w:val="listitem"/>
                      <w:keepLines w:val="0"/>
                      <w:spacing w:before="190"/>
                      <w:rPr>
                        <w:sz w:val="16"/>
                      </w:rPr>
                    </w:pPr>
                  </w:p>
                  <w:p w14:paraId="61113BC5" w14:textId="77777777" w:rsidR="00814ABC" w:rsidRDefault="00814ABC">
                    <w:pPr>
                      <w:pStyle w:val="listitem"/>
                      <w:keepLines w:val="0"/>
                      <w:rPr>
                        <w:sz w:val="16"/>
                      </w:rPr>
                    </w:pPr>
                  </w:p>
                  <w:p w14:paraId="6D2EEBA0"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4D4B5E4" w14:textId="77777777">
                      <w:trPr>
                        <w:cantSplit/>
                        <w:trHeight w:hRule="exact" w:val="1605"/>
                        <w:jc w:val="right"/>
                      </w:trPr>
                      <w:tc>
                        <w:tcPr>
                          <w:tcW w:w="255" w:type="dxa"/>
                          <w:textDirection w:val="tbRl"/>
                        </w:tcPr>
                        <w:p w14:paraId="3C124B04" w14:textId="77777777" w:rsidR="00814ABC" w:rsidRDefault="00814ABC">
                          <w:pPr>
                            <w:pStyle w:val="HeaderRegProc"/>
                            <w:spacing w:before="0"/>
                            <w:ind w:left="0"/>
                            <w:rPr>
                              <w:lang w:val="en-US"/>
                            </w:rPr>
                          </w:pPr>
                          <w:r>
                            <w:rPr>
                              <w:lang w:val="en-US"/>
                            </w:rPr>
                            <w:t>Part A1</w:t>
                          </w:r>
                        </w:p>
                      </w:tc>
                    </w:tr>
                    <w:tr w:rsidR="00814ABC" w14:paraId="729EC382" w14:textId="77777777">
                      <w:trPr>
                        <w:cantSplit/>
                        <w:trHeight w:hRule="exact" w:val="1605"/>
                        <w:jc w:val="right"/>
                      </w:trPr>
                      <w:tc>
                        <w:tcPr>
                          <w:tcW w:w="255" w:type="dxa"/>
                          <w:textDirection w:val="tbRl"/>
                        </w:tcPr>
                        <w:p w14:paraId="0F52B2B7" w14:textId="219ECC8F"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7ABE6CA3" w14:textId="77777777">
                      <w:trPr>
                        <w:cantSplit/>
                        <w:trHeight w:hRule="exact" w:val="1605"/>
                        <w:jc w:val="right"/>
                      </w:trPr>
                      <w:tc>
                        <w:tcPr>
                          <w:tcW w:w="255" w:type="dxa"/>
                          <w:textDirection w:val="tbRl"/>
                        </w:tcPr>
                        <w:p w14:paraId="4FBF58CC"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14ABC" w14:paraId="0E506923" w14:textId="77777777">
                      <w:trPr>
                        <w:cantSplit/>
                        <w:trHeight w:hRule="exact" w:val="1605"/>
                        <w:jc w:val="right"/>
                      </w:trPr>
                      <w:tc>
                        <w:tcPr>
                          <w:tcW w:w="255" w:type="dxa"/>
                          <w:textDirection w:val="tbRl"/>
                        </w:tcPr>
                        <w:p w14:paraId="765AA3F2" w14:textId="455F8C94" w:rsidR="00814ABC" w:rsidRDefault="00814ABC">
                          <w:pPr>
                            <w:pStyle w:val="HeaderRegProc"/>
                            <w:spacing w:before="0"/>
                            <w:ind w:left="0"/>
                            <w:rPr>
                              <w:lang w:val="fr-CH"/>
                            </w:rPr>
                          </w:pPr>
                          <w:proofErr w:type="gramStart"/>
                          <w:r>
                            <w:rPr>
                              <w:lang w:val="fr-CH"/>
                            </w:rPr>
                            <w:t>rev</w:t>
                          </w:r>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CE29A9">
                            <w:rPr>
                              <w:lang w:val="fr-CH"/>
                            </w:rPr>
                            <w:t>-</w:t>
                          </w:r>
                          <w:r>
                            <w:rPr>
                              <w:lang w:val="fr-CH"/>
                            </w:rPr>
                            <w:fldChar w:fldCharType="end"/>
                          </w:r>
                        </w:p>
                      </w:tc>
                    </w:tr>
                  </w:tbl>
                  <w:p w14:paraId="3DDE1EAF"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67A45" w14:textId="77777777" w:rsidR="00814ABC" w:rsidRDefault="00814ABC">
    <w:pPr>
      <w:pStyle w:val="Header"/>
      <w:rPr>
        <w:color w:val="000000"/>
      </w:rPr>
    </w:pPr>
    <w:r>
      <w:rPr>
        <w:noProof/>
        <w:color w:val="000000"/>
        <w:lang w:eastAsia="zh-CN"/>
      </w:rPr>
      <mc:AlternateContent>
        <mc:Choice Requires="wps">
          <w:drawing>
            <wp:anchor distT="0" distB="0" distL="114300" distR="114300" simplePos="0" relativeHeight="251645952" behindDoc="0" locked="0" layoutInCell="1" allowOverlap="1" wp14:anchorId="7318BFCC" wp14:editId="0C07CCCB">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0D44BD6" w14:textId="77777777">
                            <w:trPr>
                              <w:cantSplit/>
                              <w:trHeight w:hRule="exact" w:val="1605"/>
                              <w:jc w:val="right"/>
                            </w:trPr>
                            <w:tc>
                              <w:tcPr>
                                <w:tcW w:w="255" w:type="dxa"/>
                                <w:textDirection w:val="tbRl"/>
                              </w:tcPr>
                              <w:p w14:paraId="36644C6A" w14:textId="77777777" w:rsidR="00814ABC" w:rsidRDefault="00814ABC">
                                <w:pPr>
                                  <w:pStyle w:val="HeaderRegProc"/>
                                  <w:spacing w:before="0"/>
                                  <w:ind w:left="0"/>
                                  <w:rPr>
                                    <w:lang w:val="en-US"/>
                                  </w:rPr>
                                </w:pPr>
                                <w:r>
                                  <w:rPr>
                                    <w:lang w:val="en-US"/>
                                  </w:rPr>
                                  <w:t>Part A1</w:t>
                                </w:r>
                              </w:p>
                            </w:tc>
                          </w:tr>
                          <w:tr w:rsidR="00814ABC" w14:paraId="393F8C03" w14:textId="77777777">
                            <w:trPr>
                              <w:cantSplit/>
                              <w:trHeight w:hRule="exact" w:val="1605"/>
                              <w:jc w:val="right"/>
                            </w:trPr>
                            <w:tc>
                              <w:tcPr>
                                <w:tcW w:w="255" w:type="dxa"/>
                                <w:textDirection w:val="tbRl"/>
                              </w:tcPr>
                              <w:p w14:paraId="2B6E159A" w14:textId="351152A5"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CE29A9">
                                  <w:rPr>
                                    <w:b/>
                                    <w:bCs w:val="0"/>
                                    <w:noProof/>
                                  </w:rPr>
                                  <w:t>9</w:t>
                                </w:r>
                                <w:r w:rsidRPr="00996B7B">
                                  <w:rPr>
                                    <w:b/>
                                    <w:bCs w:val="0"/>
                                  </w:rPr>
                                  <w:fldChar w:fldCharType="end"/>
                                </w:r>
                              </w:p>
                            </w:tc>
                          </w:tr>
                          <w:tr w:rsidR="00814ABC" w14:paraId="39EFBFBD" w14:textId="77777777">
                            <w:trPr>
                              <w:cantSplit/>
                              <w:trHeight w:hRule="exact" w:val="1605"/>
                              <w:jc w:val="right"/>
                            </w:trPr>
                            <w:tc>
                              <w:tcPr>
                                <w:tcW w:w="255" w:type="dxa"/>
                                <w:textDirection w:val="tbRl"/>
                              </w:tcPr>
                              <w:p w14:paraId="55EB2B7A"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814ABC" w14:paraId="100B9F25" w14:textId="77777777">
                            <w:trPr>
                              <w:cantSplit/>
                              <w:trHeight w:hRule="exact" w:val="1605"/>
                              <w:jc w:val="right"/>
                            </w:trPr>
                            <w:tc>
                              <w:tcPr>
                                <w:tcW w:w="255" w:type="dxa"/>
                                <w:textDirection w:val="tbRl"/>
                              </w:tcPr>
                              <w:p w14:paraId="3D9B7606" w14:textId="77777777" w:rsidR="00814ABC" w:rsidRDefault="00814ABC">
                                <w:pPr>
                                  <w:pStyle w:val="HeaderRegProc"/>
                                  <w:spacing w:before="0"/>
                                  <w:ind w:left="0"/>
                                  <w:rPr>
                                    <w:lang w:val="fr-CH"/>
                                  </w:rPr>
                                </w:pPr>
                                <w:proofErr w:type="gramStart"/>
                                <w:r>
                                  <w:rPr>
                                    <w:lang w:val="fr-CH"/>
                                  </w:rPr>
                                  <w:t>rev.-</w:t>
                                </w:r>
                                <w:proofErr w:type="gramEnd"/>
                              </w:p>
                            </w:tc>
                          </w:tr>
                        </w:tbl>
                        <w:p w14:paraId="28E5158D" w14:textId="77777777" w:rsidR="00814ABC" w:rsidRDefault="00814ABC"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45" type="#_x0000_t202" style="position:absolute;left:0;text-align:left;margin-left:726.1pt;margin-top:17.2pt;width:36pt;height:450.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40D44BD6" w14:textId="77777777">
                      <w:trPr>
                        <w:cantSplit/>
                        <w:trHeight w:hRule="exact" w:val="1605"/>
                        <w:jc w:val="right"/>
                      </w:trPr>
                      <w:tc>
                        <w:tcPr>
                          <w:tcW w:w="255" w:type="dxa"/>
                          <w:textDirection w:val="tbRl"/>
                        </w:tcPr>
                        <w:p w14:paraId="36644C6A" w14:textId="77777777" w:rsidR="00814ABC" w:rsidRDefault="00814ABC">
                          <w:pPr>
                            <w:pStyle w:val="HeaderRegProc"/>
                            <w:spacing w:before="0"/>
                            <w:ind w:left="0"/>
                            <w:rPr>
                              <w:lang w:val="en-US"/>
                            </w:rPr>
                          </w:pPr>
                          <w:r>
                            <w:rPr>
                              <w:lang w:val="en-US"/>
                            </w:rPr>
                            <w:t>Part A1</w:t>
                          </w:r>
                        </w:p>
                      </w:tc>
                    </w:tr>
                    <w:tr w:rsidR="00814ABC" w14:paraId="393F8C03" w14:textId="77777777">
                      <w:trPr>
                        <w:cantSplit/>
                        <w:trHeight w:hRule="exact" w:val="1605"/>
                        <w:jc w:val="right"/>
                      </w:trPr>
                      <w:tc>
                        <w:tcPr>
                          <w:tcW w:w="255" w:type="dxa"/>
                          <w:textDirection w:val="tbRl"/>
                        </w:tcPr>
                        <w:p w14:paraId="2B6E159A" w14:textId="351152A5"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sidR="00CE29A9">
                            <w:rPr>
                              <w:b/>
                              <w:bCs w:val="0"/>
                              <w:noProof/>
                            </w:rPr>
                            <w:t>9</w:t>
                          </w:r>
                          <w:r w:rsidRPr="00996B7B">
                            <w:rPr>
                              <w:b/>
                              <w:bCs w:val="0"/>
                            </w:rPr>
                            <w:fldChar w:fldCharType="end"/>
                          </w:r>
                        </w:p>
                      </w:tc>
                    </w:tr>
                    <w:tr w:rsidR="00814ABC" w14:paraId="39EFBFBD" w14:textId="77777777">
                      <w:trPr>
                        <w:cantSplit/>
                        <w:trHeight w:hRule="exact" w:val="1605"/>
                        <w:jc w:val="right"/>
                      </w:trPr>
                      <w:tc>
                        <w:tcPr>
                          <w:tcW w:w="255" w:type="dxa"/>
                          <w:textDirection w:val="tbRl"/>
                        </w:tcPr>
                        <w:p w14:paraId="55EB2B7A"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814ABC" w14:paraId="100B9F25" w14:textId="77777777">
                      <w:trPr>
                        <w:cantSplit/>
                        <w:trHeight w:hRule="exact" w:val="1605"/>
                        <w:jc w:val="right"/>
                      </w:trPr>
                      <w:tc>
                        <w:tcPr>
                          <w:tcW w:w="255" w:type="dxa"/>
                          <w:textDirection w:val="tbRl"/>
                        </w:tcPr>
                        <w:p w14:paraId="3D9B7606" w14:textId="77777777" w:rsidR="00814ABC" w:rsidRDefault="00814ABC">
                          <w:pPr>
                            <w:pStyle w:val="HeaderRegProc"/>
                            <w:spacing w:before="0"/>
                            <w:ind w:left="0"/>
                            <w:rPr>
                              <w:lang w:val="fr-CH"/>
                            </w:rPr>
                          </w:pPr>
                          <w:proofErr w:type="gramStart"/>
                          <w:r>
                            <w:rPr>
                              <w:lang w:val="fr-CH"/>
                            </w:rPr>
                            <w:t>rev.-</w:t>
                          </w:r>
                          <w:proofErr w:type="gramEnd"/>
                        </w:p>
                      </w:tc>
                    </w:tr>
                  </w:tbl>
                  <w:p w14:paraId="28E5158D" w14:textId="77777777" w:rsidR="00814ABC" w:rsidRDefault="00814ABC" w:rsidP="00643847">
                    <w:pPr>
                      <w:rPr>
                        <w:lang w:val="fr-CH"/>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22CE0"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48000" behindDoc="0" locked="0" layoutInCell="1" allowOverlap="1" wp14:anchorId="1C3A0124" wp14:editId="16740854">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D3AD762" w14:textId="77777777">
                            <w:trPr>
                              <w:cantSplit/>
                              <w:trHeight w:hRule="exact" w:val="1605"/>
                              <w:jc w:val="right"/>
                            </w:trPr>
                            <w:tc>
                              <w:tcPr>
                                <w:tcW w:w="255" w:type="dxa"/>
                                <w:textDirection w:val="tbRl"/>
                              </w:tcPr>
                              <w:p w14:paraId="2DA06476" w14:textId="77777777" w:rsidR="00814ABC" w:rsidRDefault="00814ABC">
                                <w:pPr>
                                  <w:pStyle w:val="HeaderRegProc"/>
                                  <w:spacing w:before="0"/>
                                  <w:ind w:left="0"/>
                                  <w:rPr>
                                    <w:lang w:val="en-US"/>
                                  </w:rPr>
                                </w:pPr>
                                <w:r>
                                  <w:rPr>
                                    <w:lang w:val="en-US"/>
                                  </w:rPr>
                                  <w:t>Part A1</w:t>
                                </w:r>
                              </w:p>
                            </w:tc>
                          </w:tr>
                          <w:tr w:rsidR="00814ABC" w14:paraId="3C8119D3" w14:textId="77777777">
                            <w:trPr>
                              <w:cantSplit/>
                              <w:trHeight w:hRule="exact" w:val="1605"/>
                              <w:jc w:val="right"/>
                            </w:trPr>
                            <w:tc>
                              <w:tcPr>
                                <w:tcW w:w="255" w:type="dxa"/>
                                <w:textDirection w:val="tbRl"/>
                              </w:tcPr>
                              <w:p w14:paraId="5565C69B" w14:textId="076FFA71"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CE29A9">
                                  <w:rPr>
                                    <w:noProof/>
                                  </w:rPr>
                                  <w:t>9</w:t>
                                </w:r>
                                <w:r w:rsidRPr="000F17AB">
                                  <w:fldChar w:fldCharType="end"/>
                                </w:r>
                              </w:p>
                            </w:tc>
                          </w:tr>
                          <w:tr w:rsidR="00814ABC" w14:paraId="0CFA002A" w14:textId="77777777">
                            <w:trPr>
                              <w:cantSplit/>
                              <w:trHeight w:hRule="exact" w:val="1605"/>
                              <w:jc w:val="right"/>
                            </w:trPr>
                            <w:tc>
                              <w:tcPr>
                                <w:tcW w:w="255" w:type="dxa"/>
                                <w:textDirection w:val="tbRl"/>
                              </w:tcPr>
                              <w:p w14:paraId="3FC8949C"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14ABC" w14:paraId="03CE3254" w14:textId="77777777">
                            <w:trPr>
                              <w:cantSplit/>
                              <w:trHeight w:hRule="exact" w:val="1605"/>
                              <w:jc w:val="right"/>
                            </w:trPr>
                            <w:tc>
                              <w:tcPr>
                                <w:tcW w:w="255" w:type="dxa"/>
                                <w:textDirection w:val="tbRl"/>
                              </w:tcPr>
                              <w:p w14:paraId="6DE4F66A" w14:textId="77777777" w:rsidR="00814ABC" w:rsidRDefault="00814ABC" w:rsidP="008D2740">
                                <w:pPr>
                                  <w:pStyle w:val="HeaderRegProc"/>
                                  <w:spacing w:before="0"/>
                                  <w:ind w:left="0"/>
                                  <w:rPr>
                                    <w:lang w:val="fr-CH"/>
                                  </w:rPr>
                                </w:pPr>
                                <w:proofErr w:type="gramStart"/>
                                <w:r>
                                  <w:rPr>
                                    <w:lang w:val="fr-CH"/>
                                  </w:rPr>
                                  <w:t>rev.-</w:t>
                                </w:r>
                                <w:proofErr w:type="gramEnd"/>
                              </w:p>
                            </w:tc>
                          </w:tr>
                        </w:tbl>
                        <w:p w14:paraId="186D70B2"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D3AD762" w14:textId="77777777">
                      <w:trPr>
                        <w:cantSplit/>
                        <w:trHeight w:hRule="exact" w:val="1605"/>
                        <w:jc w:val="right"/>
                      </w:trPr>
                      <w:tc>
                        <w:tcPr>
                          <w:tcW w:w="255" w:type="dxa"/>
                          <w:textDirection w:val="tbRl"/>
                        </w:tcPr>
                        <w:p w14:paraId="2DA06476" w14:textId="77777777" w:rsidR="00814ABC" w:rsidRDefault="00814ABC">
                          <w:pPr>
                            <w:pStyle w:val="HeaderRegProc"/>
                            <w:spacing w:before="0"/>
                            <w:ind w:left="0"/>
                            <w:rPr>
                              <w:lang w:val="en-US"/>
                            </w:rPr>
                          </w:pPr>
                          <w:r>
                            <w:rPr>
                              <w:lang w:val="en-US"/>
                            </w:rPr>
                            <w:t>Part A1</w:t>
                          </w:r>
                        </w:p>
                      </w:tc>
                    </w:tr>
                    <w:tr w:rsidR="00814ABC" w14:paraId="3C8119D3" w14:textId="77777777">
                      <w:trPr>
                        <w:cantSplit/>
                        <w:trHeight w:hRule="exact" w:val="1605"/>
                        <w:jc w:val="right"/>
                      </w:trPr>
                      <w:tc>
                        <w:tcPr>
                          <w:tcW w:w="255" w:type="dxa"/>
                          <w:textDirection w:val="tbRl"/>
                        </w:tcPr>
                        <w:p w14:paraId="5565C69B" w14:textId="076FFA71"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sidR="00CE29A9">
                            <w:rPr>
                              <w:noProof/>
                            </w:rPr>
                            <w:t>9</w:t>
                          </w:r>
                          <w:r w:rsidRPr="000F17AB">
                            <w:fldChar w:fldCharType="end"/>
                          </w:r>
                        </w:p>
                      </w:tc>
                    </w:tr>
                    <w:tr w:rsidR="00814ABC" w14:paraId="0CFA002A" w14:textId="77777777">
                      <w:trPr>
                        <w:cantSplit/>
                        <w:trHeight w:hRule="exact" w:val="1605"/>
                        <w:jc w:val="right"/>
                      </w:trPr>
                      <w:tc>
                        <w:tcPr>
                          <w:tcW w:w="255" w:type="dxa"/>
                          <w:textDirection w:val="tbRl"/>
                        </w:tcPr>
                        <w:p w14:paraId="3FC8949C"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14ABC" w14:paraId="03CE3254" w14:textId="77777777">
                      <w:trPr>
                        <w:cantSplit/>
                        <w:trHeight w:hRule="exact" w:val="1605"/>
                        <w:jc w:val="right"/>
                      </w:trPr>
                      <w:tc>
                        <w:tcPr>
                          <w:tcW w:w="255" w:type="dxa"/>
                          <w:textDirection w:val="tbRl"/>
                        </w:tcPr>
                        <w:p w14:paraId="6DE4F66A" w14:textId="77777777" w:rsidR="00814ABC" w:rsidRDefault="00814ABC" w:rsidP="008D2740">
                          <w:pPr>
                            <w:pStyle w:val="HeaderRegProc"/>
                            <w:spacing w:before="0"/>
                            <w:ind w:left="0"/>
                            <w:rPr>
                              <w:lang w:val="fr-CH"/>
                            </w:rPr>
                          </w:pPr>
                          <w:proofErr w:type="gramStart"/>
                          <w:r>
                            <w:rPr>
                              <w:lang w:val="fr-CH"/>
                            </w:rPr>
                            <w:t>rev.-</w:t>
                          </w:r>
                          <w:proofErr w:type="gramEnd"/>
                        </w:p>
                      </w:tc>
                    </w:tr>
                  </w:tbl>
                  <w:p w14:paraId="186D70B2" w14:textId="77777777" w:rsidR="00814ABC" w:rsidRDefault="00814ABC">
                    <w:pPr>
                      <w:rPr>
                        <w:lang w:val="fr-CH"/>
                      </w:rPr>
                    </w:pPr>
                  </w:p>
                </w:txbxContent>
              </v:textbox>
            </v:shape>
          </w:pict>
        </mc:Fallback>
      </mc:AlternateContent>
    </w:r>
    <w:r>
      <w:rPr>
        <w:color w:val="000000"/>
      </w:rPr>
      <w:tab/>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98FB3" w14:textId="77777777" w:rsidR="00814ABC" w:rsidRDefault="00814ABC">
    <w:pPr>
      <w:pStyle w:val="Header"/>
    </w:pPr>
    <w:r>
      <w:rPr>
        <w:noProof/>
        <w:sz w:val="20"/>
        <w:lang w:eastAsia="zh-CN"/>
      </w:rPr>
      <mc:AlternateContent>
        <mc:Choice Requires="wps">
          <w:drawing>
            <wp:anchor distT="0" distB="0" distL="114300" distR="114300" simplePos="0" relativeHeight="251668480" behindDoc="0" locked="0" layoutInCell="1" allowOverlap="1" wp14:anchorId="1565F742" wp14:editId="22483D8C">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814ABC" w:rsidRDefault="00814ABC" w:rsidP="00664D78">
                          <w:pPr>
                            <w:pStyle w:val="listitem"/>
                            <w:keepLines w:val="0"/>
                            <w:rPr>
                              <w:sz w:val="16"/>
                            </w:rPr>
                          </w:pPr>
                        </w:p>
                        <w:p w14:paraId="04F0F265" w14:textId="77777777" w:rsidR="00814ABC" w:rsidRDefault="00814ABC" w:rsidP="00664D78">
                          <w:pPr>
                            <w:pStyle w:val="listitem"/>
                            <w:keepLines w:val="0"/>
                            <w:spacing w:before="190"/>
                            <w:rPr>
                              <w:sz w:val="16"/>
                            </w:rPr>
                          </w:pPr>
                        </w:p>
                        <w:p w14:paraId="2A8FB71A" w14:textId="77777777" w:rsidR="00814ABC" w:rsidRDefault="00814ABC" w:rsidP="00664D78">
                          <w:pPr>
                            <w:pStyle w:val="listitem"/>
                            <w:keepLines w:val="0"/>
                            <w:spacing w:before="190"/>
                            <w:rPr>
                              <w:sz w:val="16"/>
                            </w:rPr>
                          </w:pPr>
                        </w:p>
                        <w:p w14:paraId="667032F0" w14:textId="77777777" w:rsidR="00814ABC" w:rsidRDefault="00814ABC" w:rsidP="00664D78">
                          <w:pPr>
                            <w:pStyle w:val="listitem"/>
                            <w:keepLines w:val="0"/>
                            <w:spacing w:before="190"/>
                            <w:rPr>
                              <w:sz w:val="16"/>
                            </w:rPr>
                          </w:pPr>
                        </w:p>
                        <w:p w14:paraId="795F20DD" w14:textId="77777777" w:rsidR="00814ABC" w:rsidRDefault="00814ABC" w:rsidP="00664D78">
                          <w:pPr>
                            <w:pStyle w:val="listitem"/>
                            <w:keepLines w:val="0"/>
                            <w:spacing w:before="190"/>
                            <w:rPr>
                              <w:sz w:val="16"/>
                            </w:rPr>
                          </w:pPr>
                        </w:p>
                        <w:p w14:paraId="517CABE8" w14:textId="77777777" w:rsidR="00814ABC" w:rsidRDefault="00814ABC" w:rsidP="00664D78">
                          <w:pPr>
                            <w:pStyle w:val="listitem"/>
                            <w:keepLines w:val="0"/>
                            <w:rPr>
                              <w:sz w:val="16"/>
                            </w:rPr>
                          </w:pPr>
                        </w:p>
                        <w:p w14:paraId="36DBB33B" w14:textId="77777777" w:rsidR="00814ABC" w:rsidRDefault="00814ABC"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BCE53A5" w14:textId="77777777">
                            <w:trPr>
                              <w:cantSplit/>
                              <w:trHeight w:hRule="exact" w:val="1605"/>
                              <w:jc w:val="right"/>
                            </w:trPr>
                            <w:tc>
                              <w:tcPr>
                                <w:tcW w:w="255" w:type="dxa"/>
                                <w:textDirection w:val="tbRl"/>
                              </w:tcPr>
                              <w:p w14:paraId="2577B102" w14:textId="77777777" w:rsidR="00814ABC" w:rsidRDefault="00814ABC">
                                <w:pPr>
                                  <w:pStyle w:val="HeaderRegProc"/>
                                  <w:spacing w:before="0"/>
                                  <w:ind w:left="0"/>
                                  <w:rPr>
                                    <w:lang w:val="en-GB"/>
                                  </w:rPr>
                                </w:pPr>
                                <w:r>
                                  <w:rPr>
                                    <w:lang w:val="en-GB"/>
                                  </w:rPr>
                                  <w:t>Part A1</w:t>
                                </w:r>
                              </w:p>
                            </w:tc>
                          </w:tr>
                          <w:tr w:rsidR="00814ABC" w14:paraId="0342214E" w14:textId="77777777">
                            <w:trPr>
                              <w:cantSplit/>
                              <w:trHeight w:hRule="exact" w:val="1605"/>
                              <w:jc w:val="right"/>
                            </w:trPr>
                            <w:tc>
                              <w:tcPr>
                                <w:tcW w:w="255" w:type="dxa"/>
                                <w:textDirection w:val="tbRl"/>
                              </w:tcPr>
                              <w:p w14:paraId="356BCA71" w14:textId="73463E11"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F599BE4" w14:textId="77777777">
                            <w:trPr>
                              <w:cantSplit/>
                              <w:trHeight w:hRule="exact" w:val="1605"/>
                              <w:jc w:val="right"/>
                            </w:trPr>
                            <w:tc>
                              <w:tcPr>
                                <w:tcW w:w="255" w:type="dxa"/>
                                <w:textDirection w:val="tbRl"/>
                              </w:tcPr>
                              <w:p w14:paraId="1B044F0E"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814ABC" w14:paraId="4A21D7E7" w14:textId="77777777">
                            <w:trPr>
                              <w:cantSplit/>
                              <w:trHeight w:hRule="exact" w:val="1605"/>
                              <w:jc w:val="right"/>
                            </w:trPr>
                            <w:tc>
                              <w:tcPr>
                                <w:tcW w:w="255" w:type="dxa"/>
                                <w:textDirection w:val="tbRl"/>
                              </w:tcPr>
                              <w:p w14:paraId="7BBE2F19" w14:textId="77777777" w:rsidR="00814ABC" w:rsidRDefault="00814ABC">
                                <w:pPr>
                                  <w:pStyle w:val="HeaderRegProc"/>
                                  <w:spacing w:before="0"/>
                                  <w:ind w:left="0"/>
                                  <w:rPr>
                                    <w:lang w:val="fr-CH"/>
                                  </w:rPr>
                                </w:pPr>
                                <w:proofErr w:type="gramStart"/>
                                <w:r>
                                  <w:rPr>
                                    <w:lang w:val="fr-CH"/>
                                  </w:rPr>
                                  <w:t>rev.-</w:t>
                                </w:r>
                                <w:proofErr w:type="gramEnd"/>
                              </w:p>
                            </w:tc>
                          </w:tr>
                        </w:tbl>
                        <w:p w14:paraId="0F64A2A5" w14:textId="77777777" w:rsidR="00814ABC" w:rsidRDefault="00814ABC"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6" type="#_x0000_t202" style="position:absolute;left:0;text-align:left;margin-left:712.65pt;margin-top:67.7pt;width:36pt;height:4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cZRcCAACAADpAwAADgAAAAAA&#10;AAAAAAAAAAAuAgAAZHJzL2Uyb0RvYy54bWxQSwECLQAUAAYACAAAACEArSwWgeAAAAAOAQAADwAA&#10;AAAAAAAAAAAAAABaBAAAZHJzL2Rvd25yZXYueG1sUEsFBgAAAAAEAAQA8wAAAGcFAAAAAA==&#10;" stroked="f" strokecolor="red">
              <v:textbox inset="0,0,0,0">
                <w:txbxContent>
                  <w:p w14:paraId="6572ECBD" w14:textId="77777777" w:rsidR="00814ABC" w:rsidRDefault="00814ABC" w:rsidP="00664D78">
                    <w:pPr>
                      <w:pStyle w:val="listitem"/>
                      <w:keepLines w:val="0"/>
                      <w:rPr>
                        <w:sz w:val="16"/>
                      </w:rPr>
                    </w:pPr>
                  </w:p>
                  <w:p w14:paraId="04F0F265" w14:textId="77777777" w:rsidR="00814ABC" w:rsidRDefault="00814ABC" w:rsidP="00664D78">
                    <w:pPr>
                      <w:pStyle w:val="listitem"/>
                      <w:keepLines w:val="0"/>
                      <w:spacing w:before="190"/>
                      <w:rPr>
                        <w:sz w:val="16"/>
                      </w:rPr>
                    </w:pPr>
                  </w:p>
                  <w:p w14:paraId="2A8FB71A" w14:textId="77777777" w:rsidR="00814ABC" w:rsidRDefault="00814ABC" w:rsidP="00664D78">
                    <w:pPr>
                      <w:pStyle w:val="listitem"/>
                      <w:keepLines w:val="0"/>
                      <w:spacing w:before="190"/>
                      <w:rPr>
                        <w:sz w:val="16"/>
                      </w:rPr>
                    </w:pPr>
                  </w:p>
                  <w:p w14:paraId="667032F0" w14:textId="77777777" w:rsidR="00814ABC" w:rsidRDefault="00814ABC" w:rsidP="00664D78">
                    <w:pPr>
                      <w:pStyle w:val="listitem"/>
                      <w:keepLines w:val="0"/>
                      <w:spacing w:before="190"/>
                      <w:rPr>
                        <w:sz w:val="16"/>
                      </w:rPr>
                    </w:pPr>
                  </w:p>
                  <w:p w14:paraId="795F20DD" w14:textId="77777777" w:rsidR="00814ABC" w:rsidRDefault="00814ABC" w:rsidP="00664D78">
                    <w:pPr>
                      <w:pStyle w:val="listitem"/>
                      <w:keepLines w:val="0"/>
                      <w:spacing w:before="190"/>
                      <w:rPr>
                        <w:sz w:val="16"/>
                      </w:rPr>
                    </w:pPr>
                  </w:p>
                  <w:p w14:paraId="517CABE8" w14:textId="77777777" w:rsidR="00814ABC" w:rsidRDefault="00814ABC" w:rsidP="00664D78">
                    <w:pPr>
                      <w:pStyle w:val="listitem"/>
                      <w:keepLines w:val="0"/>
                      <w:rPr>
                        <w:sz w:val="16"/>
                      </w:rPr>
                    </w:pPr>
                  </w:p>
                  <w:p w14:paraId="36DBB33B" w14:textId="77777777" w:rsidR="00814ABC" w:rsidRDefault="00814ABC"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BCE53A5" w14:textId="77777777">
                      <w:trPr>
                        <w:cantSplit/>
                        <w:trHeight w:hRule="exact" w:val="1605"/>
                        <w:jc w:val="right"/>
                      </w:trPr>
                      <w:tc>
                        <w:tcPr>
                          <w:tcW w:w="255" w:type="dxa"/>
                          <w:textDirection w:val="tbRl"/>
                        </w:tcPr>
                        <w:p w14:paraId="2577B102" w14:textId="77777777" w:rsidR="00814ABC" w:rsidRDefault="00814ABC">
                          <w:pPr>
                            <w:pStyle w:val="HeaderRegProc"/>
                            <w:spacing w:before="0"/>
                            <w:ind w:left="0"/>
                            <w:rPr>
                              <w:lang w:val="en-GB"/>
                            </w:rPr>
                          </w:pPr>
                          <w:r>
                            <w:rPr>
                              <w:lang w:val="en-GB"/>
                            </w:rPr>
                            <w:t>Part A1</w:t>
                          </w:r>
                        </w:p>
                      </w:tc>
                    </w:tr>
                    <w:tr w:rsidR="00814ABC" w14:paraId="0342214E" w14:textId="77777777">
                      <w:trPr>
                        <w:cantSplit/>
                        <w:trHeight w:hRule="exact" w:val="1605"/>
                        <w:jc w:val="right"/>
                      </w:trPr>
                      <w:tc>
                        <w:tcPr>
                          <w:tcW w:w="255" w:type="dxa"/>
                          <w:textDirection w:val="tbRl"/>
                        </w:tcPr>
                        <w:p w14:paraId="356BCA71" w14:textId="73463E11"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0F599BE4" w14:textId="77777777">
                      <w:trPr>
                        <w:cantSplit/>
                        <w:trHeight w:hRule="exact" w:val="1605"/>
                        <w:jc w:val="right"/>
                      </w:trPr>
                      <w:tc>
                        <w:tcPr>
                          <w:tcW w:w="255" w:type="dxa"/>
                          <w:textDirection w:val="tbRl"/>
                        </w:tcPr>
                        <w:p w14:paraId="1B044F0E"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814ABC" w14:paraId="4A21D7E7" w14:textId="77777777">
                      <w:trPr>
                        <w:cantSplit/>
                        <w:trHeight w:hRule="exact" w:val="1605"/>
                        <w:jc w:val="right"/>
                      </w:trPr>
                      <w:tc>
                        <w:tcPr>
                          <w:tcW w:w="255" w:type="dxa"/>
                          <w:textDirection w:val="tbRl"/>
                        </w:tcPr>
                        <w:p w14:paraId="7BBE2F19" w14:textId="77777777" w:rsidR="00814ABC" w:rsidRDefault="00814ABC">
                          <w:pPr>
                            <w:pStyle w:val="HeaderRegProc"/>
                            <w:spacing w:before="0"/>
                            <w:ind w:left="0"/>
                            <w:rPr>
                              <w:lang w:val="fr-CH"/>
                            </w:rPr>
                          </w:pPr>
                          <w:proofErr w:type="gramStart"/>
                          <w:r>
                            <w:rPr>
                              <w:lang w:val="fr-CH"/>
                            </w:rPr>
                            <w:t>rev.-</w:t>
                          </w:r>
                          <w:proofErr w:type="gramEnd"/>
                        </w:p>
                      </w:tc>
                    </w:tr>
                  </w:tbl>
                  <w:p w14:paraId="0F64A2A5" w14:textId="77777777" w:rsidR="00814ABC" w:rsidRDefault="00814ABC"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02D0DC4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C6AA8A" w14:textId="77777777" w:rsidR="00814ABC" w:rsidRDefault="00814AB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E8934D8" w14:textId="5C49D906" w:rsidR="00814ABC" w:rsidRDefault="00814ABC">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CE29A9">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D0B99" w14:textId="77777777" w:rsidR="00814ABC" w:rsidRDefault="00814AB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2D136" w14:textId="77777777" w:rsidR="00814ABC" w:rsidRDefault="00814ABC" w:rsidP="003E07F0">
          <w:pPr>
            <w:pStyle w:val="HeaderRegProc"/>
            <w:rPr>
              <w:lang w:val="fr-CH"/>
            </w:rPr>
          </w:pPr>
          <w:proofErr w:type="gramStart"/>
          <w:r>
            <w:rPr>
              <w:lang w:val="fr-CH"/>
            </w:rPr>
            <w:t>rev.-</w:t>
          </w:r>
          <w:proofErr w:type="gramEnd"/>
        </w:p>
      </w:tc>
    </w:tr>
  </w:tbl>
  <w:p w14:paraId="219FA3EE" w14:textId="77777777" w:rsidR="00814ABC" w:rsidRDefault="00814ABC">
    <w:pPr>
      <w:rPr>
        <w:lang w:val="fr-CH"/>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354378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08D6FD03" w14:textId="77777777" w:rsidR="00814ABC" w:rsidRDefault="00814ABC"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AB511D0" w14:textId="5C6EEA78" w:rsidR="00814ABC" w:rsidRDefault="00814ABC"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93B78" w14:textId="77777777" w:rsidR="00814ABC" w:rsidRDefault="00814ABC" w:rsidP="00074CC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EB3B70" w14:textId="77777777" w:rsidR="00814ABC" w:rsidRDefault="00814ABC" w:rsidP="0074627B">
          <w:pPr>
            <w:pStyle w:val="HeaderRegProc"/>
            <w:rPr>
              <w:color w:val="000000"/>
              <w:lang w:val="fr-CH"/>
            </w:rPr>
          </w:pPr>
          <w:proofErr w:type="gramStart"/>
          <w:r>
            <w:rPr>
              <w:color w:val="000000"/>
              <w:lang w:val="fr-CH"/>
            </w:rPr>
            <w:t>rev.</w:t>
          </w:r>
          <w:r>
            <w:rPr>
              <w:color w:val="000000"/>
            </w:rPr>
            <w:t>-</w:t>
          </w:r>
          <w:proofErr w:type="gramEnd"/>
        </w:p>
      </w:tc>
    </w:tr>
  </w:tbl>
  <w:p w14:paraId="00E2984D" w14:textId="77777777" w:rsidR="00814ABC" w:rsidRDefault="00814ABC" w:rsidP="00643847">
    <w:pPr>
      <w:pStyle w:val="Header"/>
    </w:pPr>
    <w:r>
      <w:rPr>
        <w:noProof/>
        <w:sz w:val="20"/>
        <w:lang w:eastAsia="zh-CN"/>
      </w:rPr>
      <mc:AlternateContent>
        <mc:Choice Requires="wps">
          <w:drawing>
            <wp:anchor distT="0" distB="0" distL="114300" distR="114300" simplePos="0" relativeHeight="251658240" behindDoc="0" locked="0" layoutInCell="1" allowOverlap="1" wp14:anchorId="2CE17E63" wp14:editId="486DE75F">
              <wp:simplePos x="0" y="0"/>
              <wp:positionH relativeFrom="column">
                <wp:posOffset>9050655</wp:posOffset>
              </wp:positionH>
              <wp:positionV relativeFrom="paragraph">
                <wp:posOffset>859790</wp:posOffset>
              </wp:positionV>
              <wp:extent cx="457200" cy="5886450"/>
              <wp:effectExtent l="0" t="0" r="0" b="0"/>
              <wp:wrapNone/>
              <wp:docPr id="2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732B204" w14:textId="77777777" w:rsidR="00814ABC" w:rsidRDefault="00814ABC">
                          <w:pPr>
                            <w:pStyle w:val="listitem"/>
                            <w:keepLines w:val="0"/>
                            <w:rPr>
                              <w:sz w:val="16"/>
                            </w:rPr>
                          </w:pPr>
                        </w:p>
                        <w:p w14:paraId="7EE4145F" w14:textId="77777777" w:rsidR="00814ABC" w:rsidRDefault="00814ABC">
                          <w:pPr>
                            <w:pStyle w:val="listitem"/>
                            <w:keepLines w:val="0"/>
                            <w:spacing w:before="190"/>
                            <w:rPr>
                              <w:sz w:val="16"/>
                            </w:rPr>
                          </w:pPr>
                        </w:p>
                        <w:p w14:paraId="0EEE8750" w14:textId="77777777" w:rsidR="00814ABC" w:rsidRDefault="00814ABC">
                          <w:pPr>
                            <w:pStyle w:val="listitem"/>
                            <w:keepLines w:val="0"/>
                            <w:spacing w:before="190"/>
                            <w:rPr>
                              <w:sz w:val="16"/>
                            </w:rPr>
                          </w:pPr>
                        </w:p>
                        <w:p w14:paraId="6FC9B2D8" w14:textId="77777777" w:rsidR="00814ABC" w:rsidRDefault="00814ABC">
                          <w:pPr>
                            <w:pStyle w:val="listitem"/>
                            <w:keepLines w:val="0"/>
                            <w:spacing w:before="190"/>
                            <w:rPr>
                              <w:sz w:val="16"/>
                            </w:rPr>
                          </w:pPr>
                        </w:p>
                        <w:p w14:paraId="27DEFDCF" w14:textId="77777777" w:rsidR="00814ABC" w:rsidRDefault="00814ABC">
                          <w:pPr>
                            <w:pStyle w:val="listitem"/>
                            <w:keepLines w:val="0"/>
                            <w:spacing w:before="190"/>
                            <w:rPr>
                              <w:sz w:val="16"/>
                            </w:rPr>
                          </w:pPr>
                        </w:p>
                        <w:p w14:paraId="30BBB30F" w14:textId="77777777" w:rsidR="00814ABC" w:rsidRDefault="00814ABC">
                          <w:pPr>
                            <w:pStyle w:val="listitem"/>
                            <w:keepLines w:val="0"/>
                            <w:rPr>
                              <w:sz w:val="16"/>
                            </w:rPr>
                          </w:pPr>
                        </w:p>
                        <w:p w14:paraId="2BD11D84"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3AE63B06" w14:textId="77777777">
                            <w:trPr>
                              <w:cantSplit/>
                              <w:trHeight w:hRule="exact" w:val="1605"/>
                              <w:jc w:val="right"/>
                            </w:trPr>
                            <w:tc>
                              <w:tcPr>
                                <w:tcW w:w="255" w:type="dxa"/>
                                <w:textDirection w:val="tbRl"/>
                              </w:tcPr>
                              <w:p w14:paraId="10662D58" w14:textId="16A97946"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30E5076" w14:textId="77777777">
                            <w:trPr>
                              <w:cantSplit/>
                              <w:trHeight w:hRule="exact" w:val="1605"/>
                              <w:jc w:val="right"/>
                            </w:trPr>
                            <w:tc>
                              <w:tcPr>
                                <w:tcW w:w="255" w:type="dxa"/>
                                <w:textDirection w:val="tbRl"/>
                              </w:tcPr>
                              <w:p w14:paraId="2D73158B"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51ED89C2" w14:textId="77777777">
                            <w:trPr>
                              <w:cantSplit/>
                              <w:trHeight w:hRule="exact" w:val="1605"/>
                              <w:jc w:val="right"/>
                            </w:trPr>
                            <w:tc>
                              <w:tcPr>
                                <w:tcW w:w="255" w:type="dxa"/>
                                <w:textDirection w:val="tbRl"/>
                              </w:tcPr>
                              <w:p w14:paraId="473185F9"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20CAAB53"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17E63" id="_x0000_t202" coordsize="21600,21600" o:spt="202" path="m,l,21600r21600,l21600,xe">
              <v:stroke joinstyle="miter"/>
              <v:path gradientshapeok="t" o:connecttype="rect"/>
            </v:shapetype>
            <v:shape id="Text Box 34" o:spid="_x0000_s104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lQjFTQACAADpAwAADgAAAAAA&#10;AAAAAAAAAAAuAgAAZHJzL2Uyb0RvYy54bWxQSwECLQAUAAYACAAAACEArSwWgeAAAAAOAQAADwAA&#10;AAAAAAAAAAAAAABaBAAAZHJzL2Rvd25yZXYueG1sUEsFBgAAAAAEAAQA8wAAAGcFAAAAAA==&#10;" stroked="f" strokecolor="red">
              <v:textbox inset="0,0,0,0">
                <w:txbxContent>
                  <w:p w14:paraId="4732B204" w14:textId="77777777" w:rsidR="00814ABC" w:rsidRDefault="00814ABC">
                    <w:pPr>
                      <w:pStyle w:val="listitem"/>
                      <w:keepLines w:val="0"/>
                      <w:rPr>
                        <w:sz w:val="16"/>
                      </w:rPr>
                    </w:pPr>
                  </w:p>
                  <w:p w14:paraId="7EE4145F" w14:textId="77777777" w:rsidR="00814ABC" w:rsidRDefault="00814ABC">
                    <w:pPr>
                      <w:pStyle w:val="listitem"/>
                      <w:keepLines w:val="0"/>
                      <w:spacing w:before="190"/>
                      <w:rPr>
                        <w:sz w:val="16"/>
                      </w:rPr>
                    </w:pPr>
                  </w:p>
                  <w:p w14:paraId="0EEE8750" w14:textId="77777777" w:rsidR="00814ABC" w:rsidRDefault="00814ABC">
                    <w:pPr>
                      <w:pStyle w:val="listitem"/>
                      <w:keepLines w:val="0"/>
                      <w:spacing w:before="190"/>
                      <w:rPr>
                        <w:sz w:val="16"/>
                      </w:rPr>
                    </w:pPr>
                  </w:p>
                  <w:p w14:paraId="6FC9B2D8" w14:textId="77777777" w:rsidR="00814ABC" w:rsidRDefault="00814ABC">
                    <w:pPr>
                      <w:pStyle w:val="listitem"/>
                      <w:keepLines w:val="0"/>
                      <w:spacing w:before="190"/>
                      <w:rPr>
                        <w:sz w:val="16"/>
                      </w:rPr>
                    </w:pPr>
                  </w:p>
                  <w:p w14:paraId="27DEFDCF" w14:textId="77777777" w:rsidR="00814ABC" w:rsidRDefault="00814ABC">
                    <w:pPr>
                      <w:pStyle w:val="listitem"/>
                      <w:keepLines w:val="0"/>
                      <w:spacing w:before="190"/>
                      <w:rPr>
                        <w:sz w:val="16"/>
                      </w:rPr>
                    </w:pPr>
                  </w:p>
                  <w:p w14:paraId="30BBB30F" w14:textId="77777777" w:rsidR="00814ABC" w:rsidRDefault="00814ABC">
                    <w:pPr>
                      <w:pStyle w:val="listitem"/>
                      <w:keepLines w:val="0"/>
                      <w:rPr>
                        <w:sz w:val="16"/>
                      </w:rPr>
                    </w:pPr>
                  </w:p>
                  <w:p w14:paraId="2BD11D84"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3AE63B06" w14:textId="77777777">
                      <w:trPr>
                        <w:cantSplit/>
                        <w:trHeight w:hRule="exact" w:val="1605"/>
                        <w:jc w:val="right"/>
                      </w:trPr>
                      <w:tc>
                        <w:tcPr>
                          <w:tcW w:w="255" w:type="dxa"/>
                          <w:textDirection w:val="tbRl"/>
                        </w:tcPr>
                        <w:p w14:paraId="10662D58" w14:textId="16A97946"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330E5076" w14:textId="77777777">
                      <w:trPr>
                        <w:cantSplit/>
                        <w:trHeight w:hRule="exact" w:val="1605"/>
                        <w:jc w:val="right"/>
                      </w:trPr>
                      <w:tc>
                        <w:tcPr>
                          <w:tcW w:w="255" w:type="dxa"/>
                          <w:textDirection w:val="tbRl"/>
                        </w:tcPr>
                        <w:p w14:paraId="2D73158B"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51ED89C2" w14:textId="77777777">
                      <w:trPr>
                        <w:cantSplit/>
                        <w:trHeight w:hRule="exact" w:val="1605"/>
                        <w:jc w:val="right"/>
                      </w:trPr>
                      <w:tc>
                        <w:tcPr>
                          <w:tcW w:w="255" w:type="dxa"/>
                          <w:textDirection w:val="tbRl"/>
                        </w:tcPr>
                        <w:p w14:paraId="473185F9"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20CAAB53"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170B0F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AEA1CDF" w14:textId="77777777" w:rsidR="00814ABC" w:rsidRDefault="00814AB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2625940" w14:textId="1827D30D" w:rsidR="00814ABC" w:rsidRDefault="00814ABC">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CE29A9">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6B59B" w14:textId="77777777" w:rsidR="00814ABC" w:rsidRDefault="00814AB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71CE7B" w14:textId="6E0717EE" w:rsidR="00814ABC" w:rsidRDefault="00814ABC" w:rsidP="003E07F0">
          <w:pPr>
            <w:pStyle w:val="HeaderRegProc"/>
            <w:rPr>
              <w:lang w:val="fr-CH"/>
            </w:rPr>
          </w:pPr>
          <w:proofErr w:type="gramStart"/>
          <w:r>
            <w:rPr>
              <w:lang w:val="fr-CH"/>
            </w:rPr>
            <w:t>rev</w:t>
          </w:r>
          <w:proofErr w:type="gramEnd"/>
          <w:r>
            <w:rPr>
              <w:lang w:val="fr-CH"/>
            </w:rPr>
            <w:t>.7</w:t>
          </w:r>
        </w:p>
      </w:tc>
    </w:tr>
  </w:tbl>
  <w:p w14:paraId="1E712571" w14:textId="77777777" w:rsidR="00814ABC" w:rsidRDefault="00814ABC">
    <w:pPr>
      <w:rPr>
        <w:lang w:val="fr-CH"/>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1E1EB58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B671575" w14:textId="77777777" w:rsidR="00814ABC" w:rsidRDefault="00814ABC"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CAF268F" w14:textId="099DB83B" w:rsidR="00814ABC" w:rsidRDefault="00814ABC"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671BEF" w14:textId="77777777" w:rsidR="00814ABC" w:rsidRDefault="00814ABC" w:rsidP="00074CC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76D73" w14:textId="75C2F460" w:rsidR="00814ABC" w:rsidRDefault="00814ABC" w:rsidP="0074627B">
          <w:pPr>
            <w:pStyle w:val="HeaderRegProc"/>
            <w:rPr>
              <w:color w:val="000000"/>
              <w:lang w:val="fr-CH"/>
            </w:rPr>
          </w:pPr>
          <w:proofErr w:type="gramStart"/>
          <w:r>
            <w:rPr>
              <w:color w:val="000000"/>
              <w:lang w:val="fr-CH"/>
            </w:rPr>
            <w:t>rev</w:t>
          </w:r>
          <w:proofErr w:type="gramEnd"/>
          <w:r>
            <w:rPr>
              <w:color w:val="000000"/>
              <w:lang w:val="fr-CH"/>
            </w:rPr>
            <w:t>.</w:t>
          </w:r>
          <w:r>
            <w:rPr>
              <w:color w:val="000000"/>
            </w:rPr>
            <w:t>7</w:t>
          </w:r>
        </w:p>
      </w:tc>
    </w:tr>
  </w:tbl>
  <w:p w14:paraId="1B26292D" w14:textId="77777777" w:rsidR="00814ABC" w:rsidRDefault="00814ABC" w:rsidP="00643847">
    <w:pPr>
      <w:pStyle w:val="Header"/>
    </w:pPr>
    <w:r>
      <w:rPr>
        <w:noProof/>
        <w:sz w:val="20"/>
        <w:lang w:eastAsia="zh-CN"/>
      </w:rPr>
      <mc:AlternateContent>
        <mc:Choice Requires="wps">
          <w:drawing>
            <wp:anchor distT="0" distB="0" distL="114300" distR="114300" simplePos="0" relativeHeight="251659776" behindDoc="0" locked="0" layoutInCell="1" allowOverlap="1" wp14:anchorId="22065ADF" wp14:editId="3B51F43D">
              <wp:simplePos x="0" y="0"/>
              <wp:positionH relativeFrom="column">
                <wp:posOffset>9050655</wp:posOffset>
              </wp:positionH>
              <wp:positionV relativeFrom="paragraph">
                <wp:posOffset>859790</wp:posOffset>
              </wp:positionV>
              <wp:extent cx="457200" cy="5886450"/>
              <wp:effectExtent l="0" t="0" r="0" b="0"/>
              <wp:wrapNone/>
              <wp:docPr id="1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B664D12" w14:textId="77777777" w:rsidR="00814ABC" w:rsidRDefault="00814ABC">
                          <w:pPr>
                            <w:pStyle w:val="listitem"/>
                            <w:keepLines w:val="0"/>
                            <w:rPr>
                              <w:sz w:val="16"/>
                            </w:rPr>
                          </w:pPr>
                        </w:p>
                        <w:p w14:paraId="4EA790B1" w14:textId="77777777" w:rsidR="00814ABC" w:rsidRDefault="00814ABC">
                          <w:pPr>
                            <w:pStyle w:val="listitem"/>
                            <w:keepLines w:val="0"/>
                            <w:spacing w:before="190"/>
                            <w:rPr>
                              <w:sz w:val="16"/>
                            </w:rPr>
                          </w:pPr>
                        </w:p>
                        <w:p w14:paraId="0D66B889" w14:textId="77777777" w:rsidR="00814ABC" w:rsidRDefault="00814ABC">
                          <w:pPr>
                            <w:pStyle w:val="listitem"/>
                            <w:keepLines w:val="0"/>
                            <w:spacing w:before="190"/>
                            <w:rPr>
                              <w:sz w:val="16"/>
                            </w:rPr>
                          </w:pPr>
                        </w:p>
                        <w:p w14:paraId="38C21844" w14:textId="77777777" w:rsidR="00814ABC" w:rsidRDefault="00814ABC">
                          <w:pPr>
                            <w:pStyle w:val="listitem"/>
                            <w:keepLines w:val="0"/>
                            <w:spacing w:before="190"/>
                            <w:rPr>
                              <w:sz w:val="16"/>
                            </w:rPr>
                          </w:pPr>
                        </w:p>
                        <w:p w14:paraId="0929C0E6" w14:textId="77777777" w:rsidR="00814ABC" w:rsidRDefault="00814ABC">
                          <w:pPr>
                            <w:pStyle w:val="listitem"/>
                            <w:keepLines w:val="0"/>
                            <w:spacing w:before="190"/>
                            <w:rPr>
                              <w:sz w:val="16"/>
                            </w:rPr>
                          </w:pPr>
                        </w:p>
                        <w:p w14:paraId="21D9E304" w14:textId="77777777" w:rsidR="00814ABC" w:rsidRDefault="00814ABC">
                          <w:pPr>
                            <w:pStyle w:val="listitem"/>
                            <w:keepLines w:val="0"/>
                            <w:rPr>
                              <w:sz w:val="16"/>
                            </w:rPr>
                          </w:pPr>
                        </w:p>
                        <w:p w14:paraId="3EE6D16B"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5BF8D0F" w14:textId="77777777">
                            <w:trPr>
                              <w:cantSplit/>
                              <w:trHeight w:hRule="exact" w:val="1605"/>
                              <w:jc w:val="right"/>
                            </w:trPr>
                            <w:tc>
                              <w:tcPr>
                                <w:tcW w:w="255" w:type="dxa"/>
                                <w:textDirection w:val="tbRl"/>
                              </w:tcPr>
                              <w:p w14:paraId="37FCBBDB" w14:textId="019EE211"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166746C" w14:textId="77777777">
                            <w:trPr>
                              <w:cantSplit/>
                              <w:trHeight w:hRule="exact" w:val="1605"/>
                              <w:jc w:val="right"/>
                            </w:trPr>
                            <w:tc>
                              <w:tcPr>
                                <w:tcW w:w="255" w:type="dxa"/>
                                <w:textDirection w:val="tbRl"/>
                              </w:tcPr>
                              <w:p w14:paraId="509363B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4CCAA64A" w14:textId="77777777">
                            <w:trPr>
                              <w:cantSplit/>
                              <w:trHeight w:hRule="exact" w:val="1605"/>
                              <w:jc w:val="right"/>
                            </w:trPr>
                            <w:tc>
                              <w:tcPr>
                                <w:tcW w:w="255" w:type="dxa"/>
                                <w:textDirection w:val="tbRl"/>
                              </w:tcPr>
                              <w:p w14:paraId="128D2B81"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155A4817"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065ADF" id="_x0000_t202" coordsize="21600,21600" o:spt="202" path="m,l,21600r21600,l21600,xe">
              <v:stroke joinstyle="miter"/>
              <v:path gradientshapeok="t" o:connecttype="rect"/>
            </v:shapetype>
            <v:shape id="_x0000_s1048" type="#_x0000_t202" style="position:absolute;left:0;text-align:left;margin-left:712.65pt;margin-top:67.7pt;width:36pt;height:4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AXz8fYBAgAA6QMAAA4AAAAA&#10;AAAAAAAAAAAALgIAAGRycy9lMm9Eb2MueG1sUEsBAi0AFAAGAAgAAAAhAK0sFoHgAAAADgEAAA8A&#10;AAAAAAAAAAAAAAAAWwQAAGRycy9kb3ducmV2LnhtbFBLBQYAAAAABAAEAPMAAABoBQAAAAA=&#10;" stroked="f" strokecolor="red">
              <v:textbox inset="0,0,0,0">
                <w:txbxContent>
                  <w:p w14:paraId="6B664D12" w14:textId="77777777" w:rsidR="00814ABC" w:rsidRDefault="00814ABC">
                    <w:pPr>
                      <w:pStyle w:val="listitem"/>
                      <w:keepLines w:val="0"/>
                      <w:rPr>
                        <w:sz w:val="16"/>
                      </w:rPr>
                    </w:pPr>
                  </w:p>
                  <w:p w14:paraId="4EA790B1" w14:textId="77777777" w:rsidR="00814ABC" w:rsidRDefault="00814ABC">
                    <w:pPr>
                      <w:pStyle w:val="listitem"/>
                      <w:keepLines w:val="0"/>
                      <w:spacing w:before="190"/>
                      <w:rPr>
                        <w:sz w:val="16"/>
                      </w:rPr>
                    </w:pPr>
                  </w:p>
                  <w:p w14:paraId="0D66B889" w14:textId="77777777" w:rsidR="00814ABC" w:rsidRDefault="00814ABC">
                    <w:pPr>
                      <w:pStyle w:val="listitem"/>
                      <w:keepLines w:val="0"/>
                      <w:spacing w:before="190"/>
                      <w:rPr>
                        <w:sz w:val="16"/>
                      </w:rPr>
                    </w:pPr>
                  </w:p>
                  <w:p w14:paraId="38C21844" w14:textId="77777777" w:rsidR="00814ABC" w:rsidRDefault="00814ABC">
                    <w:pPr>
                      <w:pStyle w:val="listitem"/>
                      <w:keepLines w:val="0"/>
                      <w:spacing w:before="190"/>
                      <w:rPr>
                        <w:sz w:val="16"/>
                      </w:rPr>
                    </w:pPr>
                  </w:p>
                  <w:p w14:paraId="0929C0E6" w14:textId="77777777" w:rsidR="00814ABC" w:rsidRDefault="00814ABC">
                    <w:pPr>
                      <w:pStyle w:val="listitem"/>
                      <w:keepLines w:val="0"/>
                      <w:spacing w:before="190"/>
                      <w:rPr>
                        <w:sz w:val="16"/>
                      </w:rPr>
                    </w:pPr>
                  </w:p>
                  <w:p w14:paraId="21D9E304" w14:textId="77777777" w:rsidR="00814ABC" w:rsidRDefault="00814ABC">
                    <w:pPr>
                      <w:pStyle w:val="listitem"/>
                      <w:keepLines w:val="0"/>
                      <w:rPr>
                        <w:sz w:val="16"/>
                      </w:rPr>
                    </w:pPr>
                  </w:p>
                  <w:p w14:paraId="3EE6D16B"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5BF8D0F" w14:textId="77777777">
                      <w:trPr>
                        <w:cantSplit/>
                        <w:trHeight w:hRule="exact" w:val="1605"/>
                        <w:jc w:val="right"/>
                      </w:trPr>
                      <w:tc>
                        <w:tcPr>
                          <w:tcW w:w="255" w:type="dxa"/>
                          <w:textDirection w:val="tbRl"/>
                        </w:tcPr>
                        <w:p w14:paraId="37FCBBDB" w14:textId="019EE211"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166746C" w14:textId="77777777">
                      <w:trPr>
                        <w:cantSplit/>
                        <w:trHeight w:hRule="exact" w:val="1605"/>
                        <w:jc w:val="right"/>
                      </w:trPr>
                      <w:tc>
                        <w:tcPr>
                          <w:tcW w:w="255" w:type="dxa"/>
                          <w:textDirection w:val="tbRl"/>
                        </w:tcPr>
                        <w:p w14:paraId="509363B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4CCAA64A" w14:textId="77777777">
                      <w:trPr>
                        <w:cantSplit/>
                        <w:trHeight w:hRule="exact" w:val="1605"/>
                        <w:jc w:val="right"/>
                      </w:trPr>
                      <w:tc>
                        <w:tcPr>
                          <w:tcW w:w="255" w:type="dxa"/>
                          <w:textDirection w:val="tbRl"/>
                        </w:tcPr>
                        <w:p w14:paraId="128D2B81"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155A4817"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5736170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5F83195" w14:textId="77777777" w:rsidR="00814ABC" w:rsidRDefault="00814AB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D93127F" w14:textId="6B0EA0B1" w:rsidR="00814ABC" w:rsidRDefault="00814ABC">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sidR="00CE29A9">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39739F" w14:textId="77777777" w:rsidR="00814ABC" w:rsidRDefault="00814AB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55A4E" w14:textId="77777777" w:rsidR="00814ABC" w:rsidRDefault="00814ABC" w:rsidP="003E07F0">
          <w:pPr>
            <w:pStyle w:val="HeaderRegProc"/>
            <w:rPr>
              <w:lang w:val="fr-CH"/>
            </w:rPr>
          </w:pPr>
          <w:proofErr w:type="gramStart"/>
          <w:r>
            <w:rPr>
              <w:lang w:val="fr-CH"/>
            </w:rPr>
            <w:t>rev.-</w:t>
          </w:r>
          <w:proofErr w:type="gramEnd"/>
        </w:p>
      </w:tc>
    </w:tr>
  </w:tbl>
  <w:p w14:paraId="511D9C2A" w14:textId="77777777" w:rsidR="00814ABC" w:rsidRDefault="00814ABC">
    <w:pPr>
      <w:rPr>
        <w:lang w:val="fr-CH"/>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4ABC" w14:paraId="7543365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76354894" w14:textId="77777777" w:rsidR="00814ABC" w:rsidRDefault="00814ABC"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52E42FD" w14:textId="694F9597" w:rsidR="00814ABC" w:rsidRDefault="00814ABC"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sidR="00CE29A9">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CE29A9">
            <w:rPr>
              <w:bCs w:val="0"/>
              <w:noProof/>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CCE59D" w14:textId="77777777" w:rsidR="00814ABC" w:rsidRDefault="00814ABC" w:rsidP="00074CC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917BB1" w14:textId="7C91D6F3" w:rsidR="00814ABC" w:rsidRDefault="00814ABC" w:rsidP="0074627B">
          <w:pPr>
            <w:pStyle w:val="HeaderRegProc"/>
            <w:rPr>
              <w:color w:val="000000"/>
              <w:lang w:val="fr-CH"/>
            </w:rPr>
          </w:pPr>
          <w:proofErr w:type="gramStart"/>
          <w:r>
            <w:rPr>
              <w:color w:val="000000"/>
              <w:lang w:val="fr-CH"/>
            </w:rPr>
            <w:t>rev.</w:t>
          </w:r>
          <w:r>
            <w:rPr>
              <w:color w:val="000000"/>
            </w:rPr>
            <w:t>-</w:t>
          </w:r>
          <w:proofErr w:type="gramEnd"/>
        </w:p>
      </w:tc>
    </w:tr>
  </w:tbl>
  <w:p w14:paraId="2E880644" w14:textId="77777777" w:rsidR="00814ABC" w:rsidRDefault="00814ABC" w:rsidP="00643847">
    <w:pPr>
      <w:pStyle w:val="Header"/>
    </w:pPr>
    <w:r>
      <w:rPr>
        <w:noProof/>
        <w:sz w:val="20"/>
        <w:lang w:eastAsia="zh-CN"/>
      </w:rPr>
      <mc:AlternateContent>
        <mc:Choice Requires="wps">
          <w:drawing>
            <wp:anchor distT="0" distB="0" distL="114300" distR="114300" simplePos="0" relativeHeight="251661312" behindDoc="0" locked="0" layoutInCell="1" allowOverlap="1" wp14:anchorId="336518C6" wp14:editId="5213A200">
              <wp:simplePos x="0" y="0"/>
              <wp:positionH relativeFrom="column">
                <wp:posOffset>9050655</wp:posOffset>
              </wp:positionH>
              <wp:positionV relativeFrom="paragraph">
                <wp:posOffset>859790</wp:posOffset>
              </wp:positionV>
              <wp:extent cx="457200" cy="5886450"/>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C4688" w14:textId="77777777" w:rsidR="00814ABC" w:rsidRDefault="00814ABC">
                          <w:pPr>
                            <w:pStyle w:val="listitem"/>
                            <w:keepLines w:val="0"/>
                            <w:rPr>
                              <w:sz w:val="16"/>
                            </w:rPr>
                          </w:pPr>
                        </w:p>
                        <w:p w14:paraId="395A91CB" w14:textId="77777777" w:rsidR="00814ABC" w:rsidRDefault="00814ABC">
                          <w:pPr>
                            <w:pStyle w:val="listitem"/>
                            <w:keepLines w:val="0"/>
                            <w:spacing w:before="190"/>
                            <w:rPr>
                              <w:sz w:val="16"/>
                            </w:rPr>
                          </w:pPr>
                        </w:p>
                        <w:p w14:paraId="6297F009" w14:textId="77777777" w:rsidR="00814ABC" w:rsidRDefault="00814ABC">
                          <w:pPr>
                            <w:pStyle w:val="listitem"/>
                            <w:keepLines w:val="0"/>
                            <w:spacing w:before="190"/>
                            <w:rPr>
                              <w:sz w:val="16"/>
                            </w:rPr>
                          </w:pPr>
                        </w:p>
                        <w:p w14:paraId="79E07A8F" w14:textId="77777777" w:rsidR="00814ABC" w:rsidRDefault="00814ABC">
                          <w:pPr>
                            <w:pStyle w:val="listitem"/>
                            <w:keepLines w:val="0"/>
                            <w:spacing w:before="190"/>
                            <w:rPr>
                              <w:sz w:val="16"/>
                            </w:rPr>
                          </w:pPr>
                        </w:p>
                        <w:p w14:paraId="33CAB25E" w14:textId="77777777" w:rsidR="00814ABC" w:rsidRDefault="00814ABC">
                          <w:pPr>
                            <w:pStyle w:val="listitem"/>
                            <w:keepLines w:val="0"/>
                            <w:spacing w:before="190"/>
                            <w:rPr>
                              <w:sz w:val="16"/>
                            </w:rPr>
                          </w:pPr>
                        </w:p>
                        <w:p w14:paraId="022981B7" w14:textId="77777777" w:rsidR="00814ABC" w:rsidRDefault="00814ABC">
                          <w:pPr>
                            <w:pStyle w:val="listitem"/>
                            <w:keepLines w:val="0"/>
                            <w:rPr>
                              <w:sz w:val="16"/>
                            </w:rPr>
                          </w:pPr>
                        </w:p>
                        <w:p w14:paraId="0D61FA7D"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C3C7AD8" w14:textId="77777777">
                            <w:trPr>
                              <w:cantSplit/>
                              <w:trHeight w:hRule="exact" w:val="1605"/>
                              <w:jc w:val="right"/>
                            </w:trPr>
                            <w:tc>
                              <w:tcPr>
                                <w:tcW w:w="255" w:type="dxa"/>
                                <w:textDirection w:val="tbRl"/>
                              </w:tcPr>
                              <w:p w14:paraId="02D338F3" w14:textId="5AC59DBE"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6EEFB60D" w14:textId="77777777">
                            <w:trPr>
                              <w:cantSplit/>
                              <w:trHeight w:hRule="exact" w:val="1605"/>
                              <w:jc w:val="right"/>
                            </w:trPr>
                            <w:tc>
                              <w:tcPr>
                                <w:tcW w:w="255" w:type="dxa"/>
                                <w:textDirection w:val="tbRl"/>
                              </w:tcPr>
                              <w:p w14:paraId="3741B5F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0121B3AF" w14:textId="77777777">
                            <w:trPr>
                              <w:cantSplit/>
                              <w:trHeight w:hRule="exact" w:val="1605"/>
                              <w:jc w:val="right"/>
                            </w:trPr>
                            <w:tc>
                              <w:tcPr>
                                <w:tcW w:w="255" w:type="dxa"/>
                                <w:textDirection w:val="tbRl"/>
                              </w:tcPr>
                              <w:p w14:paraId="7D27F652"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04F6F8D9"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518C6" id="_x0000_t202" coordsize="21600,21600" o:spt="202" path="m,l,21600r21600,l21600,xe">
              <v:stroke joinstyle="miter"/>
              <v:path gradientshapeok="t" o:connecttype="rect"/>
            </v:shapetype>
            <v:shape id="_x0000_s1049" type="#_x0000_t202" style="position:absolute;left:0;text-align:left;margin-left:712.65pt;margin-top:67.7pt;width:36pt;height:4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A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78PkABAgAA6QMAAA4AAAAA&#10;AAAAAAAAAAAALgIAAGRycy9lMm9Eb2MueG1sUEsBAi0AFAAGAAgAAAAhAK0sFoHgAAAADgEAAA8A&#10;AAAAAAAAAAAAAAAAWwQAAGRycy9kb3ducmV2LnhtbFBLBQYAAAAABAAEAPMAAABoBQAAAAA=&#10;" stroked="f" strokecolor="red">
              <v:textbox inset="0,0,0,0">
                <w:txbxContent>
                  <w:p w14:paraId="2EEC4688" w14:textId="77777777" w:rsidR="00814ABC" w:rsidRDefault="00814ABC">
                    <w:pPr>
                      <w:pStyle w:val="listitem"/>
                      <w:keepLines w:val="0"/>
                      <w:rPr>
                        <w:sz w:val="16"/>
                      </w:rPr>
                    </w:pPr>
                  </w:p>
                  <w:p w14:paraId="395A91CB" w14:textId="77777777" w:rsidR="00814ABC" w:rsidRDefault="00814ABC">
                    <w:pPr>
                      <w:pStyle w:val="listitem"/>
                      <w:keepLines w:val="0"/>
                      <w:spacing w:before="190"/>
                      <w:rPr>
                        <w:sz w:val="16"/>
                      </w:rPr>
                    </w:pPr>
                  </w:p>
                  <w:p w14:paraId="6297F009" w14:textId="77777777" w:rsidR="00814ABC" w:rsidRDefault="00814ABC">
                    <w:pPr>
                      <w:pStyle w:val="listitem"/>
                      <w:keepLines w:val="0"/>
                      <w:spacing w:before="190"/>
                      <w:rPr>
                        <w:sz w:val="16"/>
                      </w:rPr>
                    </w:pPr>
                  </w:p>
                  <w:p w14:paraId="79E07A8F" w14:textId="77777777" w:rsidR="00814ABC" w:rsidRDefault="00814ABC">
                    <w:pPr>
                      <w:pStyle w:val="listitem"/>
                      <w:keepLines w:val="0"/>
                      <w:spacing w:before="190"/>
                      <w:rPr>
                        <w:sz w:val="16"/>
                      </w:rPr>
                    </w:pPr>
                  </w:p>
                  <w:p w14:paraId="33CAB25E" w14:textId="77777777" w:rsidR="00814ABC" w:rsidRDefault="00814ABC">
                    <w:pPr>
                      <w:pStyle w:val="listitem"/>
                      <w:keepLines w:val="0"/>
                      <w:spacing w:before="190"/>
                      <w:rPr>
                        <w:sz w:val="16"/>
                      </w:rPr>
                    </w:pPr>
                  </w:p>
                  <w:p w14:paraId="022981B7" w14:textId="77777777" w:rsidR="00814ABC" w:rsidRDefault="00814ABC">
                    <w:pPr>
                      <w:pStyle w:val="listitem"/>
                      <w:keepLines w:val="0"/>
                      <w:rPr>
                        <w:sz w:val="16"/>
                      </w:rPr>
                    </w:pPr>
                  </w:p>
                  <w:p w14:paraId="0D61FA7D"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C3C7AD8" w14:textId="77777777">
                      <w:trPr>
                        <w:cantSplit/>
                        <w:trHeight w:hRule="exact" w:val="1605"/>
                        <w:jc w:val="right"/>
                      </w:trPr>
                      <w:tc>
                        <w:tcPr>
                          <w:tcW w:w="255" w:type="dxa"/>
                          <w:textDirection w:val="tbRl"/>
                        </w:tcPr>
                        <w:p w14:paraId="02D338F3" w14:textId="5AC59DBE" w:rsidR="00814ABC" w:rsidRDefault="00814ABC">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6EEFB60D" w14:textId="77777777">
                      <w:trPr>
                        <w:cantSplit/>
                        <w:trHeight w:hRule="exact" w:val="1605"/>
                        <w:jc w:val="right"/>
                      </w:trPr>
                      <w:tc>
                        <w:tcPr>
                          <w:tcW w:w="255" w:type="dxa"/>
                          <w:textDirection w:val="tbRl"/>
                        </w:tcPr>
                        <w:p w14:paraId="3741B5FF"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14ABC" w14:paraId="0121B3AF" w14:textId="77777777">
                      <w:trPr>
                        <w:cantSplit/>
                        <w:trHeight w:hRule="exact" w:val="1605"/>
                        <w:jc w:val="right"/>
                      </w:trPr>
                      <w:tc>
                        <w:tcPr>
                          <w:tcW w:w="255" w:type="dxa"/>
                          <w:textDirection w:val="tbRl"/>
                        </w:tcPr>
                        <w:p w14:paraId="7D27F652" w14:textId="77777777" w:rsidR="00814ABC" w:rsidRDefault="00814ABC">
                          <w:pPr>
                            <w:pStyle w:val="HeaderRegProc"/>
                            <w:spacing w:before="0"/>
                            <w:ind w:left="0"/>
                            <w:rPr>
                              <w:lang w:val="fr-CH"/>
                            </w:rPr>
                          </w:pPr>
                          <w:proofErr w:type="gramStart"/>
                          <w:r>
                            <w:rPr>
                              <w:lang w:val="fr-CH"/>
                            </w:rPr>
                            <w:t>rev</w:t>
                          </w:r>
                          <w:proofErr w:type="gramEnd"/>
                          <w:r>
                            <w:rPr>
                              <w:lang w:val="fr-CH"/>
                            </w:rPr>
                            <w:t>.3</w:t>
                          </w:r>
                        </w:p>
                      </w:tc>
                    </w:tr>
                  </w:tbl>
                  <w:p w14:paraId="04F6F8D9"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95B1" w14:textId="77777777" w:rsidR="00814ABC" w:rsidRDefault="00814ABC"/>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F0FC2" w14:textId="77777777" w:rsidR="00814ABC" w:rsidRDefault="00814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20CC1" w14:textId="77777777" w:rsidR="00814ABC" w:rsidRDefault="00814ABC">
    <w:pPr>
      <w:pStyle w:val="Header"/>
    </w:pPr>
    <w:r>
      <w:rPr>
        <w:noProof/>
        <w:sz w:val="20"/>
        <w:lang w:eastAsia="zh-CN"/>
      </w:rPr>
      <mc:AlternateContent>
        <mc:Choice Requires="wps">
          <w:drawing>
            <wp:anchor distT="0" distB="0" distL="114300" distR="114300" simplePos="0" relativeHeight="251646976" behindDoc="0" locked="0" layoutInCell="1" allowOverlap="1" wp14:anchorId="5EC87503" wp14:editId="7C702BEB">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814ABC" w:rsidRDefault="00814ABC">
                          <w:pPr>
                            <w:pStyle w:val="listitem"/>
                            <w:keepLines w:val="0"/>
                            <w:rPr>
                              <w:sz w:val="16"/>
                            </w:rPr>
                          </w:pPr>
                        </w:p>
                        <w:p w14:paraId="442B26A4" w14:textId="77777777" w:rsidR="00814ABC" w:rsidRDefault="00814ABC">
                          <w:pPr>
                            <w:pStyle w:val="listitem"/>
                            <w:keepLines w:val="0"/>
                            <w:spacing w:before="190"/>
                            <w:rPr>
                              <w:sz w:val="16"/>
                            </w:rPr>
                          </w:pPr>
                        </w:p>
                        <w:p w14:paraId="46762ED4" w14:textId="77777777" w:rsidR="00814ABC" w:rsidRDefault="00814ABC">
                          <w:pPr>
                            <w:pStyle w:val="listitem"/>
                            <w:keepLines w:val="0"/>
                            <w:spacing w:before="190"/>
                            <w:rPr>
                              <w:sz w:val="16"/>
                            </w:rPr>
                          </w:pPr>
                        </w:p>
                        <w:p w14:paraId="3EEF5F45" w14:textId="77777777" w:rsidR="00814ABC" w:rsidRDefault="00814ABC">
                          <w:pPr>
                            <w:pStyle w:val="listitem"/>
                            <w:keepLines w:val="0"/>
                            <w:spacing w:before="190"/>
                            <w:rPr>
                              <w:sz w:val="16"/>
                            </w:rPr>
                          </w:pPr>
                        </w:p>
                        <w:p w14:paraId="0026B542" w14:textId="77777777" w:rsidR="00814ABC" w:rsidRDefault="00814ABC">
                          <w:pPr>
                            <w:pStyle w:val="listitem"/>
                            <w:keepLines w:val="0"/>
                            <w:spacing w:before="190"/>
                            <w:rPr>
                              <w:sz w:val="16"/>
                            </w:rPr>
                          </w:pPr>
                        </w:p>
                        <w:p w14:paraId="68045AA0" w14:textId="77777777" w:rsidR="00814ABC" w:rsidRDefault="00814ABC">
                          <w:pPr>
                            <w:pStyle w:val="listitem"/>
                            <w:keepLines w:val="0"/>
                            <w:rPr>
                              <w:sz w:val="16"/>
                            </w:rPr>
                          </w:pPr>
                        </w:p>
                        <w:p w14:paraId="0A158811"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CC692E9" w14:textId="77777777">
                            <w:trPr>
                              <w:cantSplit/>
                              <w:trHeight w:hRule="exact" w:val="1605"/>
                              <w:jc w:val="right"/>
                            </w:trPr>
                            <w:tc>
                              <w:tcPr>
                                <w:tcW w:w="255" w:type="dxa"/>
                                <w:textDirection w:val="tbRl"/>
                              </w:tcPr>
                              <w:p w14:paraId="7711B12A" w14:textId="77777777" w:rsidR="00814ABC" w:rsidRDefault="00814ABC">
                                <w:pPr>
                                  <w:pStyle w:val="HeaderRegProc"/>
                                  <w:spacing w:before="0"/>
                                  <w:ind w:left="0"/>
                                  <w:rPr>
                                    <w:lang w:val="en-GB"/>
                                  </w:rPr>
                                </w:pPr>
                                <w:r>
                                  <w:rPr>
                                    <w:lang w:val="en-GB"/>
                                  </w:rPr>
                                  <w:t>Part A1</w:t>
                                </w:r>
                              </w:p>
                            </w:tc>
                          </w:tr>
                          <w:tr w:rsidR="00814ABC" w14:paraId="1A03A390" w14:textId="77777777">
                            <w:trPr>
                              <w:cantSplit/>
                              <w:trHeight w:hRule="exact" w:val="1605"/>
                              <w:jc w:val="right"/>
                            </w:trPr>
                            <w:tc>
                              <w:tcPr>
                                <w:tcW w:w="255" w:type="dxa"/>
                                <w:textDirection w:val="tbRl"/>
                              </w:tcPr>
                              <w:p w14:paraId="68FF022F" w14:textId="55356CB2"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6A2B9D2" w14:textId="77777777">
                            <w:trPr>
                              <w:cantSplit/>
                              <w:trHeight w:hRule="exact" w:val="1605"/>
                              <w:jc w:val="right"/>
                            </w:trPr>
                            <w:tc>
                              <w:tcPr>
                                <w:tcW w:w="255" w:type="dxa"/>
                                <w:textDirection w:val="tbRl"/>
                              </w:tcPr>
                              <w:p w14:paraId="18A680AA"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14ABC" w14:paraId="2F6D5A9E" w14:textId="77777777">
                            <w:trPr>
                              <w:cantSplit/>
                              <w:trHeight w:hRule="exact" w:val="1605"/>
                              <w:jc w:val="right"/>
                            </w:trPr>
                            <w:tc>
                              <w:tcPr>
                                <w:tcW w:w="255" w:type="dxa"/>
                                <w:textDirection w:val="tbRl"/>
                              </w:tcPr>
                              <w:p w14:paraId="6BBF92BD" w14:textId="0787DDB1" w:rsidR="00814ABC" w:rsidRDefault="00814ABC" w:rsidP="00036AE2">
                                <w:pPr>
                                  <w:pStyle w:val="HeaderRegProc"/>
                                  <w:spacing w:before="0"/>
                                  <w:ind w:left="0"/>
                                  <w:rPr>
                                    <w:lang w:val="fr-CH"/>
                                  </w:rPr>
                                </w:pPr>
                                <w:proofErr w:type="gramStart"/>
                                <w:r>
                                  <w:rPr>
                                    <w:lang w:val="fr-CH"/>
                                  </w:rPr>
                                  <w:t>rev</w:t>
                                </w:r>
                                <w:proofErr w:type="gramEnd"/>
                                <w:r>
                                  <w:rPr>
                                    <w:lang w:val="fr-CH"/>
                                  </w:rPr>
                                  <w:t>. 7</w:t>
                                </w:r>
                              </w:p>
                            </w:tc>
                          </w:tr>
                        </w:tbl>
                        <w:p w14:paraId="113A1FEA"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NPLPL/wEAAOcDAAAOAAAAAAAA&#10;AAAAAAAAAC4CAABkcnMvZTJvRG9jLnhtbFBLAQItABQABgAIAAAAIQCtLBaB4AAAAA4BAAAPAAAA&#10;AAAAAAAAAAAAAFkEAABkcnMvZG93bnJldi54bWxQSwUGAAAAAAQABADzAAAAZgUAAAAA&#10;" stroked="f" strokecolor="red">
              <v:textbox inset="0,0,0,0">
                <w:txbxContent>
                  <w:p w14:paraId="5ECEF21D" w14:textId="77777777" w:rsidR="00814ABC" w:rsidRDefault="00814ABC">
                    <w:pPr>
                      <w:pStyle w:val="listitem"/>
                      <w:keepLines w:val="0"/>
                      <w:rPr>
                        <w:sz w:val="16"/>
                      </w:rPr>
                    </w:pPr>
                  </w:p>
                  <w:p w14:paraId="442B26A4" w14:textId="77777777" w:rsidR="00814ABC" w:rsidRDefault="00814ABC">
                    <w:pPr>
                      <w:pStyle w:val="listitem"/>
                      <w:keepLines w:val="0"/>
                      <w:spacing w:before="190"/>
                      <w:rPr>
                        <w:sz w:val="16"/>
                      </w:rPr>
                    </w:pPr>
                  </w:p>
                  <w:p w14:paraId="46762ED4" w14:textId="77777777" w:rsidR="00814ABC" w:rsidRDefault="00814ABC">
                    <w:pPr>
                      <w:pStyle w:val="listitem"/>
                      <w:keepLines w:val="0"/>
                      <w:spacing w:before="190"/>
                      <w:rPr>
                        <w:sz w:val="16"/>
                      </w:rPr>
                    </w:pPr>
                  </w:p>
                  <w:p w14:paraId="3EEF5F45" w14:textId="77777777" w:rsidR="00814ABC" w:rsidRDefault="00814ABC">
                    <w:pPr>
                      <w:pStyle w:val="listitem"/>
                      <w:keepLines w:val="0"/>
                      <w:spacing w:before="190"/>
                      <w:rPr>
                        <w:sz w:val="16"/>
                      </w:rPr>
                    </w:pPr>
                  </w:p>
                  <w:p w14:paraId="0026B542" w14:textId="77777777" w:rsidR="00814ABC" w:rsidRDefault="00814ABC">
                    <w:pPr>
                      <w:pStyle w:val="listitem"/>
                      <w:keepLines w:val="0"/>
                      <w:spacing w:before="190"/>
                      <w:rPr>
                        <w:sz w:val="16"/>
                      </w:rPr>
                    </w:pPr>
                  </w:p>
                  <w:p w14:paraId="68045AA0" w14:textId="77777777" w:rsidR="00814ABC" w:rsidRDefault="00814ABC">
                    <w:pPr>
                      <w:pStyle w:val="listitem"/>
                      <w:keepLines w:val="0"/>
                      <w:rPr>
                        <w:sz w:val="16"/>
                      </w:rPr>
                    </w:pPr>
                  </w:p>
                  <w:p w14:paraId="0A158811"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CC692E9" w14:textId="77777777">
                      <w:trPr>
                        <w:cantSplit/>
                        <w:trHeight w:hRule="exact" w:val="1605"/>
                        <w:jc w:val="right"/>
                      </w:trPr>
                      <w:tc>
                        <w:tcPr>
                          <w:tcW w:w="255" w:type="dxa"/>
                          <w:textDirection w:val="tbRl"/>
                        </w:tcPr>
                        <w:p w14:paraId="7711B12A" w14:textId="77777777" w:rsidR="00814ABC" w:rsidRDefault="00814ABC">
                          <w:pPr>
                            <w:pStyle w:val="HeaderRegProc"/>
                            <w:spacing w:before="0"/>
                            <w:ind w:left="0"/>
                            <w:rPr>
                              <w:lang w:val="en-GB"/>
                            </w:rPr>
                          </w:pPr>
                          <w:r>
                            <w:rPr>
                              <w:lang w:val="en-GB"/>
                            </w:rPr>
                            <w:t>Part A1</w:t>
                          </w:r>
                        </w:p>
                      </w:tc>
                    </w:tr>
                    <w:tr w:rsidR="00814ABC" w14:paraId="1A03A390" w14:textId="77777777">
                      <w:trPr>
                        <w:cantSplit/>
                        <w:trHeight w:hRule="exact" w:val="1605"/>
                        <w:jc w:val="right"/>
                      </w:trPr>
                      <w:tc>
                        <w:tcPr>
                          <w:tcW w:w="255" w:type="dxa"/>
                          <w:textDirection w:val="tbRl"/>
                        </w:tcPr>
                        <w:p w14:paraId="68FF022F" w14:textId="55356CB2"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46A2B9D2" w14:textId="77777777">
                      <w:trPr>
                        <w:cantSplit/>
                        <w:trHeight w:hRule="exact" w:val="1605"/>
                        <w:jc w:val="right"/>
                      </w:trPr>
                      <w:tc>
                        <w:tcPr>
                          <w:tcW w:w="255" w:type="dxa"/>
                          <w:textDirection w:val="tbRl"/>
                        </w:tcPr>
                        <w:p w14:paraId="18A680AA"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14ABC" w14:paraId="2F6D5A9E" w14:textId="77777777">
                      <w:trPr>
                        <w:cantSplit/>
                        <w:trHeight w:hRule="exact" w:val="1605"/>
                        <w:jc w:val="right"/>
                      </w:trPr>
                      <w:tc>
                        <w:tcPr>
                          <w:tcW w:w="255" w:type="dxa"/>
                          <w:textDirection w:val="tbRl"/>
                        </w:tcPr>
                        <w:p w14:paraId="6BBF92BD" w14:textId="0787DDB1" w:rsidR="00814ABC" w:rsidRDefault="00814ABC" w:rsidP="00036AE2">
                          <w:pPr>
                            <w:pStyle w:val="HeaderRegProc"/>
                            <w:spacing w:before="0"/>
                            <w:ind w:left="0"/>
                            <w:rPr>
                              <w:lang w:val="fr-CH"/>
                            </w:rPr>
                          </w:pPr>
                          <w:proofErr w:type="gramStart"/>
                          <w:r>
                            <w:rPr>
                              <w:lang w:val="fr-CH"/>
                            </w:rPr>
                            <w:t>rev</w:t>
                          </w:r>
                          <w:proofErr w:type="gramEnd"/>
                          <w:r>
                            <w:rPr>
                              <w:lang w:val="fr-CH"/>
                            </w:rPr>
                            <w:t>. 7</w:t>
                          </w:r>
                        </w:p>
                      </w:tc>
                    </w:tr>
                  </w:tbl>
                  <w:p w14:paraId="113A1FEA"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B5B4A"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4384" behindDoc="0" locked="0" layoutInCell="1" allowOverlap="1" wp14:anchorId="1D627184" wp14:editId="7651D96B">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578D1D55" w14:textId="77777777">
                            <w:trPr>
                              <w:cantSplit/>
                              <w:trHeight w:hRule="exact" w:val="1605"/>
                              <w:jc w:val="right"/>
                            </w:trPr>
                            <w:tc>
                              <w:tcPr>
                                <w:tcW w:w="255" w:type="dxa"/>
                                <w:textDirection w:val="tbRl"/>
                              </w:tcPr>
                              <w:p w14:paraId="2558B7BA" w14:textId="77777777" w:rsidR="00814ABC" w:rsidRDefault="00814ABC">
                                <w:pPr>
                                  <w:pStyle w:val="HeaderRegProc"/>
                                  <w:spacing w:before="0"/>
                                  <w:ind w:left="0"/>
                                  <w:rPr>
                                    <w:lang w:val="en-US"/>
                                  </w:rPr>
                                </w:pPr>
                                <w:r>
                                  <w:rPr>
                                    <w:lang w:val="en-US"/>
                                  </w:rPr>
                                  <w:t>Part A1</w:t>
                                </w:r>
                              </w:p>
                            </w:tc>
                          </w:tr>
                          <w:tr w:rsidR="00814ABC" w14:paraId="4E03D1FE" w14:textId="77777777">
                            <w:trPr>
                              <w:cantSplit/>
                              <w:trHeight w:hRule="exact" w:val="1605"/>
                              <w:jc w:val="right"/>
                            </w:trPr>
                            <w:tc>
                              <w:tcPr>
                                <w:tcW w:w="255" w:type="dxa"/>
                                <w:textDirection w:val="tbRl"/>
                              </w:tcPr>
                              <w:p w14:paraId="5BAB19A6" w14:textId="40B1D02F"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0ACF39C6" w14:textId="77777777">
                            <w:trPr>
                              <w:cantSplit/>
                              <w:trHeight w:hRule="exact" w:val="1605"/>
                              <w:jc w:val="right"/>
                            </w:trPr>
                            <w:tc>
                              <w:tcPr>
                                <w:tcW w:w="255" w:type="dxa"/>
                                <w:textDirection w:val="tbRl"/>
                              </w:tcPr>
                              <w:p w14:paraId="039BCB34"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14ABC" w14:paraId="44C846ED" w14:textId="77777777">
                            <w:trPr>
                              <w:cantSplit/>
                              <w:trHeight w:hRule="exact" w:val="1605"/>
                              <w:jc w:val="right"/>
                            </w:trPr>
                            <w:tc>
                              <w:tcPr>
                                <w:tcW w:w="255" w:type="dxa"/>
                                <w:textDirection w:val="tbRl"/>
                              </w:tcPr>
                              <w:p w14:paraId="4AE81707" w14:textId="2387EE8F" w:rsidR="00814ABC" w:rsidRDefault="00814ABC" w:rsidP="008D2740">
                                <w:pPr>
                                  <w:pStyle w:val="HeaderRegProc"/>
                                  <w:spacing w:before="0"/>
                                  <w:ind w:left="0"/>
                                  <w:rPr>
                                    <w:lang w:val="fr-CH"/>
                                  </w:rPr>
                                </w:pPr>
                                <w:proofErr w:type="gramStart"/>
                                <w:r>
                                  <w:rPr>
                                    <w:lang w:val="fr-CH"/>
                                  </w:rPr>
                                  <w:t>rev</w:t>
                                </w:r>
                                <w:proofErr w:type="gramEnd"/>
                                <w:r>
                                  <w:rPr>
                                    <w:lang w:val="fr-CH"/>
                                  </w:rPr>
                                  <w:t>. 7</w:t>
                                </w:r>
                              </w:p>
                            </w:tc>
                          </w:tr>
                        </w:tbl>
                        <w:p w14:paraId="5255D4B4"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CInAcT+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578D1D55" w14:textId="77777777">
                      <w:trPr>
                        <w:cantSplit/>
                        <w:trHeight w:hRule="exact" w:val="1605"/>
                        <w:jc w:val="right"/>
                      </w:trPr>
                      <w:tc>
                        <w:tcPr>
                          <w:tcW w:w="255" w:type="dxa"/>
                          <w:textDirection w:val="tbRl"/>
                        </w:tcPr>
                        <w:p w14:paraId="2558B7BA" w14:textId="77777777" w:rsidR="00814ABC" w:rsidRDefault="00814ABC">
                          <w:pPr>
                            <w:pStyle w:val="HeaderRegProc"/>
                            <w:spacing w:before="0"/>
                            <w:ind w:left="0"/>
                            <w:rPr>
                              <w:lang w:val="en-US"/>
                            </w:rPr>
                          </w:pPr>
                          <w:r>
                            <w:rPr>
                              <w:lang w:val="en-US"/>
                            </w:rPr>
                            <w:t>Part A1</w:t>
                          </w:r>
                        </w:p>
                      </w:tc>
                    </w:tr>
                    <w:tr w:rsidR="00814ABC" w14:paraId="4E03D1FE" w14:textId="77777777">
                      <w:trPr>
                        <w:cantSplit/>
                        <w:trHeight w:hRule="exact" w:val="1605"/>
                        <w:jc w:val="right"/>
                      </w:trPr>
                      <w:tc>
                        <w:tcPr>
                          <w:tcW w:w="255" w:type="dxa"/>
                          <w:textDirection w:val="tbRl"/>
                        </w:tcPr>
                        <w:p w14:paraId="5BAB19A6" w14:textId="40B1D02F"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fldChar w:fldCharType="begin"/>
                          </w:r>
                          <w:r>
                            <w:rPr>
                              <w:lang w:val="fr-CH"/>
                            </w:rPr>
                            <w:instrText>styleref href2</w:instrText>
                          </w:r>
                          <w:r>
                            <w:fldChar w:fldCharType="separate"/>
                          </w:r>
                          <w:r w:rsidR="00CE29A9">
                            <w:rPr>
                              <w:noProof/>
                            </w:rPr>
                            <w:t>9</w:t>
                          </w:r>
                          <w:r>
                            <w:fldChar w:fldCharType="end"/>
                          </w:r>
                        </w:p>
                      </w:tc>
                    </w:tr>
                    <w:tr w:rsidR="00814ABC" w14:paraId="0ACF39C6" w14:textId="77777777">
                      <w:trPr>
                        <w:cantSplit/>
                        <w:trHeight w:hRule="exact" w:val="1605"/>
                        <w:jc w:val="right"/>
                      </w:trPr>
                      <w:tc>
                        <w:tcPr>
                          <w:tcW w:w="255" w:type="dxa"/>
                          <w:textDirection w:val="tbRl"/>
                        </w:tcPr>
                        <w:p w14:paraId="039BCB34"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14ABC" w14:paraId="44C846ED" w14:textId="77777777">
                      <w:trPr>
                        <w:cantSplit/>
                        <w:trHeight w:hRule="exact" w:val="1605"/>
                        <w:jc w:val="right"/>
                      </w:trPr>
                      <w:tc>
                        <w:tcPr>
                          <w:tcW w:w="255" w:type="dxa"/>
                          <w:textDirection w:val="tbRl"/>
                        </w:tcPr>
                        <w:p w14:paraId="4AE81707" w14:textId="2387EE8F" w:rsidR="00814ABC" w:rsidRDefault="00814ABC" w:rsidP="008D2740">
                          <w:pPr>
                            <w:pStyle w:val="HeaderRegProc"/>
                            <w:spacing w:before="0"/>
                            <w:ind w:left="0"/>
                            <w:rPr>
                              <w:lang w:val="fr-CH"/>
                            </w:rPr>
                          </w:pPr>
                          <w:proofErr w:type="gramStart"/>
                          <w:r>
                            <w:rPr>
                              <w:lang w:val="fr-CH"/>
                            </w:rPr>
                            <w:t>rev</w:t>
                          </w:r>
                          <w:proofErr w:type="gramEnd"/>
                          <w:r>
                            <w:rPr>
                              <w:lang w:val="fr-CH"/>
                            </w:rPr>
                            <w:t>. 7</w:t>
                          </w:r>
                        </w:p>
                      </w:tc>
                    </w:tr>
                  </w:tbl>
                  <w:p w14:paraId="5255D4B4" w14:textId="77777777" w:rsidR="00814ABC" w:rsidRDefault="00814ABC">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5006" w14:textId="77777777" w:rsidR="00814ABC" w:rsidRDefault="00814ABC">
    <w:pPr>
      <w:pStyle w:val="Header"/>
    </w:pPr>
    <w:r>
      <w:rPr>
        <w:noProof/>
        <w:sz w:val="20"/>
        <w:lang w:eastAsia="zh-CN"/>
      </w:rPr>
      <mc:AlternateContent>
        <mc:Choice Requires="wps">
          <w:drawing>
            <wp:anchor distT="0" distB="0" distL="114300" distR="114300" simplePos="0" relativeHeight="251666432" behindDoc="0" locked="0" layoutInCell="1" allowOverlap="1" wp14:anchorId="56C6F6ED" wp14:editId="3D0ED23C">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814ABC" w:rsidRDefault="00814ABC">
                          <w:pPr>
                            <w:pStyle w:val="listitem"/>
                            <w:keepLines w:val="0"/>
                            <w:rPr>
                              <w:sz w:val="16"/>
                            </w:rPr>
                          </w:pPr>
                        </w:p>
                        <w:p w14:paraId="51DE5F03" w14:textId="77777777" w:rsidR="00814ABC" w:rsidRDefault="00814ABC">
                          <w:pPr>
                            <w:pStyle w:val="listitem"/>
                            <w:keepLines w:val="0"/>
                            <w:spacing w:before="190"/>
                            <w:rPr>
                              <w:sz w:val="16"/>
                            </w:rPr>
                          </w:pPr>
                        </w:p>
                        <w:p w14:paraId="5AEFCBCE" w14:textId="77777777" w:rsidR="00814ABC" w:rsidRDefault="00814ABC">
                          <w:pPr>
                            <w:pStyle w:val="listitem"/>
                            <w:keepLines w:val="0"/>
                            <w:spacing w:before="190"/>
                            <w:rPr>
                              <w:sz w:val="16"/>
                            </w:rPr>
                          </w:pPr>
                        </w:p>
                        <w:p w14:paraId="3C6A963F" w14:textId="77777777" w:rsidR="00814ABC" w:rsidRDefault="00814ABC">
                          <w:pPr>
                            <w:pStyle w:val="listitem"/>
                            <w:keepLines w:val="0"/>
                            <w:spacing w:before="190"/>
                            <w:rPr>
                              <w:sz w:val="16"/>
                            </w:rPr>
                          </w:pPr>
                        </w:p>
                        <w:p w14:paraId="6012C4C1" w14:textId="77777777" w:rsidR="00814ABC" w:rsidRDefault="00814ABC">
                          <w:pPr>
                            <w:pStyle w:val="listitem"/>
                            <w:keepLines w:val="0"/>
                            <w:spacing w:before="190"/>
                            <w:rPr>
                              <w:sz w:val="16"/>
                            </w:rPr>
                          </w:pPr>
                        </w:p>
                        <w:p w14:paraId="4B130019" w14:textId="77777777" w:rsidR="00814ABC" w:rsidRDefault="00814ABC">
                          <w:pPr>
                            <w:pStyle w:val="listitem"/>
                            <w:keepLines w:val="0"/>
                            <w:rPr>
                              <w:sz w:val="16"/>
                            </w:rPr>
                          </w:pPr>
                        </w:p>
                        <w:p w14:paraId="32F78CB5"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3606DFF" w14:textId="77777777">
                            <w:trPr>
                              <w:cantSplit/>
                              <w:trHeight w:hRule="exact" w:val="1605"/>
                              <w:jc w:val="right"/>
                            </w:trPr>
                            <w:tc>
                              <w:tcPr>
                                <w:tcW w:w="255" w:type="dxa"/>
                                <w:textDirection w:val="tbRl"/>
                              </w:tcPr>
                              <w:p w14:paraId="5DDDDC7C" w14:textId="77777777" w:rsidR="00814ABC" w:rsidRDefault="00814ABC">
                                <w:pPr>
                                  <w:pStyle w:val="HeaderRegProc"/>
                                  <w:spacing w:before="0"/>
                                  <w:ind w:left="0"/>
                                  <w:rPr>
                                    <w:lang w:val="en-GB"/>
                                  </w:rPr>
                                </w:pPr>
                                <w:r>
                                  <w:rPr>
                                    <w:lang w:val="en-GB"/>
                                  </w:rPr>
                                  <w:t>Part A1</w:t>
                                </w:r>
                              </w:p>
                            </w:tc>
                          </w:tr>
                          <w:tr w:rsidR="00814ABC" w14:paraId="5615FA39" w14:textId="77777777">
                            <w:trPr>
                              <w:cantSplit/>
                              <w:trHeight w:hRule="exact" w:val="1605"/>
                              <w:jc w:val="right"/>
                            </w:trPr>
                            <w:tc>
                              <w:tcPr>
                                <w:tcW w:w="255" w:type="dxa"/>
                                <w:textDirection w:val="tbRl"/>
                              </w:tcPr>
                              <w:p w14:paraId="45688729" w14:textId="749B5239"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76A65E1D" w14:textId="77777777">
                            <w:trPr>
                              <w:cantSplit/>
                              <w:trHeight w:hRule="exact" w:val="1605"/>
                              <w:jc w:val="right"/>
                            </w:trPr>
                            <w:tc>
                              <w:tcPr>
                                <w:tcW w:w="255" w:type="dxa"/>
                                <w:textDirection w:val="tbRl"/>
                              </w:tcPr>
                              <w:p w14:paraId="242D3DBE"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1FAEBFE1" w14:textId="77777777">
                            <w:trPr>
                              <w:cantSplit/>
                              <w:trHeight w:hRule="exact" w:val="1605"/>
                              <w:jc w:val="right"/>
                            </w:trPr>
                            <w:tc>
                              <w:tcPr>
                                <w:tcW w:w="255" w:type="dxa"/>
                                <w:textDirection w:val="tbRl"/>
                              </w:tcPr>
                              <w:p w14:paraId="6775724C" w14:textId="77777777" w:rsidR="00814ABC" w:rsidRDefault="00814ABC">
                                <w:pPr>
                                  <w:pStyle w:val="HeaderRegProc"/>
                                  <w:spacing w:before="0"/>
                                  <w:ind w:left="0"/>
                                  <w:rPr>
                                    <w:lang w:val="fr-CH"/>
                                  </w:rPr>
                                </w:pPr>
                                <w:proofErr w:type="gramStart"/>
                                <w:r>
                                  <w:rPr>
                                    <w:lang w:val="fr-CH"/>
                                  </w:rPr>
                                  <w:t>rev.-</w:t>
                                </w:r>
                                <w:proofErr w:type="gramEnd"/>
                              </w:p>
                            </w:tc>
                          </w:tr>
                        </w:tbl>
                        <w:p w14:paraId="0E03CE4B"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qtkB5AACAADnAwAADgAAAAAA&#10;AAAAAAAAAAAuAgAAZHJzL2Uyb0RvYy54bWxQSwECLQAUAAYACAAAACEArSwWgeAAAAAOAQAADwAA&#10;AAAAAAAAAAAAAABaBAAAZHJzL2Rvd25yZXYueG1sUEsFBgAAAAAEAAQA8wAAAGcFAAAAAA==&#10;" stroked="f" strokecolor="red">
              <v:textbox inset="0,0,0,0">
                <w:txbxContent>
                  <w:p w14:paraId="11004186" w14:textId="77777777" w:rsidR="00814ABC" w:rsidRDefault="00814ABC">
                    <w:pPr>
                      <w:pStyle w:val="listitem"/>
                      <w:keepLines w:val="0"/>
                      <w:rPr>
                        <w:sz w:val="16"/>
                      </w:rPr>
                    </w:pPr>
                  </w:p>
                  <w:p w14:paraId="51DE5F03" w14:textId="77777777" w:rsidR="00814ABC" w:rsidRDefault="00814ABC">
                    <w:pPr>
                      <w:pStyle w:val="listitem"/>
                      <w:keepLines w:val="0"/>
                      <w:spacing w:before="190"/>
                      <w:rPr>
                        <w:sz w:val="16"/>
                      </w:rPr>
                    </w:pPr>
                  </w:p>
                  <w:p w14:paraId="5AEFCBCE" w14:textId="77777777" w:rsidR="00814ABC" w:rsidRDefault="00814ABC">
                    <w:pPr>
                      <w:pStyle w:val="listitem"/>
                      <w:keepLines w:val="0"/>
                      <w:spacing w:before="190"/>
                      <w:rPr>
                        <w:sz w:val="16"/>
                      </w:rPr>
                    </w:pPr>
                  </w:p>
                  <w:p w14:paraId="3C6A963F" w14:textId="77777777" w:rsidR="00814ABC" w:rsidRDefault="00814ABC">
                    <w:pPr>
                      <w:pStyle w:val="listitem"/>
                      <w:keepLines w:val="0"/>
                      <w:spacing w:before="190"/>
                      <w:rPr>
                        <w:sz w:val="16"/>
                      </w:rPr>
                    </w:pPr>
                  </w:p>
                  <w:p w14:paraId="6012C4C1" w14:textId="77777777" w:rsidR="00814ABC" w:rsidRDefault="00814ABC">
                    <w:pPr>
                      <w:pStyle w:val="listitem"/>
                      <w:keepLines w:val="0"/>
                      <w:spacing w:before="190"/>
                      <w:rPr>
                        <w:sz w:val="16"/>
                      </w:rPr>
                    </w:pPr>
                  </w:p>
                  <w:p w14:paraId="4B130019" w14:textId="77777777" w:rsidR="00814ABC" w:rsidRDefault="00814ABC">
                    <w:pPr>
                      <w:pStyle w:val="listitem"/>
                      <w:keepLines w:val="0"/>
                      <w:rPr>
                        <w:sz w:val="16"/>
                      </w:rPr>
                    </w:pPr>
                  </w:p>
                  <w:p w14:paraId="32F78CB5"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3606DFF" w14:textId="77777777">
                      <w:trPr>
                        <w:cantSplit/>
                        <w:trHeight w:hRule="exact" w:val="1605"/>
                        <w:jc w:val="right"/>
                      </w:trPr>
                      <w:tc>
                        <w:tcPr>
                          <w:tcW w:w="255" w:type="dxa"/>
                          <w:textDirection w:val="tbRl"/>
                        </w:tcPr>
                        <w:p w14:paraId="5DDDDC7C" w14:textId="77777777" w:rsidR="00814ABC" w:rsidRDefault="00814ABC">
                          <w:pPr>
                            <w:pStyle w:val="HeaderRegProc"/>
                            <w:spacing w:before="0"/>
                            <w:ind w:left="0"/>
                            <w:rPr>
                              <w:lang w:val="en-GB"/>
                            </w:rPr>
                          </w:pPr>
                          <w:r>
                            <w:rPr>
                              <w:lang w:val="en-GB"/>
                            </w:rPr>
                            <w:t>Part A1</w:t>
                          </w:r>
                        </w:p>
                      </w:tc>
                    </w:tr>
                    <w:tr w:rsidR="00814ABC" w14:paraId="5615FA39" w14:textId="77777777">
                      <w:trPr>
                        <w:cantSplit/>
                        <w:trHeight w:hRule="exact" w:val="1605"/>
                        <w:jc w:val="right"/>
                      </w:trPr>
                      <w:tc>
                        <w:tcPr>
                          <w:tcW w:w="255" w:type="dxa"/>
                          <w:textDirection w:val="tbRl"/>
                        </w:tcPr>
                        <w:p w14:paraId="45688729" w14:textId="749B5239"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76A65E1D" w14:textId="77777777">
                      <w:trPr>
                        <w:cantSplit/>
                        <w:trHeight w:hRule="exact" w:val="1605"/>
                        <w:jc w:val="right"/>
                      </w:trPr>
                      <w:tc>
                        <w:tcPr>
                          <w:tcW w:w="255" w:type="dxa"/>
                          <w:textDirection w:val="tbRl"/>
                        </w:tcPr>
                        <w:p w14:paraId="242D3DBE"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1FAEBFE1" w14:textId="77777777">
                      <w:trPr>
                        <w:cantSplit/>
                        <w:trHeight w:hRule="exact" w:val="1605"/>
                        <w:jc w:val="right"/>
                      </w:trPr>
                      <w:tc>
                        <w:tcPr>
                          <w:tcW w:w="255" w:type="dxa"/>
                          <w:textDirection w:val="tbRl"/>
                        </w:tcPr>
                        <w:p w14:paraId="6775724C" w14:textId="77777777" w:rsidR="00814ABC" w:rsidRDefault="00814ABC">
                          <w:pPr>
                            <w:pStyle w:val="HeaderRegProc"/>
                            <w:spacing w:before="0"/>
                            <w:ind w:left="0"/>
                            <w:rPr>
                              <w:lang w:val="fr-CH"/>
                            </w:rPr>
                          </w:pPr>
                          <w:proofErr w:type="gramStart"/>
                          <w:r>
                            <w:rPr>
                              <w:lang w:val="fr-CH"/>
                            </w:rPr>
                            <w:t>rev.-</w:t>
                          </w:r>
                          <w:proofErr w:type="gramEnd"/>
                        </w:p>
                      </w:tc>
                    </w:tr>
                  </w:tbl>
                  <w:p w14:paraId="0E03CE4B"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00CAE"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4144" behindDoc="0" locked="0" layoutInCell="1" allowOverlap="1" wp14:anchorId="39C1B3B9" wp14:editId="7CA42514">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3FC8AE1" w14:textId="77777777">
                            <w:trPr>
                              <w:cantSplit/>
                              <w:trHeight w:hRule="exact" w:val="1605"/>
                              <w:jc w:val="right"/>
                            </w:trPr>
                            <w:tc>
                              <w:tcPr>
                                <w:tcW w:w="255" w:type="dxa"/>
                                <w:textDirection w:val="tbRl"/>
                              </w:tcPr>
                              <w:p w14:paraId="025F7AF4" w14:textId="77777777" w:rsidR="00814ABC" w:rsidRDefault="00814ABC">
                                <w:pPr>
                                  <w:pStyle w:val="HeaderRegProc"/>
                                  <w:spacing w:before="0"/>
                                  <w:ind w:left="0"/>
                                  <w:rPr>
                                    <w:lang w:val="en-US"/>
                                  </w:rPr>
                                </w:pPr>
                                <w:r>
                                  <w:rPr>
                                    <w:lang w:val="en-US"/>
                                  </w:rPr>
                                  <w:t>Part A1</w:t>
                                </w:r>
                              </w:p>
                            </w:tc>
                          </w:tr>
                          <w:tr w:rsidR="00814ABC" w14:paraId="0B1A9BD6" w14:textId="77777777">
                            <w:trPr>
                              <w:cantSplit/>
                              <w:trHeight w:hRule="exact" w:val="1605"/>
                              <w:jc w:val="right"/>
                            </w:trPr>
                            <w:tc>
                              <w:tcPr>
                                <w:tcW w:w="255" w:type="dxa"/>
                                <w:textDirection w:val="tbRl"/>
                              </w:tcPr>
                              <w:p w14:paraId="2A68A1F9" w14:textId="5CE8E196"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20E3BA47" w14:textId="77777777">
                            <w:trPr>
                              <w:cantSplit/>
                              <w:trHeight w:hRule="exact" w:val="1605"/>
                              <w:jc w:val="right"/>
                            </w:trPr>
                            <w:tc>
                              <w:tcPr>
                                <w:tcW w:w="255" w:type="dxa"/>
                                <w:textDirection w:val="tbRl"/>
                              </w:tcPr>
                              <w:p w14:paraId="16D9141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14ABC" w14:paraId="23C5C04A" w14:textId="77777777">
                            <w:trPr>
                              <w:cantSplit/>
                              <w:trHeight w:hRule="exact" w:val="1605"/>
                              <w:jc w:val="right"/>
                            </w:trPr>
                            <w:tc>
                              <w:tcPr>
                                <w:tcW w:w="255" w:type="dxa"/>
                                <w:textDirection w:val="tbRl"/>
                              </w:tcPr>
                              <w:p w14:paraId="5B6DF10F" w14:textId="51D0322E" w:rsidR="00814ABC" w:rsidRDefault="00814ABC" w:rsidP="000F17AB">
                                <w:pPr>
                                  <w:pStyle w:val="HeaderRegProc"/>
                                  <w:spacing w:before="0"/>
                                  <w:ind w:left="0"/>
                                  <w:rPr>
                                    <w:lang w:val="fr-CH"/>
                                  </w:rPr>
                                </w:pPr>
                                <w:proofErr w:type="gramStart"/>
                                <w:r>
                                  <w:rPr>
                                    <w:lang w:val="fr-CH"/>
                                  </w:rPr>
                                  <w:t>rev</w:t>
                                </w:r>
                                <w:proofErr w:type="gramEnd"/>
                                <w:r>
                                  <w:rPr>
                                    <w:lang w:val="fr-CH"/>
                                  </w:rPr>
                                  <w:t>.6</w:t>
                                </w:r>
                              </w:p>
                            </w:tc>
                          </w:tr>
                        </w:tbl>
                        <w:p w14:paraId="746EA9AD"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AFJ9g/wEAAOc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23FC8AE1" w14:textId="77777777">
                      <w:trPr>
                        <w:cantSplit/>
                        <w:trHeight w:hRule="exact" w:val="1605"/>
                        <w:jc w:val="right"/>
                      </w:trPr>
                      <w:tc>
                        <w:tcPr>
                          <w:tcW w:w="255" w:type="dxa"/>
                          <w:textDirection w:val="tbRl"/>
                        </w:tcPr>
                        <w:p w14:paraId="025F7AF4" w14:textId="77777777" w:rsidR="00814ABC" w:rsidRDefault="00814ABC">
                          <w:pPr>
                            <w:pStyle w:val="HeaderRegProc"/>
                            <w:spacing w:before="0"/>
                            <w:ind w:left="0"/>
                            <w:rPr>
                              <w:lang w:val="en-US"/>
                            </w:rPr>
                          </w:pPr>
                          <w:r>
                            <w:rPr>
                              <w:lang w:val="en-US"/>
                            </w:rPr>
                            <w:t>Part A1</w:t>
                          </w:r>
                        </w:p>
                      </w:tc>
                    </w:tr>
                    <w:tr w:rsidR="00814ABC" w14:paraId="0B1A9BD6" w14:textId="77777777">
                      <w:trPr>
                        <w:cantSplit/>
                        <w:trHeight w:hRule="exact" w:val="1605"/>
                        <w:jc w:val="right"/>
                      </w:trPr>
                      <w:tc>
                        <w:tcPr>
                          <w:tcW w:w="255" w:type="dxa"/>
                          <w:textDirection w:val="tbRl"/>
                        </w:tcPr>
                        <w:p w14:paraId="2A68A1F9" w14:textId="5CE8E196"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20E3BA47" w14:textId="77777777">
                      <w:trPr>
                        <w:cantSplit/>
                        <w:trHeight w:hRule="exact" w:val="1605"/>
                        <w:jc w:val="right"/>
                      </w:trPr>
                      <w:tc>
                        <w:tcPr>
                          <w:tcW w:w="255" w:type="dxa"/>
                          <w:textDirection w:val="tbRl"/>
                        </w:tcPr>
                        <w:p w14:paraId="16D91412"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14ABC" w14:paraId="23C5C04A" w14:textId="77777777">
                      <w:trPr>
                        <w:cantSplit/>
                        <w:trHeight w:hRule="exact" w:val="1605"/>
                        <w:jc w:val="right"/>
                      </w:trPr>
                      <w:tc>
                        <w:tcPr>
                          <w:tcW w:w="255" w:type="dxa"/>
                          <w:textDirection w:val="tbRl"/>
                        </w:tcPr>
                        <w:p w14:paraId="5B6DF10F" w14:textId="51D0322E" w:rsidR="00814ABC" w:rsidRDefault="00814ABC" w:rsidP="000F17AB">
                          <w:pPr>
                            <w:pStyle w:val="HeaderRegProc"/>
                            <w:spacing w:before="0"/>
                            <w:ind w:left="0"/>
                            <w:rPr>
                              <w:lang w:val="fr-CH"/>
                            </w:rPr>
                          </w:pPr>
                          <w:proofErr w:type="gramStart"/>
                          <w:r>
                            <w:rPr>
                              <w:lang w:val="fr-CH"/>
                            </w:rPr>
                            <w:t>rev</w:t>
                          </w:r>
                          <w:proofErr w:type="gramEnd"/>
                          <w:r>
                            <w:rPr>
                              <w:lang w:val="fr-CH"/>
                            </w:rPr>
                            <w:t>.6</w:t>
                          </w:r>
                        </w:p>
                      </w:tc>
                    </w:tr>
                  </w:tbl>
                  <w:p w14:paraId="746EA9AD" w14:textId="77777777" w:rsidR="00814ABC" w:rsidRDefault="00814ABC">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29B97" w14:textId="77777777" w:rsidR="00814ABC" w:rsidRDefault="00814ABC">
    <w:pPr>
      <w:pStyle w:val="Header"/>
    </w:pPr>
    <w:r>
      <w:rPr>
        <w:noProof/>
        <w:sz w:val="20"/>
        <w:lang w:eastAsia="zh-CN"/>
      </w:rPr>
      <mc:AlternateContent>
        <mc:Choice Requires="wps">
          <w:drawing>
            <wp:anchor distT="0" distB="0" distL="114300" distR="114300" simplePos="0" relativeHeight="251660288" behindDoc="0" locked="0" layoutInCell="1" allowOverlap="1" wp14:anchorId="63456DC6" wp14:editId="402F75F0">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814ABC" w:rsidRDefault="00814ABC">
                          <w:pPr>
                            <w:pStyle w:val="listitem"/>
                            <w:keepLines w:val="0"/>
                            <w:rPr>
                              <w:sz w:val="16"/>
                            </w:rPr>
                          </w:pPr>
                        </w:p>
                        <w:p w14:paraId="34DCC428" w14:textId="77777777" w:rsidR="00814ABC" w:rsidRDefault="00814ABC">
                          <w:pPr>
                            <w:pStyle w:val="listitem"/>
                            <w:keepLines w:val="0"/>
                            <w:spacing w:before="190"/>
                            <w:rPr>
                              <w:sz w:val="16"/>
                            </w:rPr>
                          </w:pPr>
                        </w:p>
                        <w:p w14:paraId="145DF033" w14:textId="77777777" w:rsidR="00814ABC" w:rsidRDefault="00814ABC">
                          <w:pPr>
                            <w:pStyle w:val="listitem"/>
                            <w:keepLines w:val="0"/>
                            <w:spacing w:before="190"/>
                            <w:rPr>
                              <w:sz w:val="16"/>
                            </w:rPr>
                          </w:pPr>
                        </w:p>
                        <w:p w14:paraId="72D49ACF" w14:textId="77777777" w:rsidR="00814ABC" w:rsidRDefault="00814ABC">
                          <w:pPr>
                            <w:pStyle w:val="listitem"/>
                            <w:keepLines w:val="0"/>
                            <w:spacing w:before="190"/>
                            <w:rPr>
                              <w:sz w:val="16"/>
                            </w:rPr>
                          </w:pPr>
                        </w:p>
                        <w:p w14:paraId="6143DF93" w14:textId="77777777" w:rsidR="00814ABC" w:rsidRDefault="00814ABC">
                          <w:pPr>
                            <w:pStyle w:val="listitem"/>
                            <w:keepLines w:val="0"/>
                            <w:spacing w:before="190"/>
                            <w:rPr>
                              <w:sz w:val="16"/>
                            </w:rPr>
                          </w:pPr>
                        </w:p>
                        <w:p w14:paraId="03E4E54B" w14:textId="77777777" w:rsidR="00814ABC" w:rsidRDefault="00814ABC">
                          <w:pPr>
                            <w:pStyle w:val="listitem"/>
                            <w:keepLines w:val="0"/>
                            <w:rPr>
                              <w:sz w:val="16"/>
                            </w:rPr>
                          </w:pPr>
                        </w:p>
                        <w:p w14:paraId="7F3D2E62"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13C83B9" w14:textId="77777777">
                            <w:trPr>
                              <w:cantSplit/>
                              <w:trHeight w:hRule="exact" w:val="1605"/>
                              <w:jc w:val="right"/>
                            </w:trPr>
                            <w:tc>
                              <w:tcPr>
                                <w:tcW w:w="255" w:type="dxa"/>
                                <w:textDirection w:val="tbRl"/>
                              </w:tcPr>
                              <w:p w14:paraId="69295205" w14:textId="77777777" w:rsidR="00814ABC" w:rsidRDefault="00814ABC">
                                <w:pPr>
                                  <w:pStyle w:val="HeaderRegProc"/>
                                  <w:spacing w:before="0"/>
                                  <w:ind w:left="0"/>
                                  <w:rPr>
                                    <w:lang w:val="en-GB"/>
                                  </w:rPr>
                                </w:pPr>
                                <w:r>
                                  <w:rPr>
                                    <w:lang w:val="en-GB"/>
                                  </w:rPr>
                                  <w:t>Part A1</w:t>
                                </w:r>
                              </w:p>
                            </w:tc>
                          </w:tr>
                          <w:tr w:rsidR="00814ABC" w14:paraId="53E2DD22" w14:textId="77777777">
                            <w:trPr>
                              <w:cantSplit/>
                              <w:trHeight w:hRule="exact" w:val="1605"/>
                              <w:jc w:val="right"/>
                            </w:trPr>
                            <w:tc>
                              <w:tcPr>
                                <w:tcW w:w="255" w:type="dxa"/>
                                <w:textDirection w:val="tbRl"/>
                              </w:tcPr>
                              <w:p w14:paraId="39963E5A" w14:textId="275CC775"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592F2890" w14:textId="77777777">
                            <w:trPr>
                              <w:cantSplit/>
                              <w:trHeight w:hRule="exact" w:val="1605"/>
                              <w:jc w:val="right"/>
                            </w:trPr>
                            <w:tc>
                              <w:tcPr>
                                <w:tcW w:w="255" w:type="dxa"/>
                                <w:textDirection w:val="tbRl"/>
                              </w:tcPr>
                              <w:p w14:paraId="414A4468"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45EC347F" w14:textId="77777777">
                            <w:trPr>
                              <w:cantSplit/>
                              <w:trHeight w:hRule="exact" w:val="1605"/>
                              <w:jc w:val="right"/>
                            </w:trPr>
                            <w:tc>
                              <w:tcPr>
                                <w:tcW w:w="255" w:type="dxa"/>
                                <w:textDirection w:val="tbRl"/>
                              </w:tcPr>
                              <w:p w14:paraId="013413E7" w14:textId="4D69EBBF" w:rsidR="00814ABC" w:rsidRDefault="00814ABC" w:rsidP="000F17AB">
                                <w:pPr>
                                  <w:pStyle w:val="HeaderRegProc"/>
                                  <w:spacing w:before="0"/>
                                  <w:ind w:left="0"/>
                                  <w:rPr>
                                    <w:lang w:val="fr-CH"/>
                                  </w:rPr>
                                </w:pPr>
                                <w:proofErr w:type="gramStart"/>
                                <w:r>
                                  <w:rPr>
                                    <w:lang w:val="fr-CH"/>
                                  </w:rPr>
                                  <w:t>rev</w:t>
                                </w:r>
                                <w:proofErr w:type="gramEnd"/>
                                <w:r>
                                  <w:rPr>
                                    <w:lang w:val="fr-CH"/>
                                  </w:rPr>
                                  <w:t>. 7</w:t>
                                </w:r>
                              </w:p>
                            </w:tc>
                          </w:tr>
                        </w:tbl>
                        <w:p w14:paraId="11A6D318" w14:textId="77777777" w:rsidR="00814ABC" w:rsidRDefault="00814ABC">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sDtBM/wEAAOgDAAAOAAAAAAAA&#10;AAAAAAAAAC4CAABkcnMvZTJvRG9jLnhtbFBLAQItABQABgAIAAAAIQCtLBaB4AAAAA4BAAAPAAAA&#10;AAAAAAAAAAAAAFkEAABkcnMvZG93bnJldi54bWxQSwUGAAAAAAQABADzAAAAZgUAAAAA&#10;" stroked="f" strokecolor="red">
              <v:textbox inset="0,0,0,0">
                <w:txbxContent>
                  <w:p w14:paraId="72620167" w14:textId="77777777" w:rsidR="00814ABC" w:rsidRDefault="00814ABC">
                    <w:pPr>
                      <w:pStyle w:val="listitem"/>
                      <w:keepLines w:val="0"/>
                      <w:rPr>
                        <w:sz w:val="16"/>
                      </w:rPr>
                    </w:pPr>
                  </w:p>
                  <w:p w14:paraId="34DCC428" w14:textId="77777777" w:rsidR="00814ABC" w:rsidRDefault="00814ABC">
                    <w:pPr>
                      <w:pStyle w:val="listitem"/>
                      <w:keepLines w:val="0"/>
                      <w:spacing w:before="190"/>
                      <w:rPr>
                        <w:sz w:val="16"/>
                      </w:rPr>
                    </w:pPr>
                  </w:p>
                  <w:p w14:paraId="145DF033" w14:textId="77777777" w:rsidR="00814ABC" w:rsidRDefault="00814ABC">
                    <w:pPr>
                      <w:pStyle w:val="listitem"/>
                      <w:keepLines w:val="0"/>
                      <w:spacing w:before="190"/>
                      <w:rPr>
                        <w:sz w:val="16"/>
                      </w:rPr>
                    </w:pPr>
                  </w:p>
                  <w:p w14:paraId="72D49ACF" w14:textId="77777777" w:rsidR="00814ABC" w:rsidRDefault="00814ABC">
                    <w:pPr>
                      <w:pStyle w:val="listitem"/>
                      <w:keepLines w:val="0"/>
                      <w:spacing w:before="190"/>
                      <w:rPr>
                        <w:sz w:val="16"/>
                      </w:rPr>
                    </w:pPr>
                  </w:p>
                  <w:p w14:paraId="6143DF93" w14:textId="77777777" w:rsidR="00814ABC" w:rsidRDefault="00814ABC">
                    <w:pPr>
                      <w:pStyle w:val="listitem"/>
                      <w:keepLines w:val="0"/>
                      <w:spacing w:before="190"/>
                      <w:rPr>
                        <w:sz w:val="16"/>
                      </w:rPr>
                    </w:pPr>
                  </w:p>
                  <w:p w14:paraId="03E4E54B" w14:textId="77777777" w:rsidR="00814ABC" w:rsidRDefault="00814ABC">
                    <w:pPr>
                      <w:pStyle w:val="listitem"/>
                      <w:keepLines w:val="0"/>
                      <w:rPr>
                        <w:sz w:val="16"/>
                      </w:rPr>
                    </w:pPr>
                  </w:p>
                  <w:p w14:paraId="7F3D2E62" w14:textId="77777777" w:rsidR="00814ABC" w:rsidRDefault="00814AB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713C83B9" w14:textId="77777777">
                      <w:trPr>
                        <w:cantSplit/>
                        <w:trHeight w:hRule="exact" w:val="1605"/>
                        <w:jc w:val="right"/>
                      </w:trPr>
                      <w:tc>
                        <w:tcPr>
                          <w:tcW w:w="255" w:type="dxa"/>
                          <w:textDirection w:val="tbRl"/>
                        </w:tcPr>
                        <w:p w14:paraId="69295205" w14:textId="77777777" w:rsidR="00814ABC" w:rsidRDefault="00814ABC">
                          <w:pPr>
                            <w:pStyle w:val="HeaderRegProc"/>
                            <w:spacing w:before="0"/>
                            <w:ind w:left="0"/>
                            <w:rPr>
                              <w:lang w:val="en-GB"/>
                            </w:rPr>
                          </w:pPr>
                          <w:r>
                            <w:rPr>
                              <w:lang w:val="en-GB"/>
                            </w:rPr>
                            <w:t>Part A1</w:t>
                          </w:r>
                        </w:p>
                      </w:tc>
                    </w:tr>
                    <w:tr w:rsidR="00814ABC" w14:paraId="53E2DD22" w14:textId="77777777">
                      <w:trPr>
                        <w:cantSplit/>
                        <w:trHeight w:hRule="exact" w:val="1605"/>
                        <w:jc w:val="right"/>
                      </w:trPr>
                      <w:tc>
                        <w:tcPr>
                          <w:tcW w:w="255" w:type="dxa"/>
                          <w:textDirection w:val="tbRl"/>
                        </w:tcPr>
                        <w:p w14:paraId="39963E5A" w14:textId="275CC775"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592F2890" w14:textId="77777777">
                      <w:trPr>
                        <w:cantSplit/>
                        <w:trHeight w:hRule="exact" w:val="1605"/>
                        <w:jc w:val="right"/>
                      </w:trPr>
                      <w:tc>
                        <w:tcPr>
                          <w:tcW w:w="255" w:type="dxa"/>
                          <w:textDirection w:val="tbRl"/>
                        </w:tcPr>
                        <w:p w14:paraId="414A4468"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14ABC" w14:paraId="45EC347F" w14:textId="77777777">
                      <w:trPr>
                        <w:cantSplit/>
                        <w:trHeight w:hRule="exact" w:val="1605"/>
                        <w:jc w:val="right"/>
                      </w:trPr>
                      <w:tc>
                        <w:tcPr>
                          <w:tcW w:w="255" w:type="dxa"/>
                          <w:textDirection w:val="tbRl"/>
                        </w:tcPr>
                        <w:p w14:paraId="013413E7" w14:textId="4D69EBBF" w:rsidR="00814ABC" w:rsidRDefault="00814ABC" w:rsidP="000F17AB">
                          <w:pPr>
                            <w:pStyle w:val="HeaderRegProc"/>
                            <w:spacing w:before="0"/>
                            <w:ind w:left="0"/>
                            <w:rPr>
                              <w:lang w:val="fr-CH"/>
                            </w:rPr>
                          </w:pPr>
                          <w:proofErr w:type="gramStart"/>
                          <w:r>
                            <w:rPr>
                              <w:lang w:val="fr-CH"/>
                            </w:rPr>
                            <w:t>rev</w:t>
                          </w:r>
                          <w:proofErr w:type="gramEnd"/>
                          <w:r>
                            <w:rPr>
                              <w:lang w:val="fr-CH"/>
                            </w:rPr>
                            <w:t>. 7</w:t>
                          </w:r>
                        </w:p>
                      </w:tc>
                    </w:tr>
                  </w:tbl>
                  <w:p w14:paraId="11A6D318" w14:textId="77777777" w:rsidR="00814ABC" w:rsidRDefault="00814ABC">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407EF" w14:textId="77777777" w:rsidR="00814ABC" w:rsidRDefault="00814ABC"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7456" behindDoc="0" locked="0" layoutInCell="1" allowOverlap="1" wp14:anchorId="53558F33" wp14:editId="77CC53D2">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768863E" w14:textId="77777777">
                            <w:trPr>
                              <w:cantSplit/>
                              <w:trHeight w:hRule="exact" w:val="1605"/>
                              <w:jc w:val="right"/>
                            </w:trPr>
                            <w:tc>
                              <w:tcPr>
                                <w:tcW w:w="255" w:type="dxa"/>
                                <w:textDirection w:val="tbRl"/>
                              </w:tcPr>
                              <w:p w14:paraId="4D4FBF3E" w14:textId="77777777" w:rsidR="00814ABC" w:rsidRDefault="00814ABC">
                                <w:pPr>
                                  <w:pStyle w:val="HeaderRegProc"/>
                                  <w:spacing w:before="0"/>
                                  <w:ind w:left="0"/>
                                  <w:rPr>
                                    <w:lang w:val="en-US"/>
                                  </w:rPr>
                                </w:pPr>
                                <w:r>
                                  <w:rPr>
                                    <w:lang w:val="en-US"/>
                                  </w:rPr>
                                  <w:t>Part A1</w:t>
                                </w:r>
                              </w:p>
                            </w:tc>
                          </w:tr>
                          <w:tr w:rsidR="00814ABC" w14:paraId="2C194989" w14:textId="77777777">
                            <w:trPr>
                              <w:cantSplit/>
                              <w:trHeight w:hRule="exact" w:val="1605"/>
                              <w:jc w:val="right"/>
                            </w:trPr>
                            <w:tc>
                              <w:tcPr>
                                <w:tcW w:w="255" w:type="dxa"/>
                                <w:textDirection w:val="tbRl"/>
                              </w:tcPr>
                              <w:p w14:paraId="4FF2AE65" w14:textId="401E7F13"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29D49E17" w14:textId="77777777">
                            <w:trPr>
                              <w:cantSplit/>
                              <w:trHeight w:hRule="exact" w:val="1605"/>
                              <w:jc w:val="right"/>
                            </w:trPr>
                            <w:tc>
                              <w:tcPr>
                                <w:tcW w:w="255" w:type="dxa"/>
                                <w:textDirection w:val="tbRl"/>
                              </w:tcPr>
                              <w:p w14:paraId="6126D560"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14ABC" w14:paraId="0C1D8E04" w14:textId="77777777">
                            <w:trPr>
                              <w:cantSplit/>
                              <w:trHeight w:hRule="exact" w:val="1605"/>
                              <w:jc w:val="right"/>
                            </w:trPr>
                            <w:tc>
                              <w:tcPr>
                                <w:tcW w:w="255" w:type="dxa"/>
                                <w:textDirection w:val="tbRl"/>
                              </w:tcPr>
                              <w:p w14:paraId="5CC1A681" w14:textId="5D95DFA2" w:rsidR="00814ABC" w:rsidRDefault="00814ABC" w:rsidP="008155B1">
                                <w:pPr>
                                  <w:pStyle w:val="HeaderRegProc"/>
                                  <w:spacing w:before="0"/>
                                  <w:ind w:left="0"/>
                                  <w:rPr>
                                    <w:lang w:val="fr-CH"/>
                                  </w:rPr>
                                </w:pPr>
                                <w:proofErr w:type="gramStart"/>
                                <w:r>
                                  <w:rPr>
                                    <w:lang w:val="fr-CH"/>
                                  </w:rPr>
                                  <w:t>rev</w:t>
                                </w:r>
                                <w:proofErr w:type="gramEnd"/>
                                <w:r>
                                  <w:rPr>
                                    <w:lang w:val="fr-CH"/>
                                  </w:rPr>
                                  <w:t>. -</w:t>
                                </w:r>
                              </w:p>
                            </w:tc>
                          </w:tr>
                        </w:tbl>
                        <w:p w14:paraId="64DDD930" w14:textId="77777777" w:rsidR="00814ABC" w:rsidRDefault="00814ABC">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Gji1Df+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14ABC" w14:paraId="0768863E" w14:textId="77777777">
                      <w:trPr>
                        <w:cantSplit/>
                        <w:trHeight w:hRule="exact" w:val="1605"/>
                        <w:jc w:val="right"/>
                      </w:trPr>
                      <w:tc>
                        <w:tcPr>
                          <w:tcW w:w="255" w:type="dxa"/>
                          <w:textDirection w:val="tbRl"/>
                        </w:tcPr>
                        <w:p w14:paraId="4D4FBF3E" w14:textId="77777777" w:rsidR="00814ABC" w:rsidRDefault="00814ABC">
                          <w:pPr>
                            <w:pStyle w:val="HeaderRegProc"/>
                            <w:spacing w:before="0"/>
                            <w:ind w:left="0"/>
                            <w:rPr>
                              <w:lang w:val="en-US"/>
                            </w:rPr>
                          </w:pPr>
                          <w:r>
                            <w:rPr>
                              <w:lang w:val="en-US"/>
                            </w:rPr>
                            <w:t>Part A1</w:t>
                          </w:r>
                        </w:p>
                      </w:tc>
                    </w:tr>
                    <w:tr w:rsidR="00814ABC" w14:paraId="2C194989" w14:textId="77777777">
                      <w:trPr>
                        <w:cantSplit/>
                        <w:trHeight w:hRule="exact" w:val="1605"/>
                        <w:jc w:val="right"/>
                      </w:trPr>
                      <w:tc>
                        <w:tcPr>
                          <w:tcW w:w="255" w:type="dxa"/>
                          <w:textDirection w:val="tbRl"/>
                        </w:tcPr>
                        <w:p w14:paraId="4FF2AE65" w14:textId="401E7F13" w:rsidR="00814ABC" w:rsidRDefault="00814ABC">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CE29A9">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CE29A9">
                            <w:rPr>
                              <w:bCs w:val="0"/>
                              <w:noProof/>
                            </w:rPr>
                            <w:t>9</w:t>
                          </w:r>
                          <w:r w:rsidRPr="00985541">
                            <w:rPr>
                              <w:bCs w:val="0"/>
                            </w:rPr>
                            <w:fldChar w:fldCharType="end"/>
                          </w:r>
                        </w:p>
                      </w:tc>
                    </w:tr>
                    <w:tr w:rsidR="00814ABC" w14:paraId="29D49E17" w14:textId="77777777">
                      <w:trPr>
                        <w:cantSplit/>
                        <w:trHeight w:hRule="exact" w:val="1605"/>
                        <w:jc w:val="right"/>
                      </w:trPr>
                      <w:tc>
                        <w:tcPr>
                          <w:tcW w:w="255" w:type="dxa"/>
                          <w:textDirection w:val="tbRl"/>
                        </w:tcPr>
                        <w:p w14:paraId="6126D560" w14:textId="77777777" w:rsidR="00814ABC" w:rsidRDefault="00814ABC">
                          <w:pPr>
                            <w:pStyle w:val="HeaderRegProc"/>
                            <w:spacing w:before="0"/>
                            <w:ind w:left="0"/>
                            <w:rPr>
                              <w:lang w:val="fr-CH"/>
                            </w:rPr>
                          </w:pPr>
                          <w:proofErr w:type="gramStart"/>
                          <w:r>
                            <w:rPr>
                              <w:lang w:val="fr-FR"/>
                            </w:rPr>
                            <w:t>page</w:t>
                          </w:r>
                          <w:proofErr w:type="gramEnd"/>
                          <w:r>
                            <w:rPr>
                              <w:lang w:val="fr-FR"/>
                            </w:rPr>
                            <w:t xml:space="preserv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14ABC" w14:paraId="0C1D8E04" w14:textId="77777777">
                      <w:trPr>
                        <w:cantSplit/>
                        <w:trHeight w:hRule="exact" w:val="1605"/>
                        <w:jc w:val="right"/>
                      </w:trPr>
                      <w:tc>
                        <w:tcPr>
                          <w:tcW w:w="255" w:type="dxa"/>
                          <w:textDirection w:val="tbRl"/>
                        </w:tcPr>
                        <w:p w14:paraId="5CC1A681" w14:textId="5D95DFA2" w:rsidR="00814ABC" w:rsidRDefault="00814ABC" w:rsidP="008155B1">
                          <w:pPr>
                            <w:pStyle w:val="HeaderRegProc"/>
                            <w:spacing w:before="0"/>
                            <w:ind w:left="0"/>
                            <w:rPr>
                              <w:lang w:val="fr-CH"/>
                            </w:rPr>
                          </w:pPr>
                          <w:proofErr w:type="gramStart"/>
                          <w:r>
                            <w:rPr>
                              <w:lang w:val="fr-CH"/>
                            </w:rPr>
                            <w:t>rev</w:t>
                          </w:r>
                          <w:proofErr w:type="gramEnd"/>
                          <w:r>
                            <w:rPr>
                              <w:lang w:val="fr-CH"/>
                            </w:rPr>
                            <w:t>. -</w:t>
                          </w:r>
                        </w:p>
                      </w:tc>
                    </w:tr>
                  </w:tbl>
                  <w:p w14:paraId="64DDD930" w14:textId="77777777" w:rsidR="00814ABC" w:rsidRDefault="00814ABC">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10D1"/>
    <w:rsid w:val="00014ACB"/>
    <w:rsid w:val="0001745C"/>
    <w:rsid w:val="0002454B"/>
    <w:rsid w:val="00033B7A"/>
    <w:rsid w:val="00036AE2"/>
    <w:rsid w:val="00037842"/>
    <w:rsid w:val="000419EE"/>
    <w:rsid w:val="00042402"/>
    <w:rsid w:val="000436EB"/>
    <w:rsid w:val="00046E66"/>
    <w:rsid w:val="00057D22"/>
    <w:rsid w:val="00066F29"/>
    <w:rsid w:val="00070C2D"/>
    <w:rsid w:val="00074CCE"/>
    <w:rsid w:val="0008010A"/>
    <w:rsid w:val="00081094"/>
    <w:rsid w:val="000814A1"/>
    <w:rsid w:val="000A5459"/>
    <w:rsid w:val="000D0337"/>
    <w:rsid w:val="000E4A45"/>
    <w:rsid w:val="000E6A7A"/>
    <w:rsid w:val="000E79FA"/>
    <w:rsid w:val="000F11B7"/>
    <w:rsid w:val="000F17AB"/>
    <w:rsid w:val="000F54A4"/>
    <w:rsid w:val="00103452"/>
    <w:rsid w:val="00107A87"/>
    <w:rsid w:val="00111320"/>
    <w:rsid w:val="00122EE9"/>
    <w:rsid w:val="0012445E"/>
    <w:rsid w:val="00127B6A"/>
    <w:rsid w:val="00131C7E"/>
    <w:rsid w:val="0013355B"/>
    <w:rsid w:val="00143BB3"/>
    <w:rsid w:val="00151DF2"/>
    <w:rsid w:val="00160849"/>
    <w:rsid w:val="00164CD0"/>
    <w:rsid w:val="00165F61"/>
    <w:rsid w:val="001732E1"/>
    <w:rsid w:val="0017378C"/>
    <w:rsid w:val="001844BB"/>
    <w:rsid w:val="001847B8"/>
    <w:rsid w:val="001864D2"/>
    <w:rsid w:val="001873E5"/>
    <w:rsid w:val="00190544"/>
    <w:rsid w:val="0019142D"/>
    <w:rsid w:val="00192F06"/>
    <w:rsid w:val="001B097C"/>
    <w:rsid w:val="001B129B"/>
    <w:rsid w:val="001B2DD7"/>
    <w:rsid w:val="001B5D36"/>
    <w:rsid w:val="001C0489"/>
    <w:rsid w:val="001C4217"/>
    <w:rsid w:val="001D249D"/>
    <w:rsid w:val="001D63DB"/>
    <w:rsid w:val="001E1BE2"/>
    <w:rsid w:val="001E3E5E"/>
    <w:rsid w:val="001F6E0A"/>
    <w:rsid w:val="002025FC"/>
    <w:rsid w:val="00211731"/>
    <w:rsid w:val="002138E7"/>
    <w:rsid w:val="00217A63"/>
    <w:rsid w:val="00217D57"/>
    <w:rsid w:val="00230B0C"/>
    <w:rsid w:val="00231747"/>
    <w:rsid w:val="00240D7C"/>
    <w:rsid w:val="00251170"/>
    <w:rsid w:val="00260183"/>
    <w:rsid w:val="00260261"/>
    <w:rsid w:val="00262251"/>
    <w:rsid w:val="00262767"/>
    <w:rsid w:val="002715A0"/>
    <w:rsid w:val="00273E6C"/>
    <w:rsid w:val="0027743D"/>
    <w:rsid w:val="002915C3"/>
    <w:rsid w:val="00294B0E"/>
    <w:rsid w:val="002950AC"/>
    <w:rsid w:val="0029605D"/>
    <w:rsid w:val="002973EC"/>
    <w:rsid w:val="002A63DD"/>
    <w:rsid w:val="002B6EFA"/>
    <w:rsid w:val="002C162A"/>
    <w:rsid w:val="002D0380"/>
    <w:rsid w:val="002D2A28"/>
    <w:rsid w:val="002F2B55"/>
    <w:rsid w:val="002F4344"/>
    <w:rsid w:val="002F7249"/>
    <w:rsid w:val="0030289F"/>
    <w:rsid w:val="00302B74"/>
    <w:rsid w:val="00306C8F"/>
    <w:rsid w:val="00306E56"/>
    <w:rsid w:val="00310CA1"/>
    <w:rsid w:val="00321EF2"/>
    <w:rsid w:val="00324390"/>
    <w:rsid w:val="00325D07"/>
    <w:rsid w:val="00331ABE"/>
    <w:rsid w:val="003323D0"/>
    <w:rsid w:val="00333D2C"/>
    <w:rsid w:val="0033560F"/>
    <w:rsid w:val="00341DC1"/>
    <w:rsid w:val="003425AF"/>
    <w:rsid w:val="00343A57"/>
    <w:rsid w:val="0034547A"/>
    <w:rsid w:val="003613D8"/>
    <w:rsid w:val="003A39A7"/>
    <w:rsid w:val="003B350E"/>
    <w:rsid w:val="003C63B7"/>
    <w:rsid w:val="003D25A8"/>
    <w:rsid w:val="003D6A20"/>
    <w:rsid w:val="003E07F0"/>
    <w:rsid w:val="003F3827"/>
    <w:rsid w:val="003F3AEF"/>
    <w:rsid w:val="003F7EAB"/>
    <w:rsid w:val="00414078"/>
    <w:rsid w:val="00414EEB"/>
    <w:rsid w:val="00416431"/>
    <w:rsid w:val="004221C7"/>
    <w:rsid w:val="00422C91"/>
    <w:rsid w:val="00424D23"/>
    <w:rsid w:val="00430EB8"/>
    <w:rsid w:val="00431A23"/>
    <w:rsid w:val="004328FD"/>
    <w:rsid w:val="00433724"/>
    <w:rsid w:val="00434B8B"/>
    <w:rsid w:val="0043708F"/>
    <w:rsid w:val="00440BDF"/>
    <w:rsid w:val="00444405"/>
    <w:rsid w:val="004531C5"/>
    <w:rsid w:val="004547D9"/>
    <w:rsid w:val="00456239"/>
    <w:rsid w:val="00473A83"/>
    <w:rsid w:val="004862C5"/>
    <w:rsid w:val="00492F8D"/>
    <w:rsid w:val="004A6895"/>
    <w:rsid w:val="004B1221"/>
    <w:rsid w:val="004B6D10"/>
    <w:rsid w:val="004C058D"/>
    <w:rsid w:val="004C6CC0"/>
    <w:rsid w:val="004D1E9B"/>
    <w:rsid w:val="004D25CC"/>
    <w:rsid w:val="004E6141"/>
    <w:rsid w:val="004F23DE"/>
    <w:rsid w:val="004F5272"/>
    <w:rsid w:val="0050227D"/>
    <w:rsid w:val="00503A2B"/>
    <w:rsid w:val="005203A9"/>
    <w:rsid w:val="005267BF"/>
    <w:rsid w:val="00527FEC"/>
    <w:rsid w:val="00537BE4"/>
    <w:rsid w:val="005419AE"/>
    <w:rsid w:val="005467C6"/>
    <w:rsid w:val="00561FCC"/>
    <w:rsid w:val="0056238E"/>
    <w:rsid w:val="005652A3"/>
    <w:rsid w:val="00583975"/>
    <w:rsid w:val="00583F10"/>
    <w:rsid w:val="0058784A"/>
    <w:rsid w:val="005A09AC"/>
    <w:rsid w:val="005A574B"/>
    <w:rsid w:val="005B7282"/>
    <w:rsid w:val="005C1190"/>
    <w:rsid w:val="005C2915"/>
    <w:rsid w:val="005C72C2"/>
    <w:rsid w:val="005E1100"/>
    <w:rsid w:val="005E1C0C"/>
    <w:rsid w:val="005E324E"/>
    <w:rsid w:val="005E3F9D"/>
    <w:rsid w:val="005F3C80"/>
    <w:rsid w:val="005F4FC2"/>
    <w:rsid w:val="005F69B4"/>
    <w:rsid w:val="00601138"/>
    <w:rsid w:val="006012D2"/>
    <w:rsid w:val="00601AD6"/>
    <w:rsid w:val="00604D22"/>
    <w:rsid w:val="00605F4E"/>
    <w:rsid w:val="00607E45"/>
    <w:rsid w:val="00610180"/>
    <w:rsid w:val="006113D3"/>
    <w:rsid w:val="00615585"/>
    <w:rsid w:val="0062531E"/>
    <w:rsid w:val="00626270"/>
    <w:rsid w:val="00631ABF"/>
    <w:rsid w:val="00643847"/>
    <w:rsid w:val="006525FB"/>
    <w:rsid w:val="006544DC"/>
    <w:rsid w:val="00654B35"/>
    <w:rsid w:val="00655C14"/>
    <w:rsid w:val="006600D9"/>
    <w:rsid w:val="00661584"/>
    <w:rsid w:val="00662C01"/>
    <w:rsid w:val="00664D78"/>
    <w:rsid w:val="00671FC3"/>
    <w:rsid w:val="0067631D"/>
    <w:rsid w:val="006927F0"/>
    <w:rsid w:val="00693463"/>
    <w:rsid w:val="00695745"/>
    <w:rsid w:val="006974F9"/>
    <w:rsid w:val="006A0B7A"/>
    <w:rsid w:val="006A7230"/>
    <w:rsid w:val="006B1575"/>
    <w:rsid w:val="006B2062"/>
    <w:rsid w:val="006C0A17"/>
    <w:rsid w:val="006C253A"/>
    <w:rsid w:val="006C6D1E"/>
    <w:rsid w:val="006D1A0E"/>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60D5B"/>
    <w:rsid w:val="0076363E"/>
    <w:rsid w:val="00774174"/>
    <w:rsid w:val="00780F9A"/>
    <w:rsid w:val="00784C6C"/>
    <w:rsid w:val="00785873"/>
    <w:rsid w:val="0079536B"/>
    <w:rsid w:val="00796658"/>
    <w:rsid w:val="007A425C"/>
    <w:rsid w:val="007B089E"/>
    <w:rsid w:val="007B7F24"/>
    <w:rsid w:val="007C4A4C"/>
    <w:rsid w:val="007D0BB3"/>
    <w:rsid w:val="007E1256"/>
    <w:rsid w:val="007E5595"/>
    <w:rsid w:val="007F07EA"/>
    <w:rsid w:val="007F119D"/>
    <w:rsid w:val="00802868"/>
    <w:rsid w:val="0080388B"/>
    <w:rsid w:val="00814ABC"/>
    <w:rsid w:val="008155B1"/>
    <w:rsid w:val="00825C00"/>
    <w:rsid w:val="008355EC"/>
    <w:rsid w:val="00844220"/>
    <w:rsid w:val="00854FE9"/>
    <w:rsid w:val="008564B6"/>
    <w:rsid w:val="00857537"/>
    <w:rsid w:val="0086079F"/>
    <w:rsid w:val="00863D03"/>
    <w:rsid w:val="0088607C"/>
    <w:rsid w:val="00886752"/>
    <w:rsid w:val="00886F39"/>
    <w:rsid w:val="0089085E"/>
    <w:rsid w:val="00891DE0"/>
    <w:rsid w:val="00897FB0"/>
    <w:rsid w:val="008A0220"/>
    <w:rsid w:val="008A1840"/>
    <w:rsid w:val="008A3BE3"/>
    <w:rsid w:val="008B2F34"/>
    <w:rsid w:val="008D15AD"/>
    <w:rsid w:val="008D2740"/>
    <w:rsid w:val="008D40E7"/>
    <w:rsid w:val="008E044B"/>
    <w:rsid w:val="008E7672"/>
    <w:rsid w:val="008F04AB"/>
    <w:rsid w:val="008F4B5C"/>
    <w:rsid w:val="008F647E"/>
    <w:rsid w:val="00904756"/>
    <w:rsid w:val="00916C6A"/>
    <w:rsid w:val="009314A3"/>
    <w:rsid w:val="00936DB0"/>
    <w:rsid w:val="00940514"/>
    <w:rsid w:val="00944915"/>
    <w:rsid w:val="00951416"/>
    <w:rsid w:val="009613E2"/>
    <w:rsid w:val="0096370C"/>
    <w:rsid w:val="0096601C"/>
    <w:rsid w:val="00982209"/>
    <w:rsid w:val="00983B13"/>
    <w:rsid w:val="00985269"/>
    <w:rsid w:val="00985541"/>
    <w:rsid w:val="0099267C"/>
    <w:rsid w:val="00993047"/>
    <w:rsid w:val="00996B7B"/>
    <w:rsid w:val="00997A20"/>
    <w:rsid w:val="00997B27"/>
    <w:rsid w:val="009A5213"/>
    <w:rsid w:val="009A763F"/>
    <w:rsid w:val="009C012B"/>
    <w:rsid w:val="009C1CA9"/>
    <w:rsid w:val="009C3500"/>
    <w:rsid w:val="009C7411"/>
    <w:rsid w:val="009E12DD"/>
    <w:rsid w:val="009F5B4C"/>
    <w:rsid w:val="00A05438"/>
    <w:rsid w:val="00A07BFC"/>
    <w:rsid w:val="00A1786A"/>
    <w:rsid w:val="00A26A46"/>
    <w:rsid w:val="00A4116C"/>
    <w:rsid w:val="00A4556A"/>
    <w:rsid w:val="00A5482E"/>
    <w:rsid w:val="00A575E1"/>
    <w:rsid w:val="00A77DBF"/>
    <w:rsid w:val="00A80AAE"/>
    <w:rsid w:val="00A82868"/>
    <w:rsid w:val="00A8484A"/>
    <w:rsid w:val="00A84FC3"/>
    <w:rsid w:val="00AA3D45"/>
    <w:rsid w:val="00AA6D28"/>
    <w:rsid w:val="00AB210C"/>
    <w:rsid w:val="00AC462D"/>
    <w:rsid w:val="00AE3603"/>
    <w:rsid w:val="00B016D9"/>
    <w:rsid w:val="00B04555"/>
    <w:rsid w:val="00B10683"/>
    <w:rsid w:val="00B12F3F"/>
    <w:rsid w:val="00B162FD"/>
    <w:rsid w:val="00B177EC"/>
    <w:rsid w:val="00B20A79"/>
    <w:rsid w:val="00B20B36"/>
    <w:rsid w:val="00B21947"/>
    <w:rsid w:val="00B21F6D"/>
    <w:rsid w:val="00B2537A"/>
    <w:rsid w:val="00B34899"/>
    <w:rsid w:val="00B36E85"/>
    <w:rsid w:val="00B41F1D"/>
    <w:rsid w:val="00B47982"/>
    <w:rsid w:val="00B570AD"/>
    <w:rsid w:val="00B7784E"/>
    <w:rsid w:val="00B94BC0"/>
    <w:rsid w:val="00BA189E"/>
    <w:rsid w:val="00BA5393"/>
    <w:rsid w:val="00BB7E01"/>
    <w:rsid w:val="00BC7BC5"/>
    <w:rsid w:val="00BC7E8C"/>
    <w:rsid w:val="00BD2F23"/>
    <w:rsid w:val="00BD4AB7"/>
    <w:rsid w:val="00BE02D8"/>
    <w:rsid w:val="00BF4038"/>
    <w:rsid w:val="00BF72F8"/>
    <w:rsid w:val="00C01757"/>
    <w:rsid w:val="00C03565"/>
    <w:rsid w:val="00C0787B"/>
    <w:rsid w:val="00C10712"/>
    <w:rsid w:val="00C12CA0"/>
    <w:rsid w:val="00C24091"/>
    <w:rsid w:val="00C30F44"/>
    <w:rsid w:val="00C32E2A"/>
    <w:rsid w:val="00C33EB0"/>
    <w:rsid w:val="00C42946"/>
    <w:rsid w:val="00C5614B"/>
    <w:rsid w:val="00C857CE"/>
    <w:rsid w:val="00C94105"/>
    <w:rsid w:val="00C95675"/>
    <w:rsid w:val="00CA0708"/>
    <w:rsid w:val="00CA4C14"/>
    <w:rsid w:val="00CA5EE5"/>
    <w:rsid w:val="00CB29E6"/>
    <w:rsid w:val="00CB3E24"/>
    <w:rsid w:val="00CD266F"/>
    <w:rsid w:val="00CD287B"/>
    <w:rsid w:val="00CD2B10"/>
    <w:rsid w:val="00CD2CAC"/>
    <w:rsid w:val="00CD6EDD"/>
    <w:rsid w:val="00CE29A9"/>
    <w:rsid w:val="00CE7069"/>
    <w:rsid w:val="00CF1E29"/>
    <w:rsid w:val="00CF2A61"/>
    <w:rsid w:val="00CF6C23"/>
    <w:rsid w:val="00CF7259"/>
    <w:rsid w:val="00D02666"/>
    <w:rsid w:val="00D04D29"/>
    <w:rsid w:val="00D12500"/>
    <w:rsid w:val="00D128B8"/>
    <w:rsid w:val="00D159A0"/>
    <w:rsid w:val="00D25C08"/>
    <w:rsid w:val="00D41241"/>
    <w:rsid w:val="00D45942"/>
    <w:rsid w:val="00D62735"/>
    <w:rsid w:val="00D657AF"/>
    <w:rsid w:val="00D70568"/>
    <w:rsid w:val="00D7466E"/>
    <w:rsid w:val="00D83452"/>
    <w:rsid w:val="00D86E56"/>
    <w:rsid w:val="00D97807"/>
    <w:rsid w:val="00DA0338"/>
    <w:rsid w:val="00DA3873"/>
    <w:rsid w:val="00DA7D01"/>
    <w:rsid w:val="00DB067B"/>
    <w:rsid w:val="00DB3AF4"/>
    <w:rsid w:val="00DB4D62"/>
    <w:rsid w:val="00DB71EA"/>
    <w:rsid w:val="00DC13AE"/>
    <w:rsid w:val="00DC3206"/>
    <w:rsid w:val="00DD13F5"/>
    <w:rsid w:val="00DD2F46"/>
    <w:rsid w:val="00DD6C16"/>
    <w:rsid w:val="00DD7207"/>
    <w:rsid w:val="00DE71D3"/>
    <w:rsid w:val="00DF2606"/>
    <w:rsid w:val="00DF40EE"/>
    <w:rsid w:val="00DF7688"/>
    <w:rsid w:val="00E11054"/>
    <w:rsid w:val="00E124FF"/>
    <w:rsid w:val="00E16F33"/>
    <w:rsid w:val="00E32BF6"/>
    <w:rsid w:val="00E33992"/>
    <w:rsid w:val="00E34D4D"/>
    <w:rsid w:val="00E37342"/>
    <w:rsid w:val="00E40636"/>
    <w:rsid w:val="00E4474B"/>
    <w:rsid w:val="00E51D90"/>
    <w:rsid w:val="00E542EC"/>
    <w:rsid w:val="00E622C9"/>
    <w:rsid w:val="00E63BE7"/>
    <w:rsid w:val="00E64BE7"/>
    <w:rsid w:val="00E670D9"/>
    <w:rsid w:val="00E67589"/>
    <w:rsid w:val="00E77155"/>
    <w:rsid w:val="00E7799B"/>
    <w:rsid w:val="00E82E04"/>
    <w:rsid w:val="00E84018"/>
    <w:rsid w:val="00E85243"/>
    <w:rsid w:val="00EA041A"/>
    <w:rsid w:val="00EA2C36"/>
    <w:rsid w:val="00EA74D4"/>
    <w:rsid w:val="00EB02FA"/>
    <w:rsid w:val="00EB3665"/>
    <w:rsid w:val="00EB7868"/>
    <w:rsid w:val="00EC083E"/>
    <w:rsid w:val="00EC0955"/>
    <w:rsid w:val="00EC2003"/>
    <w:rsid w:val="00EC2490"/>
    <w:rsid w:val="00EC312E"/>
    <w:rsid w:val="00EC476D"/>
    <w:rsid w:val="00ED4A25"/>
    <w:rsid w:val="00EE1110"/>
    <w:rsid w:val="00EF105E"/>
    <w:rsid w:val="00EF457A"/>
    <w:rsid w:val="00F0129A"/>
    <w:rsid w:val="00F10D81"/>
    <w:rsid w:val="00F10F47"/>
    <w:rsid w:val="00F20A1D"/>
    <w:rsid w:val="00F21E6C"/>
    <w:rsid w:val="00F34854"/>
    <w:rsid w:val="00F35514"/>
    <w:rsid w:val="00F357C9"/>
    <w:rsid w:val="00F41A0C"/>
    <w:rsid w:val="00F41E7B"/>
    <w:rsid w:val="00F42C28"/>
    <w:rsid w:val="00F454F1"/>
    <w:rsid w:val="00F51628"/>
    <w:rsid w:val="00F51EAF"/>
    <w:rsid w:val="00F5219C"/>
    <w:rsid w:val="00F56EEA"/>
    <w:rsid w:val="00F575A5"/>
    <w:rsid w:val="00F80BD6"/>
    <w:rsid w:val="00F92300"/>
    <w:rsid w:val="00F923BC"/>
    <w:rsid w:val="00FA07CD"/>
    <w:rsid w:val="00FA108E"/>
    <w:rsid w:val="00FA2A60"/>
    <w:rsid w:val="00FA3449"/>
    <w:rsid w:val="00FB5640"/>
    <w:rsid w:val="00FC4879"/>
    <w:rsid w:val="00FC5592"/>
    <w:rsid w:val="00FD01A9"/>
    <w:rsid w:val="00FD2928"/>
    <w:rsid w:val="00FD3B6B"/>
    <w:rsid w:val="00FD50D6"/>
    <w:rsid w:val="00FE373C"/>
    <w:rsid w:val="00FE6161"/>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9" Type="http://schemas.openxmlformats.org/officeDocument/2006/relationships/header" Target="header30.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1.xml"/><Relationship Id="rId41"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7.xml"/><Relationship Id="rId49"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2.xml"/><Relationship Id="rId44"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header" Target="header19.xml"/><Relationship Id="rId30" Type="http://schemas.openxmlformats.org/officeDocument/2006/relationships/hyperlink" Target="https://www.itu.int/rec/R-REC-P.1546-6-201908-I/en" TargetMode="Externa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footer" Target="footer2.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7BFC8-6EF5-4BAE-A374-237C9FB2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916</TotalTime>
  <Pages>35</Pages>
  <Words>11441</Words>
  <Characters>65220</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Hala Al-Yammouni</cp:lastModifiedBy>
  <cp:revision>176</cp:revision>
  <cp:lastPrinted>2020-11-20T10:36:00Z</cp:lastPrinted>
  <dcterms:created xsi:type="dcterms:W3CDTF">2016-11-10T14:25:00Z</dcterms:created>
  <dcterms:modified xsi:type="dcterms:W3CDTF">2020-11-20T10:37:00Z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