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8723F3">
        <w:rPr>
          <w:lang w:eastAsia="zh-CN"/>
        </w:rPr>
        <w:t>8</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70516BD5"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8723F3">
        <w:rPr>
          <w:noProof/>
          <w:lang w:eastAsia="zh-CN"/>
        </w:rPr>
        <w:t>6</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1E17A50" w:rsidR="003F3D5B" w:rsidRDefault="0075148A" w:rsidP="004C0A59">
      <w:pPr>
        <w:pStyle w:val="TOC2"/>
        <w:keepLines w:val="0"/>
        <w:tabs>
          <w:tab w:val="left" w:pos="2268"/>
          <w:tab w:val="left" w:leader="dot" w:pos="7088"/>
          <w:tab w:val="left" w:pos="7371"/>
        </w:tabs>
        <w:spacing w:before="0"/>
        <w:ind w:left="0" w:right="0" w:firstLine="992"/>
        <w:rPr>
          <w:noProof/>
          <w:lang w:val="en-US" w:eastAsia="zh-CN"/>
        </w:rPr>
      </w:pPr>
      <w:r>
        <w:rPr>
          <w:noProof/>
          <w:lang w:eastAsia="zh-CN"/>
        </w:rPr>
        <w:tab/>
      </w:r>
      <w:r>
        <w:rPr>
          <w:noProof/>
          <w:lang w:eastAsia="zh-CN"/>
        </w:rPr>
        <w:tab/>
      </w:r>
      <w:r w:rsidR="004C0A59">
        <w:rPr>
          <w:noProof/>
          <w:lang w:eastAsia="zh-CN"/>
        </w:rPr>
        <w:tab/>
      </w:r>
      <w:r w:rsidR="007174CD">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8723F3">
        <w:rPr>
          <w:lang w:eastAsia="zh-CN"/>
        </w:rPr>
        <w:t>2</w:t>
      </w:r>
    </w:p>
    <w:p w14:paraId="4370CD5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32</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407B2B7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3E2E12">
        <w:rPr>
          <w:rFonts w:hint="eastAsia"/>
          <w:lang w:eastAsia="zh-CN"/>
        </w:rPr>
        <w:t>5</w:t>
      </w:r>
    </w:p>
    <w:p w14:paraId="66CE38D2" w14:textId="692C83A1"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75148A">
        <w:rPr>
          <w:lang w:eastAsia="zh-CN"/>
        </w:rPr>
        <w:t>7</w:t>
      </w:r>
    </w:p>
    <w:p w14:paraId="1066B166" w14:textId="7730B1B3"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10</w:t>
      </w:r>
    </w:p>
    <w:p w14:paraId="4EB0591D" w14:textId="77777777"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5E579D2D" w14:textId="3D9CDF37" w:rsidR="00245845" w:rsidRDefault="00245845"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b/>
          <w:bCs/>
          <w:lang w:eastAsia="zh-CN"/>
        </w:rPr>
        <w:t>49</w:t>
      </w:r>
      <w:r w:rsidRPr="007B53E1">
        <w:rPr>
          <w:lang w:eastAsia="zh-CN"/>
        </w:rPr>
        <w:t>号决议</w:t>
      </w:r>
      <w:r w:rsidRPr="007B53E1">
        <w:rPr>
          <w:b/>
          <w:bCs/>
          <w:lang w:eastAsia="zh-CN"/>
        </w:rPr>
        <w:t>（</w:t>
      </w:r>
      <w:r w:rsidRPr="007B53E1">
        <w:rPr>
          <w:b/>
          <w:bCs/>
          <w:lang w:eastAsia="zh-CN"/>
        </w:rPr>
        <w:t>WRC-</w:t>
      </w:r>
      <w:r>
        <w:rPr>
          <w:b/>
          <w:bCs/>
          <w:lang w:eastAsia="zh-CN"/>
        </w:rPr>
        <w:t>15</w:t>
      </w:r>
      <w:r w:rsidRPr="007B53E1">
        <w:rPr>
          <w:b/>
          <w:bCs/>
          <w:lang w:eastAsia="zh-CN"/>
        </w:rPr>
        <w:t>，修订版）</w:t>
      </w:r>
      <w:r w:rsidRPr="00FD7AFB">
        <w:rPr>
          <w:lang w:eastAsia="zh-CN"/>
        </w:rPr>
        <w:tab/>
      </w:r>
      <w:r w:rsidRPr="00FD7AFB">
        <w:rPr>
          <w:lang w:eastAsia="zh-CN"/>
        </w:rPr>
        <w:tab/>
        <w:t>RES</w:t>
      </w:r>
      <w:r>
        <w:rPr>
          <w:lang w:eastAsia="zh-CN"/>
        </w:rPr>
        <w:t>49</w:t>
      </w:r>
      <w:r w:rsidRPr="00FD7AFB">
        <w:rPr>
          <w:lang w:eastAsia="zh-CN"/>
        </w:rPr>
        <w:t>-1</w:t>
      </w:r>
    </w:p>
    <w:p w14:paraId="5BBB5A84" w14:textId="08B95933" w:rsid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170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w:t>
      </w:r>
      <w:r w:rsidRPr="00FD7AFB">
        <w:rPr>
          <w:lang w:eastAsia="zh-CN"/>
        </w:rPr>
        <w:tab/>
      </w:r>
      <w:r w:rsidRPr="00FD7AFB">
        <w:rPr>
          <w:lang w:eastAsia="zh-CN"/>
        </w:rPr>
        <w:tab/>
        <w:t>RES1</w:t>
      </w:r>
      <w:r>
        <w:rPr>
          <w:rFonts w:hint="eastAsia"/>
          <w:lang w:eastAsia="zh-CN"/>
        </w:rPr>
        <w:t>70-1</w:t>
      </w:r>
      <w:r w:rsidRPr="00FD7AFB">
        <w:rPr>
          <w:lang w:eastAsia="zh-CN"/>
        </w:rPr>
        <w:t>/2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750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，修订版）</w:t>
      </w:r>
      <w:r w:rsidRPr="00FD7AFB">
        <w:rPr>
          <w:lang w:eastAsia="zh-CN"/>
        </w:rPr>
        <w:tab/>
      </w:r>
      <w:r w:rsidRPr="00FD7AFB">
        <w:rPr>
          <w:lang w:eastAsia="zh-CN"/>
        </w:rPr>
        <w:tab/>
        <w:t>RES</w:t>
      </w:r>
      <w:r>
        <w:rPr>
          <w:rFonts w:hint="eastAsia"/>
          <w:lang w:eastAsia="zh-CN"/>
        </w:rPr>
        <w:t>7</w:t>
      </w:r>
      <w:r w:rsidR="00376430">
        <w:rPr>
          <w:lang w:eastAsia="zh-CN"/>
        </w:rPr>
        <w:t>5</w:t>
      </w:r>
      <w:r>
        <w:rPr>
          <w:rFonts w:hint="eastAsia"/>
          <w:lang w:eastAsia="zh-CN"/>
        </w:rPr>
        <w:t>0</w:t>
      </w:r>
      <w:r w:rsidRPr="00FD7AFB">
        <w:rPr>
          <w:lang w:eastAsia="zh-CN"/>
        </w:rPr>
        <w:t>-1</w:t>
      </w:r>
    </w:p>
    <w:p w14:paraId="6235B9E9" w14:textId="77777777" w:rsidR="00560347" w:rsidRPr="00E37E01" w:rsidRDefault="00560347" w:rsidP="004A1F30">
      <w:pPr>
        <w:pStyle w:val="toc1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63850B7A" w14:textId="77777777" w:rsidR="00EE0F2D" w:rsidRDefault="00EE0F2D" w:rsidP="00FD7AFB">
      <w:pPr>
        <w:rPr>
          <w:noProof/>
          <w:lang w:eastAsia="zh-CN"/>
        </w:rPr>
      </w:pPr>
    </w:p>
    <w:p w14:paraId="02164474" w14:textId="77777777" w:rsidR="00EE0F2D" w:rsidRDefault="00EE0F2D" w:rsidP="00FD7AFB">
      <w:pPr>
        <w:rPr>
          <w:noProof/>
          <w:lang w:eastAsia="zh-CN"/>
        </w:rPr>
        <w:sectPr w:rsidR="00EE0F2D" w:rsidSect="006519B7">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14:paraId="2B4CD6A8" w14:textId="549962F4" w:rsidR="00560347" w:rsidRPr="00A606B7" w:rsidRDefault="00560347" w:rsidP="006A374D">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147FE6A3" w14:textId="77777777"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09BFBEE1" w14:textId="77777777" w:rsidR="00560347" w:rsidRPr="00560347" w:rsidRDefault="00560347" w:rsidP="00560347">
      <w:pPr>
        <w:tabs>
          <w:tab w:val="left" w:pos="7416"/>
        </w:tabs>
        <w:rPr>
          <w:lang w:eastAsia="zh-CN"/>
        </w:rPr>
      </w:pP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777777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DC73BF">
        <w:rPr>
          <w:rFonts w:hint="eastAsia"/>
          <w:lang w:eastAsia="zh-CN"/>
        </w:rPr>
        <w:t>9</w:t>
      </w:r>
    </w:p>
    <w:p w14:paraId="04F208E6" w14:textId="77777777" w:rsidR="00560347" w:rsidRDefault="00560347" w:rsidP="00A2312B">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sidR="00A52717">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56267280" w:rsidR="005723B8" w:rsidRPr="003E2E12" w:rsidRDefault="00560347" w:rsidP="003E2E12">
      <w:pPr>
        <w:pStyle w:val="toc10"/>
        <w:rPr>
          <w:b/>
          <w:bCs/>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3E2E12" w:rsidRPr="003E2E12">
        <w:rPr>
          <w:rFonts w:hint="eastAsia"/>
          <w:b/>
          <w:bCs/>
          <w:lang w:eastAsia="zh-CN"/>
        </w:rPr>
        <w:t>5.292</w:t>
      </w:r>
      <w:r w:rsidR="003E2E12" w:rsidRPr="003E2E12">
        <w:rPr>
          <w:rFonts w:hint="eastAsia"/>
          <w:b/>
          <w:bCs/>
          <w:lang w:eastAsia="zh-CN"/>
        </w:rPr>
        <w:t>、</w:t>
      </w:r>
      <w:r w:rsidR="003E2E12" w:rsidRPr="003E2E12">
        <w:rPr>
          <w:rFonts w:hint="eastAsia"/>
          <w:b/>
          <w:bCs/>
          <w:lang w:eastAsia="zh-CN"/>
        </w:rPr>
        <w:t>5.293</w:t>
      </w:r>
      <w:r w:rsidR="003E2E12" w:rsidRPr="003E2E12">
        <w:rPr>
          <w:rFonts w:hint="eastAsia"/>
          <w:b/>
          <w:bCs/>
          <w:lang w:eastAsia="zh-CN"/>
        </w:rPr>
        <w:t>、</w:t>
      </w:r>
      <w:r w:rsidR="003E2E12" w:rsidRPr="003E2E12">
        <w:rPr>
          <w:rFonts w:hint="eastAsia"/>
          <w:b/>
          <w:bCs/>
          <w:lang w:eastAsia="zh-CN"/>
        </w:rPr>
        <w:t>5.295</w:t>
      </w:r>
      <w:r w:rsidR="003E2E12" w:rsidRPr="003E2E12">
        <w:rPr>
          <w:rFonts w:hint="eastAsia"/>
          <w:b/>
          <w:bCs/>
          <w:lang w:eastAsia="zh-CN"/>
        </w:rPr>
        <w:t>、</w:t>
      </w:r>
      <w:r w:rsidR="003E2E12" w:rsidRPr="003E2E12">
        <w:rPr>
          <w:rFonts w:hint="eastAsia"/>
          <w:b/>
          <w:bCs/>
          <w:lang w:eastAsia="zh-CN"/>
        </w:rPr>
        <w:t>5.296A</w:t>
      </w:r>
      <w:r w:rsidR="003E2E12" w:rsidRPr="003E2E12">
        <w:rPr>
          <w:rFonts w:hint="eastAsia"/>
          <w:b/>
          <w:bCs/>
          <w:lang w:eastAsia="zh-CN"/>
        </w:rPr>
        <w:t>、</w:t>
      </w:r>
      <w:r w:rsidR="003E2E12" w:rsidRPr="003E2E12">
        <w:rPr>
          <w:rFonts w:hint="eastAsia"/>
          <w:b/>
          <w:bCs/>
          <w:lang w:eastAsia="zh-CN"/>
        </w:rPr>
        <w:t>5.297</w:t>
      </w:r>
      <w:r w:rsidR="003E2E12" w:rsidRPr="003E2E12">
        <w:rPr>
          <w:rFonts w:hint="eastAsia"/>
          <w:b/>
          <w:bCs/>
          <w:lang w:eastAsia="zh-CN"/>
        </w:rPr>
        <w:t>、</w:t>
      </w:r>
      <w:r w:rsidR="003E2E12" w:rsidRPr="003E2E12">
        <w:rPr>
          <w:rFonts w:hint="eastAsia"/>
          <w:b/>
          <w:bCs/>
          <w:lang w:eastAsia="zh-CN"/>
        </w:rPr>
        <w:t>5.309</w:t>
      </w:r>
      <w:r w:rsidR="003E2E12" w:rsidRPr="003E2E12">
        <w:rPr>
          <w:rFonts w:hint="eastAsia"/>
          <w:b/>
          <w:bCs/>
          <w:lang w:eastAsia="zh-CN"/>
        </w:rPr>
        <w:t>、</w:t>
      </w:r>
      <w:r w:rsidR="003E2E12" w:rsidRPr="003E2E12">
        <w:rPr>
          <w:rFonts w:hint="eastAsia"/>
          <w:b/>
          <w:bCs/>
          <w:lang w:eastAsia="zh-CN"/>
        </w:rPr>
        <w:t>5.323</w:t>
      </w:r>
      <w:r w:rsidR="003E2E12" w:rsidRPr="003E2E12">
        <w:rPr>
          <w:rFonts w:hint="eastAsia"/>
          <w:b/>
          <w:bCs/>
          <w:lang w:eastAsia="zh-CN"/>
        </w:rPr>
        <w:t>、</w:t>
      </w:r>
      <w:r w:rsidR="003E2E12" w:rsidRPr="003E2E12">
        <w:rPr>
          <w:rFonts w:hint="eastAsia"/>
          <w:b/>
          <w:bCs/>
          <w:lang w:eastAsia="zh-CN"/>
        </w:rPr>
        <w:t>5.325</w:t>
      </w:r>
      <w:r w:rsidR="003E2E12" w:rsidRPr="003E2E12">
        <w:rPr>
          <w:rFonts w:hint="eastAsia"/>
          <w:b/>
          <w:bCs/>
          <w:lang w:eastAsia="zh-CN"/>
        </w:rPr>
        <w:t>、</w:t>
      </w:r>
      <w:r w:rsidR="003E2E12" w:rsidRPr="003E2E12">
        <w:rPr>
          <w:rFonts w:hint="eastAsia"/>
          <w:b/>
          <w:bCs/>
          <w:lang w:eastAsia="zh-CN"/>
        </w:rPr>
        <w:t>5.326</w:t>
      </w:r>
      <w:r w:rsidR="003E2E12" w:rsidRPr="003E2E12">
        <w:rPr>
          <w:rFonts w:hint="eastAsia"/>
          <w:b/>
          <w:bCs/>
          <w:lang w:eastAsia="zh-CN"/>
        </w:rPr>
        <w:t>、</w:t>
      </w:r>
      <w:r w:rsidR="003E2E12" w:rsidRPr="003E2E12">
        <w:rPr>
          <w:rFonts w:hint="eastAsia"/>
          <w:b/>
          <w:bCs/>
          <w:lang w:eastAsia="zh-CN"/>
        </w:rPr>
        <w:t>5.341</w:t>
      </w:r>
      <w:r w:rsidR="003E2E12" w:rsidRPr="003E2E12">
        <w:rPr>
          <w:rFonts w:hint="eastAsia"/>
          <w:b/>
          <w:bCs/>
          <w:lang w:eastAsia="zh-CN"/>
        </w:rPr>
        <w:t>、</w:t>
      </w:r>
      <w:r w:rsidR="003E2E12" w:rsidRPr="003E2E12">
        <w:rPr>
          <w:rFonts w:hint="eastAsia"/>
          <w:b/>
          <w:bCs/>
          <w:lang w:eastAsia="zh-CN"/>
        </w:rPr>
        <w:t>A5.341C</w:t>
      </w:r>
      <w:r w:rsidR="003E2E12" w:rsidRPr="003E2E12">
        <w:rPr>
          <w:rFonts w:hint="eastAsia"/>
          <w:b/>
          <w:bCs/>
          <w:lang w:eastAsia="zh-CN"/>
        </w:rPr>
        <w:t>、</w:t>
      </w:r>
      <w:r w:rsidR="003E2E12" w:rsidRPr="003E2E12">
        <w:rPr>
          <w:rFonts w:hint="eastAsia"/>
          <w:b/>
          <w:bCs/>
          <w:lang w:eastAsia="zh-CN"/>
        </w:rPr>
        <w:t>5.346</w:t>
      </w:r>
      <w:r w:rsidR="003E2E12" w:rsidRPr="003E2E12">
        <w:rPr>
          <w:rFonts w:hint="eastAsia"/>
          <w:b/>
          <w:bCs/>
          <w:lang w:eastAsia="zh-CN"/>
        </w:rPr>
        <w:t>、</w:t>
      </w:r>
      <w:r w:rsidR="003E2E12" w:rsidRPr="003E2E12">
        <w:rPr>
          <w:rFonts w:hint="eastAsia"/>
          <w:b/>
          <w:bCs/>
          <w:lang w:eastAsia="zh-CN"/>
        </w:rPr>
        <w:t>5.346A</w:t>
      </w:r>
      <w:r w:rsidR="003E2E12" w:rsidRPr="003E2E12">
        <w:rPr>
          <w:rFonts w:hint="eastAsia"/>
          <w:b/>
          <w:bCs/>
          <w:lang w:eastAsia="zh-CN"/>
        </w:rPr>
        <w:t>、</w:t>
      </w:r>
      <w:r w:rsidR="003E2E12" w:rsidRPr="003E2E12">
        <w:rPr>
          <w:rFonts w:hint="eastAsia"/>
          <w:b/>
          <w:bCs/>
          <w:lang w:eastAsia="zh-CN"/>
        </w:rPr>
        <w:t>5.429D</w:t>
      </w:r>
      <w:r w:rsidR="003E2E12" w:rsidRPr="003E2E12">
        <w:rPr>
          <w:rFonts w:hint="eastAsia"/>
          <w:b/>
          <w:bCs/>
          <w:lang w:eastAsia="zh-CN"/>
        </w:rPr>
        <w:t>、</w:t>
      </w:r>
      <w:r w:rsidR="003E2E12" w:rsidRPr="003E2E12">
        <w:rPr>
          <w:rFonts w:hint="eastAsia"/>
          <w:b/>
          <w:bCs/>
          <w:lang w:eastAsia="zh-CN"/>
        </w:rPr>
        <w:t>5.429F</w:t>
      </w:r>
      <w:r w:rsidR="003E2E12" w:rsidRPr="003E2E12">
        <w:rPr>
          <w:rFonts w:hint="eastAsia"/>
          <w:b/>
          <w:bCs/>
          <w:lang w:eastAsia="zh-CN"/>
        </w:rPr>
        <w:t>、</w:t>
      </w:r>
      <w:r w:rsidR="003E2E12" w:rsidRPr="003E2E12">
        <w:rPr>
          <w:rFonts w:hint="eastAsia"/>
          <w:b/>
          <w:bCs/>
          <w:lang w:eastAsia="zh-CN"/>
        </w:rPr>
        <w:t>5.430A</w:t>
      </w:r>
      <w:r w:rsidR="003E2E12" w:rsidRPr="003E2E12">
        <w:rPr>
          <w:rFonts w:hint="eastAsia"/>
          <w:b/>
          <w:bCs/>
          <w:lang w:eastAsia="zh-CN"/>
        </w:rPr>
        <w:t>、</w:t>
      </w:r>
      <w:r w:rsidR="003E2E12" w:rsidRPr="003E2E12">
        <w:rPr>
          <w:rFonts w:hint="eastAsia"/>
          <w:b/>
          <w:bCs/>
          <w:lang w:eastAsia="zh-CN"/>
        </w:rPr>
        <w:t>5.431A</w:t>
      </w:r>
      <w:r w:rsidR="003E2E12" w:rsidRPr="003E2E12">
        <w:rPr>
          <w:rFonts w:hint="eastAsia"/>
          <w:b/>
          <w:bCs/>
          <w:lang w:eastAsia="zh-CN"/>
        </w:rPr>
        <w:t>、</w:t>
      </w:r>
      <w:r w:rsidR="003E2E12" w:rsidRPr="003E2E12">
        <w:rPr>
          <w:rFonts w:hint="eastAsia"/>
          <w:b/>
          <w:bCs/>
          <w:lang w:eastAsia="zh-CN"/>
        </w:rPr>
        <w:t>5.431B</w:t>
      </w:r>
      <w:r w:rsidR="003E2E12" w:rsidRPr="003E2E12">
        <w:rPr>
          <w:rFonts w:hint="eastAsia"/>
          <w:b/>
          <w:bCs/>
          <w:lang w:eastAsia="zh-CN"/>
        </w:rPr>
        <w:t>、</w:t>
      </w:r>
      <w:r w:rsidR="003E2E12" w:rsidRPr="003E2E12">
        <w:rPr>
          <w:rFonts w:hint="eastAsia"/>
          <w:b/>
          <w:bCs/>
          <w:lang w:eastAsia="zh-CN"/>
        </w:rPr>
        <w:t>5.432B</w:t>
      </w:r>
      <w:r w:rsidR="003E2E12" w:rsidRPr="003E2E12">
        <w:rPr>
          <w:rFonts w:hint="eastAsia"/>
          <w:b/>
          <w:bCs/>
          <w:lang w:eastAsia="zh-CN"/>
        </w:rPr>
        <w:t>、</w:t>
      </w:r>
      <w:r w:rsidR="003E2E12" w:rsidRPr="003E2E12">
        <w:rPr>
          <w:rFonts w:hint="eastAsia"/>
          <w:b/>
          <w:bCs/>
          <w:lang w:eastAsia="zh-CN"/>
        </w:rPr>
        <w:t>5.434</w:t>
      </w:r>
      <w:r w:rsidR="003E2E12" w:rsidRPr="003E2E12">
        <w:rPr>
          <w:rFonts w:hint="eastAsia"/>
          <w:b/>
          <w:bCs/>
          <w:lang w:eastAsia="zh-CN"/>
        </w:rPr>
        <w:t>和</w:t>
      </w:r>
      <w:r w:rsidR="003E2E12" w:rsidRPr="003E2E12">
        <w:rPr>
          <w:rFonts w:hint="eastAsia"/>
          <w:b/>
          <w:bCs/>
          <w:lang w:eastAsia="zh-CN"/>
        </w:rPr>
        <w:t>5.553A</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3E2E12">
        <w:rPr>
          <w:rFonts w:hint="eastAsia"/>
          <w:lang w:eastAsia="zh-CN"/>
        </w:rPr>
        <w:t>5</w:t>
      </w:r>
    </w:p>
    <w:p w14:paraId="05E099D6" w14:textId="77777777"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147A56B3" w14:textId="77777777" w:rsidR="005723B8" w:rsidRDefault="005723B8" w:rsidP="00FD7AFB">
      <w:pPr>
        <w:rPr>
          <w:lang w:eastAsia="zh-CN"/>
        </w:rPr>
      </w:pPr>
    </w:p>
    <w:p w14:paraId="345CCE18" w14:textId="60D3ADA8" w:rsidR="005E66AB" w:rsidRDefault="005E66AB" w:rsidP="00FD7AFB">
      <w:pPr>
        <w:rPr>
          <w:lang w:eastAsia="zh-CN"/>
        </w:rPr>
      </w:pP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3210B1A4" w14:textId="77777777" w:rsidR="006519B7" w:rsidRDefault="006519B7" w:rsidP="00560347">
      <w:pPr>
        <w:rPr>
          <w:lang w:eastAsia="zh-CN"/>
        </w:rPr>
      </w:pPr>
    </w:p>
    <w:p w14:paraId="457BADFB" w14:textId="77777777" w:rsidR="006519B7" w:rsidRDefault="006519B7" w:rsidP="00560347">
      <w:pPr>
        <w:rPr>
          <w:lang w:eastAsia="zh-CN"/>
        </w:rPr>
      </w:pPr>
    </w:p>
    <w:p w14:paraId="34CE4203" w14:textId="77777777" w:rsidR="006519B7" w:rsidRDefault="006519B7" w:rsidP="00560347">
      <w:pPr>
        <w:rPr>
          <w:lang w:eastAsia="zh-CN"/>
        </w:rPr>
      </w:pPr>
    </w:p>
    <w:p w14:paraId="67C74009" w14:textId="77777777" w:rsidR="006519B7" w:rsidRDefault="006519B7" w:rsidP="00560347">
      <w:pPr>
        <w:rPr>
          <w:lang w:eastAsia="zh-CN"/>
        </w:rPr>
      </w:pPr>
    </w:p>
    <w:p w14:paraId="61F07607" w14:textId="77777777" w:rsidR="006519B7" w:rsidRDefault="006519B7" w:rsidP="00560347">
      <w:pPr>
        <w:rPr>
          <w:lang w:eastAsia="zh-CN"/>
        </w:rPr>
      </w:pPr>
    </w:p>
    <w:p w14:paraId="60ECE5C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10"/>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1"/>
      <w:headerReference w:type="first" r:id="rId12"/>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5E2051" w14:paraId="29DA5A31" w14:textId="77777777" w:rsidTr="005E2051">
      <w:trPr>
        <w:cantSplit/>
      </w:trPr>
      <w:tc>
        <w:tcPr>
          <w:tcW w:w="1854" w:type="dxa"/>
          <w:tcBorders>
            <w:top w:val="single" w:sz="6" w:space="0" w:color="auto"/>
            <w:left w:val="single" w:sz="6" w:space="0" w:color="auto"/>
            <w:bottom w:val="single" w:sz="6" w:space="0" w:color="auto"/>
            <w:right w:val="single" w:sz="6" w:space="0" w:color="auto"/>
          </w:tcBorders>
        </w:tcPr>
        <w:p w14:paraId="6D801026" w14:textId="77777777" w:rsidR="005E2051" w:rsidRPr="0034142D" w:rsidRDefault="005E2051"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F87E30" w14:textId="77777777" w:rsidR="005E2051" w:rsidRPr="0034142D" w:rsidRDefault="005E2051"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E0F2D">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2C0DD613" w14:textId="77777777" w:rsidR="005E2051" w:rsidRPr="0034142D" w:rsidRDefault="005E2051" w:rsidP="005E2051">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14:paraId="38C2C1A0" w14:textId="77777777" w:rsidR="006519B7" w:rsidRDefault="006519B7"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4A1F30" w14:paraId="01127C50" w14:textId="77777777">
      <w:trPr>
        <w:cantSplit/>
        <w:jc w:val="right"/>
      </w:trPr>
      <w:tc>
        <w:tcPr>
          <w:tcW w:w="1854" w:type="dxa"/>
          <w:tcBorders>
            <w:top w:val="single" w:sz="6" w:space="0" w:color="auto"/>
            <w:left w:val="single" w:sz="6" w:space="0" w:color="auto"/>
            <w:bottom w:val="single" w:sz="6" w:space="0" w:color="auto"/>
            <w:right w:val="single" w:sz="6" w:space="0" w:color="auto"/>
          </w:tcBorders>
        </w:tcPr>
        <w:p w14:paraId="43659247" w14:textId="77777777" w:rsidR="004A1F30" w:rsidRPr="0034142D" w:rsidRDefault="004A1F30"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2AA991C0" w14:textId="77777777" w:rsidR="004A1F30" w:rsidRPr="0034142D" w:rsidRDefault="004A1F30"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sidR="006519B7">
            <w:rPr>
              <w:rStyle w:val="PageNumber"/>
              <w:rFonts w:cs="Times New Roman"/>
              <w:bCs w:val="0"/>
              <w:lang w:val="en-GB"/>
            </w:rPr>
            <w:fldChar w:fldCharType="begin"/>
          </w:r>
          <w:r w:rsidR="006519B7">
            <w:rPr>
              <w:rStyle w:val="PageNumber"/>
              <w:rFonts w:cs="Times New Roman"/>
              <w:bCs w:val="0"/>
              <w:lang w:val="en-GB"/>
            </w:rPr>
            <w:instrText xml:space="preserve"> PAGE </w:instrText>
          </w:r>
          <w:r w:rsidR="006519B7">
            <w:rPr>
              <w:rStyle w:val="PageNumber"/>
              <w:rFonts w:cs="Times New Roman"/>
              <w:bCs w:val="0"/>
              <w:lang w:val="en-GB"/>
            </w:rPr>
            <w:fldChar w:fldCharType="separate"/>
          </w:r>
          <w:r w:rsidR="00061C04">
            <w:rPr>
              <w:rStyle w:val="PageNumber"/>
              <w:rFonts w:cs="Times New Roman"/>
              <w:bCs w:val="0"/>
              <w:noProof/>
              <w:lang w:val="en-GB"/>
            </w:rPr>
            <w:t>1</w:t>
          </w:r>
          <w:r w:rsidR="006519B7">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6493210" w14:textId="20E956B5" w:rsidR="004A1F30" w:rsidRPr="0034142D" w:rsidRDefault="004A1F30"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3E2E12">
            <w:rPr>
              <w:rFonts w:hAnsi="SimSun" w:hint="eastAsia"/>
              <w:color w:val="000000"/>
              <w:lang w:val="fr-CH" w:eastAsia="zh-CN"/>
            </w:rPr>
            <w:t>7</w:t>
          </w:r>
        </w:p>
      </w:tc>
    </w:tr>
  </w:tbl>
  <w:p w14:paraId="3D37BD23" w14:textId="77777777" w:rsidR="004A1F30" w:rsidRDefault="004A1F3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77777777"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C73BF">
            <w:rPr>
              <w:rFonts w:hAnsi="SimSun" w:hint="eastAsia"/>
              <w:color w:val="000000"/>
              <w:lang w:val="fr-CH" w:eastAsia="zh-CN"/>
            </w:rPr>
            <w:t>2</w:t>
          </w:r>
        </w:p>
      </w:tc>
    </w:tr>
  </w:tbl>
  <w:p w14:paraId="29ED4A7E" w14:textId="77777777" w:rsidR="00EE0F2D" w:rsidRDefault="00EE0F2D"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77777777"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14:paraId="328C3AFE" w14:textId="77777777" w:rsidR="00EE0F2D" w:rsidRDefault="00EE0F2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57E9FDA6"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3E2E12">
            <w:rPr>
              <w:rFonts w:hAnsi="SimSun" w:hint="eastAsia"/>
              <w:color w:val="000000"/>
              <w:lang w:val="fr-CH" w:eastAsia="zh-CN"/>
            </w:rPr>
            <w:t>7</w:t>
          </w:r>
        </w:p>
      </w:tc>
    </w:tr>
  </w:tbl>
  <w:p w14:paraId="788C0202" w14:textId="77777777" w:rsidR="009E40AD" w:rsidRDefault="009E40AD">
    <w:pPr>
      <w:pStyle w:val="Header"/>
      <w:rPr>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9E33E" w14:textId="77777777" w:rsidR="004A1F30" w:rsidRDefault="004A1F3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61C04"/>
    <w:rsid w:val="0008741B"/>
    <w:rsid w:val="000A7351"/>
    <w:rsid w:val="000C3B23"/>
    <w:rsid w:val="00143BE8"/>
    <w:rsid w:val="0017063D"/>
    <w:rsid w:val="001E13B8"/>
    <w:rsid w:val="001E349C"/>
    <w:rsid w:val="00203D49"/>
    <w:rsid w:val="00237311"/>
    <w:rsid w:val="00242554"/>
    <w:rsid w:val="00245845"/>
    <w:rsid w:val="00255B7F"/>
    <w:rsid w:val="00295FD5"/>
    <w:rsid w:val="002B31CB"/>
    <w:rsid w:val="002E4ACF"/>
    <w:rsid w:val="00300C4D"/>
    <w:rsid w:val="0034142D"/>
    <w:rsid w:val="00376430"/>
    <w:rsid w:val="003E2E12"/>
    <w:rsid w:val="003F3D5B"/>
    <w:rsid w:val="004469E1"/>
    <w:rsid w:val="004A1F30"/>
    <w:rsid w:val="004A416C"/>
    <w:rsid w:val="004C0A59"/>
    <w:rsid w:val="00560347"/>
    <w:rsid w:val="005723B8"/>
    <w:rsid w:val="00584B3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174CD"/>
    <w:rsid w:val="00745F40"/>
    <w:rsid w:val="0075148A"/>
    <w:rsid w:val="0077544E"/>
    <w:rsid w:val="007B53E1"/>
    <w:rsid w:val="007E6261"/>
    <w:rsid w:val="007E79B6"/>
    <w:rsid w:val="00831129"/>
    <w:rsid w:val="008659F1"/>
    <w:rsid w:val="008723F3"/>
    <w:rsid w:val="008F793D"/>
    <w:rsid w:val="009E40AD"/>
    <w:rsid w:val="009E4CD5"/>
    <w:rsid w:val="009F3433"/>
    <w:rsid w:val="00A2312B"/>
    <w:rsid w:val="00A52717"/>
    <w:rsid w:val="00A606B7"/>
    <w:rsid w:val="00AC1323"/>
    <w:rsid w:val="00AE2E52"/>
    <w:rsid w:val="00B058BD"/>
    <w:rsid w:val="00B11AA2"/>
    <w:rsid w:val="00B67A3A"/>
    <w:rsid w:val="00B831AD"/>
    <w:rsid w:val="00BA4D9C"/>
    <w:rsid w:val="00BE0309"/>
    <w:rsid w:val="00C67E33"/>
    <w:rsid w:val="00CC46A3"/>
    <w:rsid w:val="00D03080"/>
    <w:rsid w:val="00DB1195"/>
    <w:rsid w:val="00DC73BF"/>
    <w:rsid w:val="00DD6055"/>
    <w:rsid w:val="00DD71EC"/>
    <w:rsid w:val="00E0406F"/>
    <w:rsid w:val="00E37E01"/>
    <w:rsid w:val="00E5768A"/>
    <w:rsid w:val="00ED5ED7"/>
    <w:rsid w:val="00EE0F2D"/>
    <w:rsid w:val="00EF0319"/>
    <w:rsid w:val="00EF37DB"/>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217</TotalTime>
  <Pages>4</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Sanping Liu</cp:lastModifiedBy>
  <cp:revision>32</cp:revision>
  <cp:lastPrinted>2020-07-30T11:19:00Z</cp:lastPrinted>
  <dcterms:created xsi:type="dcterms:W3CDTF">2012-09-06T08:29:00Z</dcterms:created>
  <dcterms:modified xsi:type="dcterms:W3CDTF">2020-11-23T08:55:00Z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