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A0EDD" w14:textId="77777777" w:rsidR="00542C7C" w:rsidRPr="000C1152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0C1152">
        <w:rPr>
          <w:szCs w:val="26"/>
          <w:lang w:val="ru-RU"/>
        </w:rPr>
        <w:t>ИЗМЕНЕНИЯ к</w:t>
      </w:r>
      <w:r w:rsidRPr="000C1152">
        <w:rPr>
          <w:szCs w:val="26"/>
          <w:lang w:val="ru-RU"/>
        </w:rPr>
        <w:br/>
      </w:r>
      <w:r w:rsidRPr="000C1152">
        <w:rPr>
          <w:szCs w:val="26"/>
          <w:lang w:val="ru-RU"/>
        </w:rPr>
        <w:br/>
        <w:t>Правилам процедуры</w:t>
      </w:r>
    </w:p>
    <w:p w14:paraId="38C8FF10" w14:textId="77777777" w:rsidR="00B91137" w:rsidRPr="000C1152" w:rsidRDefault="00B91137" w:rsidP="002C3C9D">
      <w:pPr>
        <w:jc w:val="center"/>
        <w:rPr>
          <w:szCs w:val="22"/>
          <w:lang w:val="ru-RU"/>
        </w:rPr>
      </w:pPr>
      <w:r w:rsidRPr="000C1152">
        <w:rPr>
          <w:szCs w:val="22"/>
          <w:lang w:val="ru-RU"/>
        </w:rPr>
        <w:t>(издание 201</w:t>
      </w:r>
      <w:r w:rsidR="002C3C9D" w:rsidRPr="000C1152">
        <w:rPr>
          <w:szCs w:val="22"/>
          <w:lang w:val="ru-RU"/>
        </w:rPr>
        <w:t>7</w:t>
      </w:r>
      <w:r w:rsidRPr="000C1152">
        <w:rPr>
          <w:szCs w:val="22"/>
          <w:lang w:val="ru-RU"/>
        </w:rPr>
        <w:t xml:space="preserve"> года),</w:t>
      </w:r>
    </w:p>
    <w:p w14:paraId="11EDED4B" w14:textId="77777777" w:rsidR="00B91137" w:rsidRPr="000C1152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0C1152">
        <w:rPr>
          <w:rFonts w:ascii="Times New Roman" w:hAnsi="Times New Roman"/>
          <w:szCs w:val="26"/>
          <w:lang w:val="ru-RU"/>
        </w:rPr>
        <w:t>утвержденным Радиорегламентарным комитетом</w:t>
      </w:r>
      <w:r w:rsidR="002C3C9D" w:rsidRPr="000C1152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14:paraId="6FB51FF9" w14:textId="77777777" w:rsidR="00542C7C" w:rsidRPr="000C1152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847"/>
        <w:gridCol w:w="808"/>
        <w:gridCol w:w="1401"/>
        <w:gridCol w:w="1281"/>
        <w:gridCol w:w="1335"/>
        <w:gridCol w:w="2517"/>
      </w:tblGrid>
      <w:tr w:rsidR="0020688E" w:rsidRPr="000C1152" w14:paraId="757AE362" w14:textId="77777777" w:rsidTr="0020688E">
        <w:trPr>
          <w:trHeight w:val="1156"/>
          <w:tblHeader/>
          <w:jc w:val="center"/>
        </w:trPr>
        <w:tc>
          <w:tcPr>
            <w:tcW w:w="621" w:type="pct"/>
          </w:tcPr>
          <w:p w14:paraId="12988979" w14:textId="77777777" w:rsidR="003475A2" w:rsidRPr="000C1152" w:rsidRDefault="00B91137" w:rsidP="00652850">
            <w:pPr>
              <w:spacing w:before="120" w:after="120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Пересмотр</w:t>
            </w:r>
            <w:r w:rsidR="00627F1D" w:rsidRPr="000C1152">
              <w:rPr>
                <w:b/>
                <w:bCs/>
                <w:sz w:val="20"/>
                <w:lang w:val="ru-RU"/>
              </w:rPr>
              <w:t xml:space="preserve"> </w:t>
            </w:r>
            <w:r w:rsidRPr="000C1152">
              <w:rPr>
                <w:b/>
                <w:bCs/>
                <w:sz w:val="20"/>
                <w:lang w:val="ru-RU"/>
              </w:rPr>
              <w:t>(Циркуляр №</w:t>
            </w:r>
            <w:r w:rsidR="006E7E02" w:rsidRPr="000C115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453" w:type="pct"/>
          </w:tcPr>
          <w:p w14:paraId="00DE9DBC" w14:textId="77777777" w:rsidR="003475A2" w:rsidRPr="000C115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Дата</w:t>
            </w:r>
          </w:p>
        </w:tc>
        <w:tc>
          <w:tcPr>
            <w:tcW w:w="432" w:type="pct"/>
          </w:tcPr>
          <w:p w14:paraId="7755E04D" w14:textId="77777777" w:rsidR="003475A2" w:rsidRPr="000C115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749" w:type="pct"/>
          </w:tcPr>
          <w:p w14:paraId="348AF438" w14:textId="77777777" w:rsidR="003475A2" w:rsidRPr="000C115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СТ</w:t>
            </w:r>
            <w:r w:rsidR="0082546F" w:rsidRPr="000C1152">
              <w:rPr>
                <w:b/>
                <w:bCs/>
                <w:sz w:val="20"/>
                <w:lang w:val="ru-RU"/>
              </w:rPr>
              <w:t>/</w:t>
            </w:r>
            <w:r w:rsidR="00EC554E" w:rsidRPr="000C1152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685" w:type="pct"/>
          </w:tcPr>
          <w:p w14:paraId="51C7CC4E" w14:textId="77777777" w:rsidR="003475A2" w:rsidRPr="000C1152" w:rsidRDefault="006E7E02" w:rsidP="00652850">
            <w:pPr>
              <w:spacing w:before="120" w:after="120"/>
              <w:ind w:left="-57" w:right="-57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Пункт РР или другой справочный документ</w:t>
            </w:r>
          </w:p>
        </w:tc>
        <w:tc>
          <w:tcPr>
            <w:tcW w:w="714" w:type="pct"/>
          </w:tcPr>
          <w:p w14:paraId="78F59C82" w14:textId="5C55A1A7" w:rsidR="003475A2" w:rsidRPr="000C115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Страницы для исклю</w:t>
            </w:r>
            <w:r w:rsidR="002C353D" w:rsidRPr="000C1152">
              <w:rPr>
                <w:b/>
                <w:bCs/>
                <w:sz w:val="20"/>
                <w:lang w:val="ru-RU"/>
              </w:rPr>
              <w:t>-</w:t>
            </w:r>
            <w:r w:rsidRPr="000C1152">
              <w:rPr>
                <w:b/>
                <w:bCs/>
                <w:sz w:val="20"/>
                <w:lang w:val="ru-RU"/>
              </w:rPr>
              <w:t>чения</w:t>
            </w:r>
          </w:p>
        </w:tc>
        <w:tc>
          <w:tcPr>
            <w:tcW w:w="1346" w:type="pct"/>
          </w:tcPr>
          <w:p w14:paraId="01820EB5" w14:textId="77777777" w:rsidR="003475A2" w:rsidRPr="000C1152" w:rsidRDefault="00B91137" w:rsidP="00652850">
            <w:pPr>
              <w:spacing w:before="120" w:after="12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b/>
                <w:bCs/>
                <w:sz w:val="20"/>
                <w:lang w:val="ru-RU"/>
              </w:rPr>
              <w:t>Страницы для включения</w:t>
            </w:r>
          </w:p>
        </w:tc>
      </w:tr>
      <w:tr w:rsidR="0020688E" w:rsidRPr="000C1152" w14:paraId="5DD1CE16" w14:textId="77777777" w:rsidTr="0020688E">
        <w:trPr>
          <w:trHeight w:val="203"/>
          <w:jc w:val="center"/>
        </w:trPr>
        <w:tc>
          <w:tcPr>
            <w:tcW w:w="621" w:type="pct"/>
          </w:tcPr>
          <w:p w14:paraId="06721833" w14:textId="77777777" w:rsidR="002C3C9D" w:rsidRPr="000C115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</w:t>
            </w:r>
            <w:r w:rsidRPr="000C1152">
              <w:rPr>
                <w:sz w:val="20"/>
                <w:lang w:val="ru-RU"/>
              </w:rPr>
              <w:br/>
              <w:t>См. CR/424</w:t>
            </w:r>
          </w:p>
        </w:tc>
        <w:tc>
          <w:tcPr>
            <w:tcW w:w="453" w:type="pct"/>
          </w:tcPr>
          <w:p w14:paraId="62170343" w14:textId="77777777" w:rsidR="002C3C9D" w:rsidRPr="000C115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Ноябрь 2017 г.</w:t>
            </w:r>
          </w:p>
        </w:tc>
        <w:tc>
          <w:tcPr>
            <w:tcW w:w="432" w:type="pct"/>
          </w:tcPr>
          <w:p w14:paraId="27E51E06" w14:textId="77777777" w:rsidR="002C3C9D" w:rsidRPr="000C115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</w:tc>
        <w:tc>
          <w:tcPr>
            <w:tcW w:w="749" w:type="pct"/>
          </w:tcPr>
          <w:p w14:paraId="1BBD8940" w14:textId="77777777" w:rsidR="002C3C9D" w:rsidRPr="000C1152" w:rsidRDefault="00342C2F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2C3C9D" w:rsidRPr="000C1152">
              <w:rPr>
                <w:sz w:val="20"/>
                <w:lang w:val="ru-RU"/>
              </w:rPr>
              <w:t>11</w:t>
            </w:r>
          </w:p>
        </w:tc>
        <w:tc>
          <w:tcPr>
            <w:tcW w:w="685" w:type="pct"/>
          </w:tcPr>
          <w:p w14:paraId="51471126" w14:textId="77777777" w:rsidR="002C3C9D" w:rsidRPr="000C115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11.14</w:t>
            </w:r>
          </w:p>
        </w:tc>
        <w:tc>
          <w:tcPr>
            <w:tcW w:w="714" w:type="pct"/>
          </w:tcPr>
          <w:p w14:paraId="2E69C1C9" w14:textId="77777777" w:rsidR="002C3C9D" w:rsidRPr="000C115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4</w:t>
            </w:r>
          </w:p>
        </w:tc>
        <w:tc>
          <w:tcPr>
            <w:tcW w:w="1346" w:type="pct"/>
          </w:tcPr>
          <w:p w14:paraId="2A3C13D6" w14:textId="77777777" w:rsidR="002C3C9D" w:rsidRPr="000C1152" w:rsidRDefault="002C3C9D" w:rsidP="0020688E">
            <w:pPr>
              <w:spacing w:before="60" w:after="60"/>
              <w:jc w:val="center"/>
              <w:rPr>
                <w:b/>
                <w:bCs/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4 (Пересм.1)</w:t>
            </w:r>
          </w:p>
        </w:tc>
      </w:tr>
      <w:tr w:rsidR="0020688E" w:rsidRPr="000C1152" w14:paraId="0A10C17D" w14:textId="77777777" w:rsidTr="0020688E">
        <w:trPr>
          <w:trHeight w:val="203"/>
          <w:jc w:val="center"/>
        </w:trPr>
        <w:tc>
          <w:tcPr>
            <w:tcW w:w="621" w:type="pct"/>
          </w:tcPr>
          <w:p w14:paraId="54DBF78F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</w:t>
            </w:r>
            <w:r w:rsidRPr="000C1152">
              <w:rPr>
                <w:sz w:val="20"/>
                <w:lang w:val="ru-RU"/>
              </w:rPr>
              <w:br/>
            </w:r>
            <w:r w:rsidR="005B7694" w:rsidRPr="000C1152">
              <w:rPr>
                <w:sz w:val="20"/>
                <w:lang w:val="ru-RU"/>
              </w:rPr>
              <w:t>См. CR</w:t>
            </w:r>
            <w:r w:rsidRPr="000C1152">
              <w:rPr>
                <w:sz w:val="20"/>
                <w:lang w:val="ru-RU"/>
              </w:rPr>
              <w:t>/433</w:t>
            </w:r>
          </w:p>
        </w:tc>
        <w:tc>
          <w:tcPr>
            <w:tcW w:w="453" w:type="pct"/>
          </w:tcPr>
          <w:p w14:paraId="15B5136D" w14:textId="789F6467" w:rsidR="00CB4C46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Июль</w:t>
            </w:r>
            <w:r w:rsidR="00CB4C46" w:rsidRPr="000C1152">
              <w:rPr>
                <w:sz w:val="20"/>
                <w:lang w:val="ru-RU"/>
              </w:rPr>
              <w:br/>
              <w:t>2018</w:t>
            </w:r>
            <w:r w:rsidR="007E63D3" w:rsidRPr="000C115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5EB6F458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2BC8B334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  <w:r w:rsidR="00C619E3" w:rsidRPr="000C1152">
              <w:rPr>
                <w:sz w:val="20"/>
                <w:lang w:val="ru-RU"/>
              </w:rPr>
              <w:br/>
            </w:r>
          </w:p>
          <w:p w14:paraId="4D8FA68F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1AF59F88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  <w:p w14:paraId="5BF5E73E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  <w:r w:rsidRPr="000C1152">
              <w:rPr>
                <w:sz w:val="20"/>
                <w:lang w:val="ru-RU"/>
              </w:rPr>
              <w:br/>
            </w:r>
          </w:p>
          <w:p w14:paraId="03B51044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543DB2E7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  <w:p w14:paraId="5E053C94" w14:textId="1F936A5B" w:rsidR="00CB4C46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A10</w:t>
            </w:r>
          </w:p>
          <w:p w14:paraId="09F1F2DA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B3</w:t>
            </w:r>
          </w:p>
        </w:tc>
        <w:tc>
          <w:tcPr>
            <w:tcW w:w="749" w:type="pct"/>
          </w:tcPr>
          <w:p w14:paraId="21FE5D0E" w14:textId="77777777" w:rsidR="00CB4C46" w:rsidRPr="000C115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CB4C46" w:rsidRPr="000C1152">
              <w:rPr>
                <w:sz w:val="20"/>
                <w:lang w:val="ru-RU"/>
              </w:rPr>
              <w:t>04</w:t>
            </w:r>
          </w:p>
          <w:p w14:paraId="36449CFB" w14:textId="77777777" w:rsidR="00CB4C46" w:rsidRPr="000C1152" w:rsidRDefault="00025FF4" w:rsidP="0020688E">
            <w:pPr>
              <w:spacing w:before="60" w:after="60"/>
              <w:jc w:val="center"/>
              <w:rPr>
                <w:spacing w:val="-10"/>
                <w:sz w:val="20"/>
                <w:lang w:val="ru-RU"/>
              </w:rPr>
            </w:pPr>
            <w:r w:rsidRPr="000C1152">
              <w:rPr>
                <w:spacing w:val="-10"/>
                <w:sz w:val="20"/>
                <w:lang w:val="ru-RU"/>
              </w:rPr>
              <w:t>Приемлемость</w:t>
            </w:r>
            <w:r w:rsidR="00C619E3" w:rsidRPr="000C1152">
              <w:rPr>
                <w:spacing w:val="-10"/>
                <w:sz w:val="20"/>
                <w:vertAlign w:val="superscript"/>
                <w:lang w:val="ru-RU"/>
              </w:rPr>
              <w:t>1</w:t>
            </w:r>
            <w:r w:rsidR="00C619E3" w:rsidRPr="000C1152">
              <w:rPr>
                <w:spacing w:val="-10"/>
                <w:sz w:val="20"/>
                <w:lang w:val="ru-RU"/>
              </w:rPr>
              <w:br/>
            </w:r>
          </w:p>
          <w:p w14:paraId="01471A2F" w14:textId="77777777" w:rsidR="00CB4C46" w:rsidRPr="000C115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CB4C46" w:rsidRPr="000C1152">
              <w:rPr>
                <w:sz w:val="20"/>
                <w:lang w:val="ru-RU"/>
              </w:rPr>
              <w:t>09</w:t>
            </w:r>
            <w:r w:rsidR="00CB4C46" w:rsidRPr="000C1152">
              <w:rPr>
                <w:sz w:val="20"/>
                <w:vertAlign w:val="superscript"/>
                <w:lang w:val="ru-RU"/>
              </w:rPr>
              <w:t>2</w:t>
            </w:r>
          </w:p>
          <w:p w14:paraId="1FC43E1D" w14:textId="77777777" w:rsidR="00CB4C46" w:rsidRPr="000C115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CB4C46" w:rsidRPr="000C1152">
              <w:rPr>
                <w:sz w:val="20"/>
                <w:lang w:val="ru-RU"/>
              </w:rPr>
              <w:t>09</w:t>
            </w:r>
          </w:p>
          <w:p w14:paraId="468FAB7D" w14:textId="77777777" w:rsidR="00CB4C46" w:rsidRPr="000C115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CB4C46" w:rsidRPr="000C1152">
              <w:rPr>
                <w:sz w:val="20"/>
                <w:lang w:val="ru-RU"/>
              </w:rPr>
              <w:t>11</w:t>
            </w:r>
            <w:r w:rsidR="00CB4C46" w:rsidRPr="000C1152">
              <w:rPr>
                <w:sz w:val="20"/>
                <w:lang w:val="ru-RU"/>
              </w:rPr>
              <w:br/>
            </w:r>
          </w:p>
          <w:p w14:paraId="10B2AE4C" w14:textId="77777777" w:rsidR="00CB4C46" w:rsidRPr="000C115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ПР</w:t>
            </w:r>
            <w:r w:rsidR="00CB4C46" w:rsidRPr="000C1152">
              <w:rPr>
                <w:sz w:val="20"/>
                <w:lang w:val="ru-RU"/>
              </w:rPr>
              <w:t>30</w:t>
            </w:r>
          </w:p>
          <w:p w14:paraId="31D5472B" w14:textId="77777777" w:rsidR="00CB4C46" w:rsidRPr="000C1152" w:rsidRDefault="005B7694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ПР</w:t>
            </w:r>
            <w:r w:rsidR="00CB4C46" w:rsidRPr="000C1152">
              <w:rPr>
                <w:sz w:val="20"/>
                <w:lang w:val="ru-RU"/>
              </w:rPr>
              <w:t>30A</w:t>
            </w:r>
          </w:p>
          <w:p w14:paraId="5E1800E1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GE06</w:t>
            </w:r>
          </w:p>
        </w:tc>
        <w:tc>
          <w:tcPr>
            <w:tcW w:w="685" w:type="pct"/>
          </w:tcPr>
          <w:p w14:paraId="59E6A3C9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4.4</w:t>
            </w:r>
          </w:p>
          <w:p w14:paraId="00262D04" w14:textId="77777777" w:rsidR="00CB4C46" w:rsidRPr="000C1152" w:rsidRDefault="00C619E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br/>
            </w:r>
          </w:p>
          <w:p w14:paraId="5399A182" w14:textId="77777777" w:rsidR="00CB4C46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9.11A–</w:t>
            </w:r>
            <w:r w:rsidR="00CB4C46" w:rsidRPr="000C1152">
              <w:rPr>
                <w:sz w:val="20"/>
                <w:lang w:val="ru-RU"/>
              </w:rPr>
              <w:t>9.15</w:t>
            </w:r>
          </w:p>
          <w:p w14:paraId="47D5D4C4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9.27</w:t>
            </w:r>
          </w:p>
          <w:p w14:paraId="71503193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11.48</w:t>
            </w:r>
            <w:r w:rsidRPr="000C1152">
              <w:rPr>
                <w:sz w:val="20"/>
                <w:lang w:val="ru-RU"/>
              </w:rPr>
              <w:br/>
            </w:r>
          </w:p>
          <w:p w14:paraId="2C8AD475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5.2.2.2</w:t>
            </w:r>
          </w:p>
          <w:p w14:paraId="65055050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5.2.2.2</w:t>
            </w:r>
          </w:p>
          <w:p w14:paraId="17E6F5AA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5.2.2</w:t>
            </w:r>
          </w:p>
        </w:tc>
        <w:tc>
          <w:tcPr>
            <w:tcW w:w="714" w:type="pct"/>
          </w:tcPr>
          <w:p w14:paraId="126B441E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</w:t>
            </w:r>
            <w:r w:rsidR="005B7694" w:rsidRPr="000C1152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3</w:t>
            </w:r>
          </w:p>
          <w:p w14:paraId="3820DFB5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</w:t>
            </w:r>
            <w:r w:rsidR="005B7694" w:rsidRPr="000C1152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2</w:t>
            </w:r>
            <w:r w:rsidR="00C619E3" w:rsidRPr="000C1152">
              <w:rPr>
                <w:sz w:val="20"/>
                <w:lang w:val="ru-RU"/>
              </w:rPr>
              <w:br/>
            </w:r>
          </w:p>
          <w:p w14:paraId="6032EE0E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10</w:t>
            </w:r>
          </w:p>
          <w:p w14:paraId="1CE37DFB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21</w:t>
            </w:r>
            <w:r w:rsidR="005B7694" w:rsidRPr="000C1152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24</w:t>
            </w:r>
          </w:p>
          <w:p w14:paraId="5E64D96D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28</w:t>
            </w:r>
            <w:r w:rsidRPr="000C1152">
              <w:rPr>
                <w:sz w:val="20"/>
                <w:lang w:val="ru-RU"/>
              </w:rPr>
              <w:br/>
            </w:r>
          </w:p>
          <w:p w14:paraId="5DF6233B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15</w:t>
            </w:r>
          </w:p>
          <w:p w14:paraId="46B27935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12</w:t>
            </w:r>
            <w:r w:rsidR="007E63D3" w:rsidRPr="000C1152">
              <w:rPr>
                <w:sz w:val="20"/>
                <w:lang w:val="ru-RU"/>
              </w:rPr>
              <w:t>–13</w:t>
            </w:r>
          </w:p>
          <w:p w14:paraId="47E0B9E0" w14:textId="6C0D8E58" w:rsidR="00CB4C46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13</w:t>
            </w:r>
            <w:r w:rsidR="005B7694" w:rsidRPr="000C1152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14</w:t>
            </w:r>
          </w:p>
          <w:p w14:paraId="13479521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3</w:t>
            </w:r>
            <w:r w:rsidR="00C619E3" w:rsidRPr="000C1152">
              <w:rPr>
                <w:sz w:val="20"/>
                <w:lang w:val="ru-RU"/>
              </w:rPr>
              <w:t>,</w:t>
            </w:r>
            <w:r w:rsidR="007E63D3" w:rsidRPr="000C1152">
              <w:rPr>
                <w:sz w:val="20"/>
                <w:lang w:val="ru-RU"/>
              </w:rPr>
              <w:br/>
            </w:r>
            <w:r w:rsidR="00C619E3" w:rsidRPr="000C1152">
              <w:rPr>
                <w:sz w:val="20"/>
                <w:lang w:val="ru-RU"/>
              </w:rPr>
              <w:t>6–10</w:t>
            </w:r>
          </w:p>
        </w:tc>
        <w:tc>
          <w:tcPr>
            <w:tcW w:w="1346" w:type="pct"/>
          </w:tcPr>
          <w:p w14:paraId="3C30C2CB" w14:textId="77777777" w:rsidR="00CB4C46" w:rsidRPr="0020688E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  <w:r w:rsidR="005B7694" w:rsidRPr="0020688E">
              <w:rPr>
                <w:spacing w:val="-6"/>
                <w:sz w:val="20"/>
                <w:lang w:val="ru-RU"/>
              </w:rPr>
              <w:t xml:space="preserve"> –</w:t>
            </w:r>
            <w:r w:rsidRPr="0020688E">
              <w:rPr>
                <w:spacing w:val="-6"/>
                <w:sz w:val="20"/>
                <w:lang w:val="ru-RU"/>
              </w:rPr>
              <w:t>3(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570955A2" w14:textId="77777777" w:rsidR="00B30F97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20688E">
              <w:rPr>
                <w:spacing w:val="-6"/>
                <w:sz w:val="20"/>
                <w:lang w:val="ru-RU"/>
              </w:rPr>
              <w:t>–</w:t>
            </w:r>
            <w:r w:rsidRPr="0020688E">
              <w:rPr>
                <w:spacing w:val="-6"/>
                <w:sz w:val="20"/>
                <w:lang w:val="ru-RU"/>
              </w:rPr>
              <w:t xml:space="preserve"> </w:t>
            </w:r>
            <w:r w:rsidR="00C619E3" w:rsidRPr="0020688E">
              <w:rPr>
                <w:spacing w:val="-6"/>
                <w:sz w:val="20"/>
                <w:lang w:val="ru-RU"/>
              </w:rPr>
              <w:t>2</w:t>
            </w:r>
            <w:r w:rsidR="00C619E3" w:rsidRPr="0020688E">
              <w:rPr>
                <w:i/>
                <w:iCs/>
                <w:spacing w:val="-6"/>
                <w:sz w:val="20"/>
                <w:lang w:val="ru-RU"/>
              </w:rPr>
              <w:t>bis</w:t>
            </w:r>
            <w:r w:rsidR="00C619E3" w:rsidRPr="0020688E">
              <w:rPr>
                <w:spacing w:val="-6"/>
                <w:sz w:val="20"/>
                <w:lang w:val="ru-RU"/>
              </w:rPr>
              <w:t xml:space="preserve"> </w:t>
            </w:r>
            <w:r w:rsidRPr="0020688E">
              <w:rPr>
                <w:spacing w:val="-6"/>
                <w:sz w:val="20"/>
                <w:lang w:val="ru-RU"/>
              </w:rPr>
              <w:t>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64F4F6AA" w14:textId="7554F35E" w:rsidR="00CB4C46" w:rsidRPr="0020688E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10(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24A7B9FE" w14:textId="77777777" w:rsidR="00CB4C46" w:rsidRPr="0020688E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21(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20688E">
              <w:rPr>
                <w:spacing w:val="-6"/>
                <w:sz w:val="20"/>
                <w:lang w:val="ru-RU"/>
              </w:rPr>
              <w:t>–</w:t>
            </w:r>
            <w:r w:rsidRPr="0020688E">
              <w:rPr>
                <w:spacing w:val="-6"/>
                <w:sz w:val="20"/>
                <w:lang w:val="ru-RU"/>
              </w:rPr>
              <w:t xml:space="preserve"> 24(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584C420B" w14:textId="77777777" w:rsidR="00B30F97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28(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20688E">
              <w:rPr>
                <w:spacing w:val="-6"/>
                <w:sz w:val="20"/>
                <w:lang w:val="ru-RU"/>
              </w:rPr>
              <w:t>–</w:t>
            </w:r>
            <w:r w:rsidRPr="0020688E">
              <w:rPr>
                <w:spacing w:val="-6"/>
                <w:sz w:val="20"/>
                <w:lang w:val="ru-RU"/>
              </w:rPr>
              <w:t xml:space="preserve"> 28</w:t>
            </w:r>
            <w:r w:rsidRPr="0020688E">
              <w:rPr>
                <w:i/>
                <w:iCs/>
                <w:spacing w:val="-6"/>
                <w:sz w:val="20"/>
                <w:lang w:val="ru-RU"/>
              </w:rPr>
              <w:t>bis</w:t>
            </w:r>
            <w:r w:rsidRPr="0020688E">
              <w:rPr>
                <w:spacing w:val="-6"/>
                <w:sz w:val="20"/>
                <w:lang w:val="ru-RU"/>
              </w:rPr>
              <w:t>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289246C2" w14:textId="2096E7ED" w:rsidR="00CB4C46" w:rsidRPr="0020688E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15(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0EB1524D" w14:textId="77777777" w:rsidR="00CB4C46" w:rsidRPr="0020688E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12(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20688E">
              <w:rPr>
                <w:spacing w:val="-6"/>
                <w:sz w:val="20"/>
                <w:lang w:val="ru-RU"/>
              </w:rPr>
              <w:t>–</w:t>
            </w:r>
            <w:r w:rsidRPr="0020688E">
              <w:rPr>
                <w:spacing w:val="-6"/>
                <w:sz w:val="20"/>
                <w:lang w:val="ru-RU"/>
              </w:rPr>
              <w:t xml:space="preserve"> 13(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43AF14F0" w14:textId="77777777" w:rsidR="00CB4C46" w:rsidRPr="0020688E" w:rsidRDefault="00CB4C46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13(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 xml:space="preserve">.2) </w:t>
            </w:r>
            <w:r w:rsidR="005B7694" w:rsidRPr="0020688E">
              <w:rPr>
                <w:spacing w:val="-6"/>
                <w:sz w:val="20"/>
                <w:lang w:val="ru-RU"/>
              </w:rPr>
              <w:t>–</w:t>
            </w:r>
            <w:r w:rsidRPr="0020688E">
              <w:rPr>
                <w:spacing w:val="-6"/>
                <w:sz w:val="20"/>
                <w:lang w:val="ru-RU"/>
              </w:rPr>
              <w:t xml:space="preserve"> 1</w:t>
            </w:r>
            <w:r w:rsidR="00C619E3" w:rsidRPr="0020688E">
              <w:rPr>
                <w:spacing w:val="-6"/>
                <w:sz w:val="20"/>
                <w:lang w:val="ru-RU"/>
              </w:rPr>
              <w:t>5</w:t>
            </w:r>
            <w:r w:rsidRPr="0020688E">
              <w:rPr>
                <w:spacing w:val="-6"/>
                <w:sz w:val="20"/>
                <w:lang w:val="ru-RU"/>
              </w:rPr>
              <w:t>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</w:p>
          <w:p w14:paraId="2EC3012C" w14:textId="77777777" w:rsidR="00CB4C46" w:rsidRPr="000C1152" w:rsidRDefault="00CB4C46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3(</w:t>
            </w:r>
            <w:r w:rsidR="005B7694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.2)</w:t>
            </w:r>
            <w:r w:rsidR="00C619E3" w:rsidRPr="0020688E">
              <w:rPr>
                <w:spacing w:val="-6"/>
                <w:sz w:val="20"/>
                <w:lang w:val="ru-RU"/>
              </w:rPr>
              <w:br/>
              <w:t xml:space="preserve">6(Пересм.2) – </w:t>
            </w:r>
            <w:r w:rsidR="005F60AE" w:rsidRPr="0020688E">
              <w:rPr>
                <w:spacing w:val="-6"/>
                <w:sz w:val="20"/>
                <w:lang w:val="ru-RU"/>
              </w:rPr>
              <w:br/>
            </w:r>
            <w:r w:rsidR="00C619E3" w:rsidRPr="0020688E">
              <w:rPr>
                <w:spacing w:val="-6"/>
                <w:sz w:val="20"/>
                <w:lang w:val="ru-RU"/>
              </w:rPr>
              <w:t>10</w:t>
            </w:r>
            <w:r w:rsidR="00963FA2" w:rsidRPr="0020688E">
              <w:rPr>
                <w:i/>
                <w:iCs/>
                <w:spacing w:val="-6"/>
                <w:sz w:val="20"/>
                <w:lang w:val="ru-RU"/>
              </w:rPr>
              <w:t>bis</w:t>
            </w:r>
            <w:r w:rsidR="00963FA2" w:rsidRPr="0020688E">
              <w:rPr>
                <w:spacing w:val="-6"/>
                <w:sz w:val="20"/>
                <w:lang w:val="ru-RU"/>
              </w:rPr>
              <w:t xml:space="preserve"> </w:t>
            </w:r>
            <w:r w:rsidR="00C619E3" w:rsidRPr="0020688E">
              <w:rPr>
                <w:spacing w:val="-6"/>
                <w:sz w:val="20"/>
                <w:lang w:val="ru-RU"/>
              </w:rPr>
              <w:t>(Пересм.2)</w:t>
            </w:r>
          </w:p>
        </w:tc>
      </w:tr>
      <w:tr w:rsidR="0020688E" w:rsidRPr="000C1152" w14:paraId="74E2171B" w14:textId="77777777" w:rsidTr="0020688E">
        <w:trPr>
          <w:trHeight w:val="203"/>
          <w:jc w:val="center"/>
        </w:trPr>
        <w:tc>
          <w:tcPr>
            <w:tcW w:w="621" w:type="pct"/>
            <w:vAlign w:val="center"/>
          </w:tcPr>
          <w:p w14:paraId="3FDB9D58" w14:textId="77777777" w:rsidR="007E63D3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453" w:type="pct"/>
            <w:vAlign w:val="center"/>
          </w:tcPr>
          <w:p w14:paraId="67301700" w14:textId="77777777" w:rsidR="007E63D3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432" w:type="pct"/>
            <w:vAlign w:val="center"/>
          </w:tcPr>
          <w:p w14:paraId="3AEF59A1" w14:textId="77777777" w:rsidR="007E63D3" w:rsidRPr="00941D6D" w:rsidRDefault="007E63D3" w:rsidP="0020688E">
            <w:pPr>
              <w:spacing w:before="60" w:after="60"/>
              <w:jc w:val="center"/>
              <w:rPr>
                <w:spacing w:val="-8"/>
                <w:sz w:val="20"/>
                <w:lang w:val="ru-RU"/>
              </w:rPr>
            </w:pPr>
            <w:r w:rsidRPr="00941D6D">
              <w:rPr>
                <w:spacing w:val="-8"/>
                <w:sz w:val="20"/>
                <w:lang w:val="ru-RU"/>
              </w:rPr>
              <w:t>Содер-</w:t>
            </w:r>
            <w:r w:rsidRPr="00941D6D">
              <w:rPr>
                <w:spacing w:val="-8"/>
                <w:sz w:val="20"/>
                <w:lang w:val="ru-RU"/>
              </w:rPr>
              <w:br/>
              <w:t>жание</w:t>
            </w:r>
          </w:p>
        </w:tc>
        <w:tc>
          <w:tcPr>
            <w:tcW w:w="749" w:type="pct"/>
            <w:vAlign w:val="center"/>
          </w:tcPr>
          <w:p w14:paraId="0B4E4E48" w14:textId="77777777" w:rsidR="007E63D3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685" w:type="pct"/>
            <w:vAlign w:val="center"/>
          </w:tcPr>
          <w:p w14:paraId="561DDCFF" w14:textId="77777777" w:rsidR="007E63D3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714" w:type="pct"/>
            <w:vAlign w:val="center"/>
          </w:tcPr>
          <w:p w14:paraId="52B40F5B" w14:textId="77777777" w:rsidR="007E63D3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1-2</w:t>
            </w:r>
          </w:p>
        </w:tc>
        <w:tc>
          <w:tcPr>
            <w:tcW w:w="1346" w:type="pct"/>
            <w:vAlign w:val="center"/>
          </w:tcPr>
          <w:p w14:paraId="60BE0566" w14:textId="77777777" w:rsidR="007E63D3" w:rsidRPr="000C1152" w:rsidRDefault="007E63D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1(</w:t>
            </w:r>
            <w:r w:rsidRPr="000C1152">
              <w:rPr>
                <w:spacing w:val="-8"/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.2) – 2(</w:t>
            </w:r>
            <w:r w:rsidRPr="000C1152">
              <w:rPr>
                <w:spacing w:val="-8"/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.2)</w:t>
            </w:r>
          </w:p>
        </w:tc>
      </w:tr>
      <w:tr w:rsidR="0020688E" w:rsidRPr="000C1152" w14:paraId="596594A0" w14:textId="77777777" w:rsidTr="0020688E">
        <w:trPr>
          <w:trHeight w:val="487"/>
          <w:jc w:val="center"/>
        </w:trPr>
        <w:tc>
          <w:tcPr>
            <w:tcW w:w="621" w:type="pct"/>
          </w:tcPr>
          <w:p w14:paraId="209D6D15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3</w:t>
            </w:r>
            <w:r w:rsidRPr="000C1152">
              <w:rPr>
                <w:sz w:val="20"/>
                <w:lang w:val="ru-RU"/>
              </w:rPr>
              <w:br/>
              <w:t>См. CR/442</w:t>
            </w:r>
          </w:p>
        </w:tc>
        <w:tc>
          <w:tcPr>
            <w:tcW w:w="453" w:type="pct"/>
          </w:tcPr>
          <w:p w14:paraId="526E8549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Март</w:t>
            </w:r>
            <w:r w:rsidRPr="000C1152">
              <w:rPr>
                <w:sz w:val="20"/>
                <w:lang w:val="ru-RU"/>
              </w:rPr>
              <w:br/>
              <w:t>2019</w:t>
            </w:r>
            <w:r w:rsidR="007A174B" w:rsidRPr="000C115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74FC265F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A3</w:t>
            </w:r>
          </w:p>
        </w:tc>
        <w:tc>
          <w:tcPr>
            <w:tcW w:w="749" w:type="pct"/>
          </w:tcPr>
          <w:p w14:paraId="0858F716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GE75</w:t>
            </w:r>
          </w:p>
        </w:tc>
        <w:tc>
          <w:tcPr>
            <w:tcW w:w="685" w:type="pct"/>
          </w:tcPr>
          <w:p w14:paraId="580BC21C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714" w:type="pct"/>
          </w:tcPr>
          <w:p w14:paraId="56229213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4</w:t>
            </w:r>
          </w:p>
        </w:tc>
        <w:tc>
          <w:tcPr>
            <w:tcW w:w="1346" w:type="pct"/>
          </w:tcPr>
          <w:p w14:paraId="074ABDF2" w14:textId="77777777" w:rsidR="008B1D23" w:rsidRPr="000C1152" w:rsidRDefault="008B1D23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4(</w:t>
            </w:r>
            <w:r w:rsidRPr="000C1152">
              <w:rPr>
                <w:spacing w:val="-8"/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.3)</w:t>
            </w:r>
          </w:p>
        </w:tc>
      </w:tr>
      <w:tr w:rsidR="0020688E" w:rsidRPr="000C1152" w14:paraId="59E05C74" w14:textId="77777777" w:rsidTr="0020688E">
        <w:trPr>
          <w:trHeight w:val="203"/>
          <w:jc w:val="center"/>
        </w:trPr>
        <w:tc>
          <w:tcPr>
            <w:tcW w:w="621" w:type="pct"/>
          </w:tcPr>
          <w:p w14:paraId="2903A24E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4</w:t>
            </w:r>
            <w:r w:rsidRPr="000C1152">
              <w:rPr>
                <w:sz w:val="20"/>
                <w:lang w:val="ru-RU"/>
              </w:rPr>
              <w:br/>
              <w:t>См. CR/446</w:t>
            </w:r>
          </w:p>
        </w:tc>
        <w:tc>
          <w:tcPr>
            <w:tcW w:w="453" w:type="pct"/>
          </w:tcPr>
          <w:p w14:paraId="0B765E8F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 xml:space="preserve">Июль </w:t>
            </w:r>
            <w:r w:rsidRPr="000C1152">
              <w:rPr>
                <w:sz w:val="20"/>
                <w:lang w:val="ru-RU"/>
              </w:rPr>
              <w:br/>
              <w:t>2019</w:t>
            </w:r>
            <w:r w:rsidR="007A174B" w:rsidRPr="000C115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57164DB8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  <w:r w:rsidRPr="000C1152">
              <w:rPr>
                <w:sz w:val="20"/>
                <w:lang w:val="ru-RU"/>
              </w:rPr>
              <w:br/>
            </w:r>
          </w:p>
          <w:p w14:paraId="0DB06769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A2</w:t>
            </w:r>
          </w:p>
          <w:p w14:paraId="437BD946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A5</w:t>
            </w:r>
          </w:p>
        </w:tc>
        <w:tc>
          <w:tcPr>
            <w:tcW w:w="749" w:type="pct"/>
          </w:tcPr>
          <w:p w14:paraId="014B19C4" w14:textId="77777777" w:rsidR="00652850" w:rsidRPr="000C1152" w:rsidRDefault="00C36925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652850" w:rsidRPr="000C1152">
              <w:rPr>
                <w:sz w:val="20"/>
                <w:lang w:val="ru-RU"/>
              </w:rPr>
              <w:t>11</w:t>
            </w:r>
            <w:r w:rsidR="00652850" w:rsidRPr="000C1152">
              <w:rPr>
                <w:sz w:val="20"/>
                <w:vertAlign w:val="superscript"/>
                <w:lang w:val="ru-RU"/>
              </w:rPr>
              <w:t>3</w:t>
            </w:r>
            <w:r w:rsidR="00652850" w:rsidRPr="000C1152">
              <w:rPr>
                <w:sz w:val="20"/>
                <w:lang w:val="ru-RU"/>
              </w:rPr>
              <w:br/>
            </w:r>
          </w:p>
          <w:p w14:paraId="392824AF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ST61</w:t>
            </w:r>
            <w:r w:rsidRPr="000C1152">
              <w:rPr>
                <w:sz w:val="20"/>
                <w:vertAlign w:val="superscript"/>
                <w:lang w:val="ru-RU"/>
              </w:rPr>
              <w:t>4</w:t>
            </w:r>
          </w:p>
          <w:p w14:paraId="5414150E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GE84</w:t>
            </w:r>
            <w:r w:rsidRPr="000C1152">
              <w:rPr>
                <w:sz w:val="20"/>
                <w:vertAlign w:val="superscript"/>
                <w:lang w:val="ru-RU"/>
              </w:rPr>
              <w:t>4</w:t>
            </w:r>
          </w:p>
        </w:tc>
        <w:tc>
          <w:tcPr>
            <w:tcW w:w="685" w:type="pct"/>
          </w:tcPr>
          <w:p w14:paraId="2178AA55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11.31</w:t>
            </w:r>
            <w:r w:rsidRPr="000C1152">
              <w:rPr>
                <w:sz w:val="20"/>
                <w:lang w:val="ru-RU"/>
              </w:rPr>
              <w:br/>
            </w:r>
          </w:p>
          <w:p w14:paraId="2D2B361A" w14:textId="77777777" w:rsidR="00652850" w:rsidRPr="000C1152" w:rsidRDefault="00403298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652850" w:rsidRPr="000C1152">
              <w:rPr>
                <w:sz w:val="20"/>
                <w:lang w:val="ru-RU"/>
              </w:rPr>
              <w:t>. 4</w:t>
            </w:r>
          </w:p>
          <w:p w14:paraId="6DC75843" w14:textId="77777777" w:rsidR="00652850" w:rsidRPr="000C1152" w:rsidRDefault="00403298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652850" w:rsidRPr="000C1152">
              <w:rPr>
                <w:sz w:val="20"/>
                <w:lang w:val="ru-RU"/>
              </w:rPr>
              <w:t>.</w:t>
            </w:r>
            <w:r w:rsidRPr="000C1152">
              <w:rPr>
                <w:sz w:val="20"/>
                <w:lang w:val="ru-RU"/>
              </w:rPr>
              <w:t xml:space="preserve"> </w:t>
            </w:r>
            <w:r w:rsidR="00652850" w:rsidRPr="000C1152">
              <w:rPr>
                <w:sz w:val="20"/>
                <w:lang w:val="ru-RU"/>
              </w:rPr>
              <w:t>4</w:t>
            </w:r>
          </w:p>
        </w:tc>
        <w:tc>
          <w:tcPr>
            <w:tcW w:w="714" w:type="pct"/>
          </w:tcPr>
          <w:p w14:paraId="1391F3DC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8</w:t>
            </w:r>
            <w:r w:rsidRPr="000C1152">
              <w:rPr>
                <w:sz w:val="20"/>
                <w:lang w:val="ru-RU"/>
              </w:rPr>
              <w:br/>
              <w:t>10</w:t>
            </w:r>
          </w:p>
          <w:p w14:paraId="6144F997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</w:t>
            </w:r>
          </w:p>
          <w:p w14:paraId="2E27F850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</w:t>
            </w:r>
          </w:p>
        </w:tc>
        <w:tc>
          <w:tcPr>
            <w:tcW w:w="1346" w:type="pct"/>
          </w:tcPr>
          <w:p w14:paraId="4E6DE276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8(</w:t>
            </w:r>
            <w:r w:rsidR="00C36925" w:rsidRPr="000C1152">
              <w:rPr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.4)</w:t>
            </w:r>
            <w:r w:rsidRPr="000C1152">
              <w:rPr>
                <w:sz w:val="20"/>
                <w:lang w:val="ru-RU"/>
              </w:rPr>
              <w:br/>
              <w:t>10(</w:t>
            </w:r>
            <w:r w:rsidR="00C36925" w:rsidRPr="000C1152">
              <w:rPr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.4)</w:t>
            </w:r>
          </w:p>
          <w:p w14:paraId="6895BB0E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2(</w:t>
            </w:r>
            <w:r w:rsidR="00C36925" w:rsidRPr="000C1152">
              <w:rPr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.4)</w:t>
            </w:r>
          </w:p>
          <w:p w14:paraId="53360165" w14:textId="77777777" w:rsidR="00652850" w:rsidRPr="000C1152" w:rsidRDefault="00652850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1(</w:t>
            </w:r>
            <w:r w:rsidR="00C36925" w:rsidRPr="000C1152">
              <w:rPr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.4)</w:t>
            </w:r>
          </w:p>
        </w:tc>
      </w:tr>
      <w:tr w:rsidR="0020688E" w:rsidRPr="000C1152" w14:paraId="7C633EF5" w14:textId="77777777" w:rsidTr="0020688E">
        <w:trPr>
          <w:trHeight w:val="203"/>
          <w:jc w:val="center"/>
        </w:trPr>
        <w:tc>
          <w:tcPr>
            <w:tcW w:w="621" w:type="pct"/>
            <w:tcBorders>
              <w:bottom w:val="single" w:sz="4" w:space="0" w:color="auto"/>
            </w:tcBorders>
          </w:tcPr>
          <w:p w14:paraId="0F47A30A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</w:t>
            </w:r>
            <w:r w:rsidRPr="000C1152">
              <w:rPr>
                <w:sz w:val="20"/>
                <w:lang w:val="ru-RU"/>
              </w:rPr>
              <w:br/>
              <w:t>См. CR/451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A466264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pacing w:val="-12"/>
                <w:sz w:val="20"/>
                <w:lang w:val="ru-RU"/>
              </w:rPr>
              <w:t>Октябрь</w:t>
            </w:r>
            <w:r w:rsidRPr="000C1152">
              <w:rPr>
                <w:spacing w:val="-12"/>
                <w:sz w:val="20"/>
                <w:lang w:val="ru-RU"/>
              </w:rPr>
              <w:br/>
            </w:r>
            <w:r w:rsidRPr="000C1152">
              <w:rPr>
                <w:sz w:val="20"/>
                <w:lang w:val="ru-RU"/>
              </w:rPr>
              <w:t>2019 г.</w:t>
            </w:r>
          </w:p>
        </w:tc>
        <w:tc>
          <w:tcPr>
            <w:tcW w:w="432" w:type="pct"/>
          </w:tcPr>
          <w:p w14:paraId="0939732B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</w:tc>
        <w:tc>
          <w:tcPr>
            <w:tcW w:w="749" w:type="pct"/>
          </w:tcPr>
          <w:p w14:paraId="7C03EE1E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СТ05</w:t>
            </w:r>
          </w:p>
        </w:tc>
        <w:tc>
          <w:tcPr>
            <w:tcW w:w="685" w:type="pct"/>
          </w:tcPr>
          <w:p w14:paraId="3DD2E943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5.458</w:t>
            </w:r>
          </w:p>
        </w:tc>
        <w:tc>
          <w:tcPr>
            <w:tcW w:w="714" w:type="pct"/>
          </w:tcPr>
          <w:p w14:paraId="5F4B8CA0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19</w:t>
            </w:r>
          </w:p>
        </w:tc>
        <w:tc>
          <w:tcPr>
            <w:tcW w:w="1346" w:type="pct"/>
          </w:tcPr>
          <w:p w14:paraId="705EB56E" w14:textId="77777777" w:rsidR="007A174B" w:rsidRPr="000C1152" w:rsidRDefault="007A174B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19(Пересм.5)</w:t>
            </w:r>
          </w:p>
        </w:tc>
      </w:tr>
      <w:tr w:rsidR="0020688E" w:rsidRPr="000C1152" w14:paraId="67B597BA" w14:textId="77777777" w:rsidTr="0020688E">
        <w:trPr>
          <w:trHeight w:val="203"/>
          <w:jc w:val="center"/>
        </w:trPr>
        <w:tc>
          <w:tcPr>
            <w:tcW w:w="621" w:type="pct"/>
            <w:tcBorders>
              <w:bottom w:val="nil"/>
            </w:tcBorders>
          </w:tcPr>
          <w:p w14:paraId="35E5A82B" w14:textId="776C9158" w:rsidR="0023532C" w:rsidRPr="000C1152" w:rsidRDefault="0023532C" w:rsidP="0020688E">
            <w:pPr>
              <w:pageBreakBefore/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lastRenderedPageBreak/>
              <w:t>6</w:t>
            </w:r>
            <w:r w:rsidRPr="000C1152">
              <w:rPr>
                <w:sz w:val="20"/>
                <w:lang w:val="ru-RU"/>
              </w:rPr>
              <w:br/>
            </w:r>
            <w:r w:rsidRPr="000C1152">
              <w:rPr>
                <w:sz w:val="20"/>
                <w:lang w:val="ru-RU"/>
              </w:rPr>
              <w:t>См.</w:t>
            </w:r>
            <w:r w:rsidRPr="000C1152">
              <w:rPr>
                <w:sz w:val="20"/>
                <w:lang w:val="ru-RU"/>
              </w:rPr>
              <w:t xml:space="preserve"> CR/465</w:t>
            </w:r>
          </w:p>
        </w:tc>
        <w:tc>
          <w:tcPr>
            <w:tcW w:w="453" w:type="pct"/>
            <w:tcBorders>
              <w:bottom w:val="nil"/>
            </w:tcBorders>
          </w:tcPr>
          <w:p w14:paraId="467157CE" w14:textId="13F612FE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Июль</w:t>
            </w:r>
            <w:r w:rsidRPr="000C1152">
              <w:rPr>
                <w:sz w:val="20"/>
                <w:lang w:val="ru-RU"/>
              </w:rPr>
              <w:br/>
              <w:t>2020</w:t>
            </w:r>
            <w:r w:rsidRPr="000C1152"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432" w:type="pct"/>
          </w:tcPr>
          <w:p w14:paraId="3A2C334A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4CB86716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5957A297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12054E67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  <w:r w:rsidRPr="000C1152">
              <w:rPr>
                <w:sz w:val="20"/>
                <w:lang w:val="ru-RU"/>
              </w:rPr>
              <w:br/>
            </w:r>
          </w:p>
          <w:p w14:paraId="709D8D32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  <w:r w:rsidRPr="000C1152">
              <w:rPr>
                <w:sz w:val="20"/>
                <w:lang w:val="ru-RU"/>
              </w:rPr>
              <w:br/>
            </w:r>
          </w:p>
          <w:p w14:paraId="673EB7D0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6C1EA21E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6E3E46E4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66328B8B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3C2030EF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3A0207B5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  <w:p w14:paraId="0542600B" w14:textId="7AEE7E25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A1</w:t>
            </w:r>
          </w:p>
        </w:tc>
        <w:tc>
          <w:tcPr>
            <w:tcW w:w="749" w:type="pct"/>
          </w:tcPr>
          <w:p w14:paraId="2A6A5804" w14:textId="6C775109" w:rsidR="0023532C" w:rsidRPr="000C1152" w:rsidRDefault="00B30F97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23532C" w:rsidRPr="000C1152">
              <w:rPr>
                <w:sz w:val="20"/>
                <w:lang w:val="ru-RU"/>
              </w:rPr>
              <w:t>5</w:t>
            </w:r>
          </w:p>
          <w:p w14:paraId="4CBF4D9F" w14:textId="14C46D74" w:rsidR="0023532C" w:rsidRPr="000C1152" w:rsidRDefault="00B30F97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="0023532C" w:rsidRPr="000C1152">
              <w:rPr>
                <w:sz w:val="20"/>
                <w:lang w:val="ru-RU"/>
              </w:rPr>
              <w:t>5</w:t>
            </w:r>
          </w:p>
          <w:p w14:paraId="6211A121" w14:textId="75119516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pacing w:val="-10"/>
                <w:sz w:val="20"/>
                <w:lang w:val="ru-RU"/>
              </w:rPr>
              <w:t>Приемлемость</w:t>
            </w:r>
          </w:p>
          <w:p w14:paraId="595F5D0F" w14:textId="1E03DD03" w:rsidR="0023532C" w:rsidRPr="000C1152" w:rsidRDefault="0023532C" w:rsidP="0020688E">
            <w:pPr>
              <w:spacing w:before="60" w:after="60"/>
              <w:jc w:val="center"/>
              <w:rPr>
                <w:spacing w:val="-10"/>
                <w:sz w:val="20"/>
                <w:lang w:val="ru-RU"/>
              </w:rPr>
            </w:pPr>
            <w:r w:rsidRPr="000C1152">
              <w:rPr>
                <w:spacing w:val="-10"/>
                <w:sz w:val="20"/>
                <w:lang w:val="ru-RU"/>
              </w:rPr>
              <w:t>Заявляющая администрация</w:t>
            </w:r>
          </w:p>
          <w:p w14:paraId="3A81DBC5" w14:textId="6661C825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Pr="000C1152">
              <w:rPr>
                <w:sz w:val="20"/>
                <w:lang w:val="ru-RU"/>
              </w:rPr>
              <w:t>9</w:t>
            </w:r>
            <w:r w:rsidRPr="000C1152">
              <w:rPr>
                <w:sz w:val="20"/>
                <w:lang w:val="ru-RU"/>
              </w:rPr>
              <w:br/>
            </w:r>
          </w:p>
          <w:p w14:paraId="22D8EDCF" w14:textId="4CFC6DE3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Pr="000C1152">
              <w:rPr>
                <w:sz w:val="20"/>
                <w:lang w:val="ru-RU"/>
              </w:rPr>
              <w:t>9</w:t>
            </w:r>
          </w:p>
          <w:p w14:paraId="7727DE7C" w14:textId="35628EBB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СТ</w:t>
            </w:r>
            <w:r w:rsidRPr="000C1152">
              <w:rPr>
                <w:sz w:val="20"/>
                <w:lang w:val="ru-RU"/>
              </w:rPr>
              <w:t>11</w:t>
            </w:r>
          </w:p>
          <w:p w14:paraId="4F8F3567" w14:textId="2F7D079E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ПР30A</w:t>
            </w:r>
          </w:p>
          <w:p w14:paraId="4400A216" w14:textId="00808531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ПР30A</w:t>
            </w:r>
          </w:p>
          <w:p w14:paraId="6756EE85" w14:textId="1A32189D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ПР30B</w:t>
            </w:r>
          </w:p>
          <w:p w14:paraId="0D095DEE" w14:textId="4FF1F30D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ПР30B</w:t>
            </w:r>
          </w:p>
          <w:p w14:paraId="5E6B302E" w14:textId="2C970ADA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 xml:space="preserve">ПР30B </w:t>
            </w:r>
          </w:p>
        </w:tc>
        <w:tc>
          <w:tcPr>
            <w:tcW w:w="685" w:type="pct"/>
          </w:tcPr>
          <w:p w14:paraId="317143EC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5.441B</w:t>
            </w:r>
          </w:p>
          <w:p w14:paraId="6147885A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5.510</w:t>
            </w:r>
          </w:p>
          <w:p w14:paraId="1046D9D0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  <w:p w14:paraId="091EB05F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br/>
            </w:r>
          </w:p>
          <w:p w14:paraId="7960DBA3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br/>
            </w:r>
          </w:p>
          <w:p w14:paraId="13D70616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9.19</w:t>
            </w:r>
          </w:p>
          <w:p w14:paraId="3B1135DC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11.31</w:t>
            </w:r>
          </w:p>
          <w:p w14:paraId="1E4C17C9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2A.1.1</w:t>
            </w:r>
          </w:p>
          <w:p w14:paraId="68392BD8" w14:textId="37969FD2" w:rsidR="0023532C" w:rsidRPr="00B30F97" w:rsidRDefault="0023532C" w:rsidP="0020688E">
            <w:pPr>
              <w:spacing w:before="60" w:after="60"/>
              <w:jc w:val="center"/>
              <w:rPr>
                <w:spacing w:val="-14"/>
                <w:sz w:val="20"/>
                <w:lang w:val="ru-RU"/>
              </w:rPr>
            </w:pPr>
            <w:r w:rsidRPr="00B30F97">
              <w:rPr>
                <w:spacing w:val="-14"/>
                <w:sz w:val="20"/>
                <w:lang w:val="ru-RU"/>
              </w:rPr>
              <w:t>Приложение</w:t>
            </w:r>
            <w:r w:rsidRPr="00B30F97">
              <w:rPr>
                <w:spacing w:val="-14"/>
                <w:sz w:val="20"/>
                <w:lang w:val="ru-RU"/>
              </w:rPr>
              <w:t xml:space="preserve"> 4</w:t>
            </w:r>
          </w:p>
          <w:p w14:paraId="7453F5A7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6.5</w:t>
            </w:r>
          </w:p>
          <w:p w14:paraId="5403EEFE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6.6</w:t>
            </w:r>
          </w:p>
          <w:p w14:paraId="512438AA" w14:textId="113D55A5" w:rsidR="0023532C" w:rsidRPr="00B30F97" w:rsidRDefault="0023532C" w:rsidP="0020688E">
            <w:pPr>
              <w:spacing w:before="60" w:after="60"/>
              <w:jc w:val="center"/>
              <w:rPr>
                <w:spacing w:val="-14"/>
                <w:sz w:val="20"/>
                <w:lang w:val="ru-RU"/>
              </w:rPr>
            </w:pPr>
            <w:r w:rsidRPr="00B30F97">
              <w:rPr>
                <w:spacing w:val="-14"/>
                <w:sz w:val="20"/>
                <w:lang w:val="ru-RU"/>
              </w:rPr>
              <w:t>Приложение 4</w:t>
            </w:r>
          </w:p>
        </w:tc>
        <w:tc>
          <w:tcPr>
            <w:tcW w:w="714" w:type="pct"/>
          </w:tcPr>
          <w:p w14:paraId="7DE0EA21" w14:textId="73508FEC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</w:t>
            </w:r>
            <w:r w:rsidR="00B30F97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18</w:t>
            </w:r>
          </w:p>
          <w:p w14:paraId="38830187" w14:textId="5C3911F8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25</w:t>
            </w:r>
            <w:r w:rsidR="00B30F97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26</w:t>
            </w:r>
          </w:p>
          <w:p w14:paraId="14DE7688" w14:textId="74325EF2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1(</w:t>
            </w:r>
            <w:r w:rsidR="00941D6D" w:rsidRPr="000C1152">
              <w:rPr>
                <w:sz w:val="20"/>
                <w:lang w:val="ru-RU"/>
              </w:rPr>
              <w:t>Пересм</w:t>
            </w:r>
            <w:r w:rsidRPr="000C1152">
              <w:rPr>
                <w:sz w:val="20"/>
                <w:lang w:val="ru-RU"/>
              </w:rPr>
              <w:t>.2)</w:t>
            </w:r>
          </w:p>
          <w:p w14:paraId="3575F4C2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−</w:t>
            </w:r>
            <w:r w:rsidRPr="000C1152">
              <w:rPr>
                <w:sz w:val="20"/>
                <w:lang w:val="ru-RU"/>
              </w:rPr>
              <w:br/>
            </w:r>
          </w:p>
          <w:p w14:paraId="093B768B" w14:textId="6ACE7CA8" w:rsidR="0023532C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7-9, 12, 14</w:t>
            </w:r>
            <w:r w:rsidR="00B30F97">
              <w:rPr>
                <w:sz w:val="20"/>
                <w:lang w:val="ru-RU"/>
              </w:rPr>
              <w:br/>
            </w:r>
          </w:p>
          <w:p w14:paraId="493F7196" w14:textId="22A78CCF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18</w:t>
            </w:r>
            <w:r w:rsidR="00B30F97">
              <w:rPr>
                <w:sz w:val="20"/>
                <w:lang w:val="ru-RU"/>
              </w:rPr>
              <w:t>–</w:t>
            </w:r>
            <w:r w:rsidRPr="000C1152">
              <w:rPr>
                <w:sz w:val="20"/>
                <w:lang w:val="ru-RU"/>
              </w:rPr>
              <w:t>19</w:t>
            </w:r>
          </w:p>
          <w:p w14:paraId="21F55F16" w14:textId="228CAF03" w:rsidR="0023532C" w:rsidRPr="0020688E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20688E">
              <w:rPr>
                <w:spacing w:val="-6"/>
                <w:sz w:val="20"/>
                <w:lang w:val="ru-RU"/>
              </w:rPr>
              <w:t>10(</w:t>
            </w:r>
            <w:r w:rsidR="00941D6D" w:rsidRPr="0020688E">
              <w:rPr>
                <w:spacing w:val="-6"/>
                <w:sz w:val="20"/>
                <w:lang w:val="ru-RU"/>
              </w:rPr>
              <w:t>Пересм</w:t>
            </w:r>
            <w:r w:rsidRPr="0020688E">
              <w:rPr>
                <w:spacing w:val="-6"/>
                <w:sz w:val="20"/>
                <w:lang w:val="ru-RU"/>
              </w:rPr>
              <w:t>.4)</w:t>
            </w:r>
          </w:p>
          <w:p w14:paraId="5D4D8F6E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</w:t>
            </w:r>
          </w:p>
          <w:p w14:paraId="038450E5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18</w:t>
            </w:r>
          </w:p>
          <w:p w14:paraId="0620242E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2</w:t>
            </w:r>
          </w:p>
          <w:p w14:paraId="1A18BB06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3</w:t>
            </w:r>
          </w:p>
          <w:p w14:paraId="759EB76F" w14:textId="41CBA581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0C1152">
              <w:rPr>
                <w:sz w:val="20"/>
                <w:lang w:val="ru-RU"/>
              </w:rPr>
              <w:t>9</w:t>
            </w:r>
          </w:p>
        </w:tc>
        <w:tc>
          <w:tcPr>
            <w:tcW w:w="1346" w:type="pct"/>
          </w:tcPr>
          <w:p w14:paraId="3C9914EA" w14:textId="73AFF893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17(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 xml:space="preserve">.6) </w:t>
            </w:r>
            <w:r w:rsidR="000C1152" w:rsidRPr="00B30F97">
              <w:rPr>
                <w:spacing w:val="-6"/>
                <w:sz w:val="20"/>
                <w:lang w:val="ru-RU"/>
              </w:rPr>
              <w:t>–</w:t>
            </w:r>
            <w:r w:rsidRPr="00B30F97">
              <w:rPr>
                <w:spacing w:val="-6"/>
                <w:sz w:val="20"/>
                <w:lang w:val="ru-RU"/>
              </w:rPr>
              <w:t xml:space="preserve"> 18</w:t>
            </w:r>
          </w:p>
          <w:p w14:paraId="57C420AF" w14:textId="6D74B9BB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25(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 xml:space="preserve">.6) </w:t>
            </w:r>
            <w:r w:rsidR="000C1152" w:rsidRPr="00B30F97">
              <w:rPr>
                <w:spacing w:val="-6"/>
                <w:sz w:val="20"/>
                <w:lang w:val="ru-RU"/>
              </w:rPr>
              <w:t>–</w:t>
            </w:r>
            <w:r w:rsidRPr="00B30F97">
              <w:rPr>
                <w:spacing w:val="-6"/>
                <w:sz w:val="20"/>
                <w:lang w:val="ru-RU"/>
              </w:rPr>
              <w:t xml:space="preserve"> 26(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1A26C4F3" w14:textId="061C7566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1(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5C5E5CEA" w14:textId="31E6F89B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2(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 xml:space="preserve">.6) </w:t>
            </w:r>
            <w:r w:rsidR="000C1152" w:rsidRPr="00B30F97">
              <w:rPr>
                <w:spacing w:val="-6"/>
                <w:sz w:val="20"/>
                <w:lang w:val="ru-RU"/>
              </w:rPr>
              <w:t>–</w:t>
            </w:r>
            <w:r w:rsidRPr="00B30F97">
              <w:rPr>
                <w:spacing w:val="-6"/>
                <w:sz w:val="20"/>
                <w:lang w:val="ru-RU"/>
              </w:rPr>
              <w:t xml:space="preserve"> 8(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  <w:r w:rsidRPr="00B30F97">
              <w:rPr>
                <w:spacing w:val="-6"/>
                <w:sz w:val="20"/>
                <w:lang w:val="ru-RU"/>
              </w:rPr>
              <w:br/>
            </w:r>
          </w:p>
          <w:p w14:paraId="2B1F7784" w14:textId="0D37A3BF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7(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 xml:space="preserve">.6) </w:t>
            </w:r>
            <w:r w:rsidR="000C1152" w:rsidRPr="00B30F97">
              <w:rPr>
                <w:spacing w:val="-6"/>
                <w:sz w:val="20"/>
                <w:lang w:val="ru-RU"/>
              </w:rPr>
              <w:t>–</w:t>
            </w:r>
            <w:r w:rsidRPr="00B30F97">
              <w:rPr>
                <w:spacing w:val="-6"/>
                <w:sz w:val="20"/>
                <w:lang w:val="ru-RU"/>
              </w:rPr>
              <w:t xml:space="preserve"> 9(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.6), 12(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.6), 14(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7138DC1D" w14:textId="2F7371A7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18(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 xml:space="preserve">.6) </w:t>
            </w:r>
            <w:r w:rsidR="000C1152" w:rsidRPr="00B30F97">
              <w:rPr>
                <w:spacing w:val="-6"/>
                <w:sz w:val="20"/>
                <w:lang w:val="ru-RU"/>
              </w:rPr>
              <w:t>–</w:t>
            </w:r>
            <w:r w:rsidRPr="00B30F97">
              <w:rPr>
                <w:spacing w:val="-6"/>
                <w:sz w:val="20"/>
                <w:lang w:val="ru-RU"/>
              </w:rPr>
              <w:t xml:space="preserve"> 19(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2D614A95" w14:textId="53983DFD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10(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08770E53" w14:textId="12CC5484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1(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5A6D319C" w14:textId="77777777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−</w:t>
            </w:r>
          </w:p>
          <w:p w14:paraId="2A151500" w14:textId="126CBBD0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2(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05D366FD" w14:textId="43829965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3(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  <w:p w14:paraId="64F009D2" w14:textId="60421C45" w:rsidR="0023532C" w:rsidRPr="00B30F97" w:rsidRDefault="0023532C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ru-RU"/>
              </w:rPr>
              <w:t>9(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 xml:space="preserve">.6) </w:t>
            </w:r>
            <w:r w:rsidR="000C1152" w:rsidRPr="00B30F97">
              <w:rPr>
                <w:spacing w:val="-6"/>
                <w:sz w:val="20"/>
                <w:lang w:val="ru-RU"/>
              </w:rPr>
              <w:t>–</w:t>
            </w:r>
            <w:r w:rsidRPr="00B30F97">
              <w:rPr>
                <w:spacing w:val="-6"/>
                <w:sz w:val="20"/>
                <w:lang w:val="ru-RU"/>
              </w:rPr>
              <w:t xml:space="preserve"> 10(</w:t>
            </w:r>
            <w:r w:rsidR="000C1152"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ru-RU"/>
              </w:rPr>
              <w:t>.6)</w:t>
            </w:r>
          </w:p>
        </w:tc>
      </w:tr>
      <w:tr w:rsidR="0020688E" w:rsidRPr="000C1152" w14:paraId="5808976C" w14:textId="77777777" w:rsidTr="0020688E">
        <w:trPr>
          <w:trHeight w:val="203"/>
          <w:jc w:val="center"/>
        </w:trPr>
        <w:tc>
          <w:tcPr>
            <w:tcW w:w="621" w:type="pct"/>
            <w:tcBorders>
              <w:top w:val="nil"/>
            </w:tcBorders>
          </w:tcPr>
          <w:p w14:paraId="2E6F26C4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453" w:type="pct"/>
            <w:tcBorders>
              <w:top w:val="nil"/>
            </w:tcBorders>
          </w:tcPr>
          <w:p w14:paraId="792F0155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432" w:type="pct"/>
          </w:tcPr>
          <w:p w14:paraId="1B530285" w14:textId="4C8973B5" w:rsidR="0023532C" w:rsidRPr="000C1152" w:rsidRDefault="00941D6D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  <w:r w:rsidRPr="00941D6D">
              <w:rPr>
                <w:spacing w:val="-8"/>
                <w:sz w:val="20"/>
                <w:lang w:val="ru-RU"/>
              </w:rPr>
              <w:t>Содер-</w:t>
            </w:r>
            <w:r w:rsidRPr="00941D6D">
              <w:rPr>
                <w:spacing w:val="-8"/>
                <w:sz w:val="20"/>
                <w:lang w:val="ru-RU"/>
              </w:rPr>
              <w:br/>
              <w:t>жание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5A946216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983C18F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EA53D14" w14:textId="77777777" w:rsidR="0023532C" w:rsidRPr="000C1152" w:rsidRDefault="0023532C" w:rsidP="0020688E">
            <w:pPr>
              <w:spacing w:before="60" w:after="60"/>
              <w:jc w:val="center"/>
              <w:rPr>
                <w:sz w:val="20"/>
                <w:lang w:val="ru-RU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</w:tcPr>
          <w:p w14:paraId="4424EF99" w14:textId="5504E199" w:rsidR="0023532C" w:rsidRPr="00B30F97" w:rsidRDefault="0020688E" w:rsidP="0020688E">
            <w:pPr>
              <w:spacing w:before="60" w:after="60"/>
              <w:jc w:val="center"/>
              <w:rPr>
                <w:spacing w:val="-6"/>
                <w:sz w:val="20"/>
                <w:lang w:val="ru-RU"/>
              </w:rPr>
            </w:pPr>
            <w:r w:rsidRPr="00B30F97">
              <w:rPr>
                <w:spacing w:val="-6"/>
                <w:sz w:val="20"/>
                <w:lang w:val="en-US"/>
              </w:rPr>
              <w:t>1(</w:t>
            </w:r>
            <w:r w:rsidRPr="00B30F97">
              <w:rPr>
                <w:spacing w:val="-6"/>
                <w:sz w:val="20"/>
                <w:lang w:val="ru-RU"/>
              </w:rPr>
              <w:t>Пересм</w:t>
            </w:r>
            <w:r w:rsidRPr="00B30F97">
              <w:rPr>
                <w:spacing w:val="-6"/>
                <w:sz w:val="20"/>
                <w:lang w:val="en-US"/>
              </w:rPr>
              <w:t>.6)</w:t>
            </w:r>
          </w:p>
        </w:tc>
      </w:tr>
    </w:tbl>
    <w:p w14:paraId="067342E8" w14:textId="77777777" w:rsidR="0038634D" w:rsidRPr="000C1152" w:rsidRDefault="002C3C9D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0C1152">
        <w:rPr>
          <w:position w:val="6"/>
          <w:sz w:val="16"/>
          <w:szCs w:val="16"/>
          <w:lang w:val="ru-RU"/>
        </w:rPr>
        <w:t>*</w:t>
      </w:r>
      <w:r w:rsidR="0038634D" w:rsidRPr="000C1152">
        <w:rPr>
          <w:sz w:val="20"/>
          <w:lang w:val="ru-RU"/>
        </w:rPr>
        <w:tab/>
      </w:r>
      <w:r w:rsidR="006E7E02" w:rsidRPr="000C1152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77777777" w:rsidR="00CB4C46" w:rsidRPr="000C1152" w:rsidRDefault="00CB4C46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0C1152">
        <w:rPr>
          <w:sz w:val="20"/>
          <w:vertAlign w:val="superscript"/>
          <w:lang w:val="ru-RU"/>
        </w:rPr>
        <w:t>1</w:t>
      </w:r>
      <w:r w:rsidRPr="000C1152">
        <w:rPr>
          <w:sz w:val="20"/>
          <w:lang w:val="ru-RU"/>
        </w:rPr>
        <w:tab/>
      </w:r>
      <w:r w:rsidR="005B7694" w:rsidRPr="000C1152">
        <w:rPr>
          <w:sz w:val="20"/>
          <w:lang w:val="ru-RU"/>
        </w:rPr>
        <w:t xml:space="preserve">Дата </w:t>
      </w:r>
      <w:r w:rsidR="005B7694" w:rsidRPr="000C1152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0C1152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0C1152">
        <w:rPr>
          <w:rFonts w:asciiTheme="majorBidi" w:hAnsiTheme="majorBidi" w:cstheme="majorBidi"/>
          <w:sz w:val="20"/>
          <w:lang w:val="ru-RU"/>
        </w:rPr>
        <w:t>августа</w:t>
      </w:r>
      <w:r w:rsidRPr="000C1152">
        <w:rPr>
          <w:rFonts w:asciiTheme="majorBidi" w:hAnsiTheme="majorBidi" w:cstheme="majorBidi"/>
          <w:sz w:val="20"/>
          <w:lang w:val="ru-RU"/>
        </w:rPr>
        <w:t xml:space="preserve"> 2018</w:t>
      </w:r>
      <w:r w:rsidR="005B7694" w:rsidRPr="000C1152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0C1152">
        <w:rPr>
          <w:rFonts w:asciiTheme="majorBidi" w:hAnsiTheme="majorBidi" w:cstheme="majorBidi"/>
          <w:sz w:val="20"/>
          <w:lang w:val="ru-RU"/>
        </w:rPr>
        <w:t>.</w:t>
      </w:r>
    </w:p>
    <w:p w14:paraId="6AF50C0C" w14:textId="77777777" w:rsidR="00CB4C46" w:rsidRPr="000C1152" w:rsidRDefault="00CB4C46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0C1152">
        <w:rPr>
          <w:sz w:val="20"/>
          <w:vertAlign w:val="superscript"/>
          <w:lang w:val="ru-RU"/>
        </w:rPr>
        <w:t>2</w:t>
      </w:r>
      <w:r w:rsidRPr="000C1152">
        <w:rPr>
          <w:rFonts w:asciiTheme="majorBidi" w:hAnsiTheme="majorBidi" w:cstheme="majorBidi"/>
          <w:sz w:val="20"/>
          <w:lang w:val="ru-RU"/>
        </w:rPr>
        <w:tab/>
      </w:r>
      <w:r w:rsidR="005B7694" w:rsidRPr="000C1152">
        <w:rPr>
          <w:rFonts w:asciiTheme="majorBidi" w:hAnsiTheme="majorBidi" w:cstheme="majorBidi"/>
          <w:sz w:val="20"/>
          <w:lang w:val="ru-RU"/>
        </w:rPr>
        <w:t>Дата вступления в силу Правила</w:t>
      </w:r>
      <w:r w:rsidRPr="000C1152">
        <w:rPr>
          <w:rFonts w:asciiTheme="majorBidi" w:hAnsiTheme="majorBidi" w:cstheme="majorBidi"/>
          <w:sz w:val="20"/>
          <w:lang w:val="ru-RU"/>
        </w:rPr>
        <w:t xml:space="preserve">: 1 </w:t>
      </w:r>
      <w:r w:rsidR="005B7694" w:rsidRPr="000C1152">
        <w:rPr>
          <w:rFonts w:asciiTheme="majorBidi" w:hAnsiTheme="majorBidi" w:cstheme="majorBidi"/>
          <w:sz w:val="20"/>
          <w:lang w:val="ru-RU"/>
        </w:rPr>
        <w:t>января</w:t>
      </w:r>
      <w:r w:rsidRPr="000C1152">
        <w:rPr>
          <w:rFonts w:asciiTheme="majorBidi" w:hAnsiTheme="majorBidi" w:cstheme="majorBidi"/>
          <w:sz w:val="20"/>
          <w:lang w:val="ru-RU"/>
        </w:rPr>
        <w:t xml:space="preserve"> 2017</w:t>
      </w:r>
      <w:r w:rsidR="005B7694" w:rsidRPr="000C1152">
        <w:rPr>
          <w:rFonts w:asciiTheme="majorBidi" w:hAnsiTheme="majorBidi" w:cstheme="majorBidi"/>
          <w:sz w:val="20"/>
          <w:lang w:val="ru-RU"/>
        </w:rPr>
        <w:t xml:space="preserve"> года.</w:t>
      </w:r>
    </w:p>
    <w:p w14:paraId="55DC0EEF" w14:textId="77777777" w:rsidR="00652850" w:rsidRPr="000C1152" w:rsidRDefault="00652850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0C1152">
        <w:rPr>
          <w:sz w:val="20"/>
          <w:vertAlign w:val="superscript"/>
          <w:lang w:val="ru-RU"/>
        </w:rPr>
        <w:t>3</w:t>
      </w:r>
      <w:r w:rsidRPr="000C1152">
        <w:rPr>
          <w:rFonts w:asciiTheme="majorBidi" w:hAnsiTheme="majorBidi" w:cstheme="majorBidi"/>
          <w:sz w:val="20"/>
          <w:lang w:val="ru-RU"/>
        </w:rPr>
        <w:tab/>
        <w:t>Дата вступления в силу Правила: 1 января 2017 года.</w:t>
      </w:r>
    </w:p>
    <w:p w14:paraId="7635DA49" w14:textId="634372EF" w:rsidR="007A174B" w:rsidRDefault="00652850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0C1152">
        <w:rPr>
          <w:sz w:val="20"/>
          <w:vertAlign w:val="superscript"/>
          <w:lang w:val="ru-RU"/>
        </w:rPr>
        <w:t>4</w:t>
      </w:r>
      <w:r w:rsidRPr="000C1152">
        <w:rPr>
          <w:rFonts w:asciiTheme="majorBidi" w:hAnsiTheme="majorBidi" w:cstheme="majorBidi"/>
          <w:sz w:val="20"/>
          <w:lang w:val="ru-RU"/>
        </w:rPr>
        <w:tab/>
        <w:t>Дата вступления</w:t>
      </w:r>
      <w:r w:rsidRPr="000C1152">
        <w:rPr>
          <w:sz w:val="20"/>
          <w:lang w:val="ru-RU"/>
        </w:rPr>
        <w:t xml:space="preserve"> в силу Правила: 31 марта 2020 </w:t>
      </w:r>
      <w:r w:rsidRPr="000C1152">
        <w:rPr>
          <w:rFonts w:asciiTheme="majorBidi" w:hAnsiTheme="majorBidi" w:cstheme="majorBidi"/>
          <w:sz w:val="20"/>
          <w:lang w:val="ru-RU"/>
        </w:rPr>
        <w:t xml:space="preserve">года. </w:t>
      </w:r>
      <w:r w:rsidR="0045415A" w:rsidRPr="000C1152">
        <w:rPr>
          <w:rFonts w:asciiTheme="majorBidi" w:hAnsiTheme="majorBidi" w:cstheme="majorBidi"/>
          <w:sz w:val="20"/>
          <w:lang w:val="ru-RU"/>
        </w:rPr>
        <w:t>Настоящее Правило будет также иметь обратную силу для всех изменений к Плану, опубликованных в Части А.</w:t>
      </w:r>
    </w:p>
    <w:p w14:paraId="2D9D1BEF" w14:textId="77777777" w:rsidR="000C1152" w:rsidRPr="000C1152" w:rsidRDefault="000C1152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</w:p>
    <w:p w14:paraId="0B041F34" w14:textId="77777777" w:rsidR="00B839AC" w:rsidRPr="000C1152" w:rsidRDefault="00C36925" w:rsidP="007A174B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40"/>
        <w:ind w:left="141" w:hanging="425"/>
        <w:rPr>
          <w:lang w:val="ru-RU"/>
        </w:rPr>
      </w:pPr>
      <w:r w:rsidRPr="000C1152">
        <w:rPr>
          <w:lang w:val="ru-RU"/>
        </w:rPr>
        <w:t>_______________</w:t>
      </w:r>
    </w:p>
    <w:sectPr w:rsidR="00B839AC" w:rsidRPr="000C1152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14497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E3E55"/>
    <w:rsid w:val="001227BB"/>
    <w:rsid w:val="00130D3C"/>
    <w:rsid w:val="0014222C"/>
    <w:rsid w:val="001537BF"/>
    <w:rsid w:val="00154B05"/>
    <w:rsid w:val="00156DE0"/>
    <w:rsid w:val="00162D61"/>
    <w:rsid w:val="001A088E"/>
    <w:rsid w:val="001A51A7"/>
    <w:rsid w:val="001A70ED"/>
    <w:rsid w:val="0020688E"/>
    <w:rsid w:val="00220ACA"/>
    <w:rsid w:val="00226FB3"/>
    <w:rsid w:val="0023532C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134E3"/>
    <w:rsid w:val="00326938"/>
    <w:rsid w:val="00342C2F"/>
    <w:rsid w:val="00347017"/>
    <w:rsid w:val="003475A2"/>
    <w:rsid w:val="00372DA7"/>
    <w:rsid w:val="0037740F"/>
    <w:rsid w:val="0038634D"/>
    <w:rsid w:val="00391E5F"/>
    <w:rsid w:val="003F2917"/>
    <w:rsid w:val="003F7523"/>
    <w:rsid w:val="00403298"/>
    <w:rsid w:val="00412458"/>
    <w:rsid w:val="00425A83"/>
    <w:rsid w:val="0044152D"/>
    <w:rsid w:val="0045415A"/>
    <w:rsid w:val="0045478E"/>
    <w:rsid w:val="0046022D"/>
    <w:rsid w:val="004641CE"/>
    <w:rsid w:val="004648C8"/>
    <w:rsid w:val="004658D6"/>
    <w:rsid w:val="004755FA"/>
    <w:rsid w:val="004A3A27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972D6"/>
    <w:rsid w:val="005B0415"/>
    <w:rsid w:val="005B7694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7F1D"/>
    <w:rsid w:val="00632C44"/>
    <w:rsid w:val="00634022"/>
    <w:rsid w:val="00642FFD"/>
    <w:rsid w:val="00652850"/>
    <w:rsid w:val="006A58FD"/>
    <w:rsid w:val="006C4669"/>
    <w:rsid w:val="006E7E02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93D79"/>
    <w:rsid w:val="008B07E8"/>
    <w:rsid w:val="008B1D23"/>
    <w:rsid w:val="008D5837"/>
    <w:rsid w:val="008F42A5"/>
    <w:rsid w:val="008F5EE9"/>
    <w:rsid w:val="00911A2D"/>
    <w:rsid w:val="00941D6D"/>
    <w:rsid w:val="009479B3"/>
    <w:rsid w:val="00963FA2"/>
    <w:rsid w:val="00990505"/>
    <w:rsid w:val="00994CCC"/>
    <w:rsid w:val="009A4F25"/>
    <w:rsid w:val="009B6A51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0F97"/>
    <w:rsid w:val="00B36112"/>
    <w:rsid w:val="00B54476"/>
    <w:rsid w:val="00B839AC"/>
    <w:rsid w:val="00B91137"/>
    <w:rsid w:val="00BB0FA5"/>
    <w:rsid w:val="00BC3B1C"/>
    <w:rsid w:val="00BD261C"/>
    <w:rsid w:val="00BE0205"/>
    <w:rsid w:val="00BF3282"/>
    <w:rsid w:val="00C01CC6"/>
    <w:rsid w:val="00C05D4E"/>
    <w:rsid w:val="00C167A0"/>
    <w:rsid w:val="00C24579"/>
    <w:rsid w:val="00C36925"/>
    <w:rsid w:val="00C619E3"/>
    <w:rsid w:val="00C631B0"/>
    <w:rsid w:val="00C72D23"/>
    <w:rsid w:val="00C74907"/>
    <w:rsid w:val="00C93D4F"/>
    <w:rsid w:val="00CB4C46"/>
    <w:rsid w:val="00CC1B72"/>
    <w:rsid w:val="00CD6E62"/>
    <w:rsid w:val="00CE3FE6"/>
    <w:rsid w:val="00D05980"/>
    <w:rsid w:val="00D223C4"/>
    <w:rsid w:val="00D70670"/>
    <w:rsid w:val="00DA2BA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63D0"/>
    <w:rsid w:val="00E73770"/>
    <w:rsid w:val="00EB6A12"/>
    <w:rsid w:val="00EC26CD"/>
    <w:rsid w:val="00EC4C72"/>
    <w:rsid w:val="00EC53EE"/>
    <w:rsid w:val="00EC554E"/>
    <w:rsid w:val="00ED6D03"/>
    <w:rsid w:val="00EE0B98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75</TotalTime>
  <Pages>2</Pages>
  <Words>311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Sikacheva, Violetta</cp:lastModifiedBy>
  <cp:revision>11</cp:revision>
  <cp:lastPrinted>2018-08-10T08:20:00Z</cp:lastPrinted>
  <dcterms:created xsi:type="dcterms:W3CDTF">2019-03-28T09:18:00Z</dcterms:created>
  <dcterms:modified xsi:type="dcterms:W3CDTF">2020-07-30T10:17:00Z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