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A22EF0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77777777" w:rsidR="00FB779B" w:rsidRPr="008E5877" w:rsidRDefault="00FB779B" w:rsidP="00A22EF0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A22EF0">
        <w:rPr>
          <w:noProof/>
          <w:color w:val="000000"/>
          <w:lang w:val="fr-FR"/>
        </w:rPr>
        <w:t>3</w:t>
      </w:r>
    </w:p>
    <w:p w14:paraId="5661A188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B61673">
        <w:rPr>
          <w:noProof/>
          <w:color w:val="000000"/>
          <w:lang w:val="fr-FR"/>
        </w:rPr>
        <w:t>8</w:t>
      </w:r>
    </w:p>
    <w:p w14:paraId="7A7EC9A0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7777777" w:rsidR="00FB779B" w:rsidRPr="008E5877" w:rsidRDefault="00FB779B" w:rsidP="00B61673">
      <w:pPr>
        <w:pStyle w:val="TOC2"/>
        <w:keepLines w:val="0"/>
        <w:tabs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B61673">
        <w:rPr>
          <w:noProof/>
          <w:color w:val="000000"/>
          <w:lang w:val="fr-FR"/>
        </w:rPr>
        <w:t>6</w:t>
      </w:r>
    </w:p>
    <w:p w14:paraId="332AB020" w14:textId="77777777" w:rsidR="005E17D4" w:rsidRDefault="005E17D4" w:rsidP="005E17D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5E17D4">
      <w:pPr>
        <w:pStyle w:val="TOC2"/>
        <w:keepLines w:val="0"/>
        <w:tabs>
          <w:tab w:val="clear" w:pos="8505"/>
          <w:tab w:val="clear" w:pos="9355"/>
          <w:tab w:val="left" w:pos="2268"/>
          <w:tab w:val="left" w:pos="7371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B944EE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B61673">
        <w:rPr>
          <w:noProof/>
          <w:color w:val="000000"/>
          <w:lang w:val="fr-FR"/>
        </w:rPr>
        <w:t>2</w:t>
      </w:r>
    </w:p>
    <w:p w14:paraId="64D8D05B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Pr="008E5877">
        <w:rPr>
          <w:noProof/>
          <w:color w:val="000000"/>
          <w:lang w:val="fr-FR"/>
        </w:rPr>
        <w:t>2</w:t>
      </w:r>
    </w:p>
    <w:p w14:paraId="6CBE1BBB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/2</w:t>
      </w:r>
    </w:p>
    <w:p w14:paraId="6EA261CF" w14:textId="77777777" w:rsidR="00FB779B" w:rsidRPr="008E5877" w:rsidRDefault="00FB779B" w:rsidP="00B6167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B61673">
        <w:rPr>
          <w:noProof/>
          <w:color w:val="000000"/>
          <w:lang w:val="fr-FR"/>
        </w:rPr>
        <w:t>4</w:t>
      </w:r>
    </w:p>
    <w:p w14:paraId="668F343D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AP4-1/3</w:t>
      </w:r>
    </w:p>
    <w:p w14:paraId="3EF49D12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14:paraId="5BC1DCEC" w14:textId="77777777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625E29">
        <w:rPr>
          <w:noProof/>
          <w:color w:val="000000"/>
          <w:lang w:val="fr-FR"/>
        </w:rPr>
        <w:t>2</w:t>
      </w:r>
    </w:p>
    <w:p w14:paraId="37453EB3" w14:textId="1A0EEF7D" w:rsidR="00FB779B" w:rsidRPr="008C56DB" w:rsidRDefault="00AF7B42" w:rsidP="008C56D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CC429F">
        <w:rPr>
          <w:noProof/>
          <w:color w:val="000000"/>
          <w:lang w:val="fr-FR"/>
        </w:rPr>
        <w:t>7</w:t>
      </w:r>
    </w:p>
    <w:p w14:paraId="76832141" w14:textId="2CA6C32B"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CC429F">
        <w:rPr>
          <w:noProof/>
          <w:color w:val="000000"/>
          <w:lang w:val="fr-FR"/>
        </w:rPr>
        <w:t>10</w:t>
      </w:r>
    </w:p>
    <w:p w14:paraId="1F9FBEB7" w14:textId="77777777" w:rsidR="00FB779B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4E642EF2" w14:textId="77777777" w:rsidR="00367DFD" w:rsidRDefault="00367DFD" w:rsidP="00367DFD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>
        <w:rPr>
          <w:b/>
          <w:color w:val="000000"/>
          <w:lang w:val="fr-FR"/>
        </w:rPr>
        <w:t>49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(Rév.CMR-</w:t>
      </w:r>
      <w:r>
        <w:rPr>
          <w:b/>
          <w:color w:val="000000"/>
          <w:lang w:val="fr-FR"/>
        </w:rPr>
        <w:t>15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49</w:t>
      </w:r>
      <w:r w:rsidRPr="008E5877">
        <w:rPr>
          <w:noProof/>
          <w:color w:val="000000"/>
          <w:lang w:val="fr-FR"/>
        </w:rPr>
        <w:t>-1</w:t>
      </w:r>
    </w:p>
    <w:p w14:paraId="7469EA27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1E48DE1E" w14:textId="77777777"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="00AF7B42" w:rsidRPr="008E5877">
        <w:rPr>
          <w:b w:val="0"/>
          <w:bCs/>
          <w:noProof/>
          <w:color w:val="000000"/>
          <w:sz w:val="24"/>
          <w:szCs w:val="24"/>
          <w:lang w:val="fr-FR"/>
        </w:rPr>
        <w:t>Règles relatives 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 w:rsidR="00B61673"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6C7DF9CA" w14:textId="77777777" w:rsidR="005F2FDB" w:rsidRDefault="005F2FD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b w:val="0"/>
          <w:lang w:val="fr-FR"/>
        </w:rPr>
      </w:pPr>
      <w:r>
        <w:rPr>
          <w:b w:val="0"/>
          <w:lang w:val="fr-FR"/>
        </w:rPr>
        <w:br w:type="page"/>
      </w:r>
    </w:p>
    <w:p w14:paraId="37E4B2DE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BAECB7C" w14:textId="77777777" w:rsidR="005F2FDB" w:rsidRDefault="005F2FDB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5F2FDB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aux services mobile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6BA1F991" w:rsidR="00B04987" w:rsidRPr="008216D8" w:rsidRDefault="00AF7B42" w:rsidP="00960AB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4D1837A9" w14:textId="77777777" w:rsidR="00FB779B" w:rsidRPr="008E5877" w:rsidRDefault="00FB779B">
      <w:pPr>
        <w:rPr>
          <w:lang w:val="fr-FR"/>
        </w:rPr>
      </w:pPr>
    </w:p>
    <w:p w14:paraId="351C1AD3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</w:p>
    <w:p w14:paraId="123DCE9F" w14:textId="77777777"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82C658D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0A40D07B" w14:textId="77777777"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14:paraId="738AB4A1" w14:textId="77777777" w:rsidR="00AF7B42" w:rsidRPr="008E5877" w:rsidRDefault="00AF7B42" w:rsidP="00960AB9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 w:rsidR="00960AB9">
        <w:rPr>
          <w:b w:val="0"/>
          <w:bCs/>
          <w:noProof/>
          <w:color w:val="000000"/>
          <w:sz w:val="24"/>
          <w:szCs w:val="24"/>
          <w:lang w:val="fr-FR"/>
        </w:rPr>
        <w:t>9</w:t>
      </w:r>
    </w:p>
    <w:p w14:paraId="2B407C4D" w14:textId="77777777" w:rsidR="00C676C3" w:rsidRDefault="00AF7B42" w:rsidP="004415C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 w:rsidR="00FC18BE"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lang w:val="fr-FR"/>
        </w:rPr>
        <w:sectPr w:rsidR="00D966E8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E06E3D" w14:textId="77777777" w:rsidR="008E5877" w:rsidRPr="008E5877" w:rsidRDefault="008E5877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Pr="008E5877">
        <w:rPr>
          <w:noProof/>
          <w:color w:val="000000"/>
          <w:sz w:val="24"/>
          <w:szCs w:val="24"/>
          <w:lang w:val="fr-FR"/>
        </w:rPr>
        <w:tab/>
      </w:r>
      <w:r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77777777" w:rsidR="009F6CCC" w:rsidRPr="008E5877" w:rsidRDefault="009F6CCC" w:rsidP="00AF524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367DFD" w:rsidRPr="00367DFD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367DFD" w:rsidRPr="00204BDD">
        <w:rPr>
          <w:color w:val="000000"/>
          <w:sz w:val="24"/>
          <w:lang w:val="fr-FR"/>
        </w:rPr>
        <w:t>9.36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 à une assignation de fréquence dans les services de Terre dont l'attribution ou l'identification est régie par les numéros </w:t>
      </w:r>
      <w:r w:rsidR="00367DFD" w:rsidRPr="00204BDD">
        <w:rPr>
          <w:color w:val="000000"/>
          <w:sz w:val="24"/>
          <w:lang w:val="fr-FR"/>
        </w:rPr>
        <w:t>5.292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5.297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5.308A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5.309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5.323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5.325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5.326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5.341C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5.346A</w:t>
      </w:r>
      <w:r w:rsidR="00367DFD" w:rsidRPr="00367DFD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5.429D</w:t>
      </w:r>
      <w:r w:rsidR="00774B3F">
        <w:rPr>
          <w:b w:val="0"/>
          <w:bCs/>
          <w:color w:val="000000"/>
          <w:sz w:val="24"/>
          <w:lang w:val="fr-FR"/>
        </w:rPr>
        <w:t xml:space="preserve">, </w:t>
      </w:r>
      <w:r w:rsidR="00367DFD" w:rsidRPr="00204BDD">
        <w:rPr>
          <w:color w:val="000000"/>
          <w:sz w:val="24"/>
          <w:lang w:val="fr-FR"/>
        </w:rPr>
        <w:t>5.429F</w:t>
      </w:r>
      <w:r w:rsidR="00774B3F" w:rsidRPr="00774B3F">
        <w:rPr>
          <w:b w:val="0"/>
          <w:bCs/>
          <w:color w:val="000000"/>
          <w:sz w:val="24"/>
          <w:lang w:val="fr-FR"/>
        </w:rPr>
        <w:t>,</w:t>
      </w:r>
      <w:r w:rsidR="00774B3F">
        <w:rPr>
          <w:color w:val="000000"/>
          <w:sz w:val="24"/>
          <w:lang w:val="fr-FR"/>
        </w:rPr>
        <w:t xml:space="preserve"> </w:t>
      </w:r>
      <w:r w:rsidR="00774B3F" w:rsidRPr="00774B3F">
        <w:rPr>
          <w:color w:val="000000"/>
          <w:sz w:val="24"/>
          <w:lang w:val="fr-CH"/>
        </w:rPr>
        <w:t>5.430A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5.431A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5.431B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, </w:t>
      </w:r>
      <w:r w:rsidR="00774B3F" w:rsidRPr="00774B3F">
        <w:rPr>
          <w:color w:val="000000"/>
          <w:sz w:val="24"/>
          <w:lang w:val="fr-CH"/>
        </w:rPr>
        <w:t>5.432B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>
        <w:rPr>
          <w:b w:val="0"/>
          <w:bCs/>
          <w:color w:val="000000"/>
          <w:sz w:val="24"/>
          <w:lang w:val="fr-CH"/>
        </w:rPr>
        <w:t>et</w:t>
      </w:r>
      <w:r w:rsidR="00774B3F" w:rsidRPr="00774B3F">
        <w:rPr>
          <w:b w:val="0"/>
          <w:bCs/>
          <w:color w:val="000000"/>
          <w:sz w:val="24"/>
          <w:lang w:val="fr-CH"/>
        </w:rPr>
        <w:t xml:space="preserve"> </w:t>
      </w:r>
      <w:r w:rsidR="00774B3F" w:rsidRPr="00774B3F">
        <w:rPr>
          <w:color w:val="000000"/>
          <w:sz w:val="24"/>
          <w:lang w:val="fr-CH"/>
        </w:rPr>
        <w:t>5.434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B6-1/</w:t>
      </w:r>
      <w:r w:rsidR="00367DFD">
        <w:rPr>
          <w:b w:val="0"/>
          <w:bCs/>
          <w:noProof/>
          <w:color w:val="000000"/>
          <w:sz w:val="24"/>
          <w:lang w:val="fr-FR"/>
        </w:rPr>
        <w:t>4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4487B34F" w14:textId="77777777" w:rsidR="009F6CCC" w:rsidRPr="008E5877" w:rsidRDefault="009F6CCC" w:rsidP="009F6CCC">
      <w:pPr>
        <w:rPr>
          <w:lang w:val="fr-FR"/>
        </w:rPr>
      </w:pPr>
    </w:p>
    <w:p w14:paraId="24F6A7A8" w14:textId="77777777" w:rsidR="009F6CCC" w:rsidRPr="008E5877" w:rsidRDefault="009F6CCC" w:rsidP="009F6CCC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PARTIE  C</w:t>
      </w:r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228DF3FB" w14:textId="77777777" w:rsidR="009F6CCC" w:rsidRPr="008E5877" w:rsidRDefault="009F6CCC" w:rsidP="009F6CCC">
      <w:pPr>
        <w:rPr>
          <w:lang w:val="fr-FR"/>
        </w:rPr>
      </w:pPr>
    </w:p>
    <w:p w14:paraId="3AD59E07" w14:textId="77777777" w:rsidR="009F6CCC" w:rsidRPr="008E5877" w:rsidRDefault="009F6CCC" w:rsidP="009F6CCC">
      <w:pPr>
        <w:rPr>
          <w:lang w:val="fr-FR"/>
        </w:rPr>
      </w:pPr>
    </w:p>
    <w:p w14:paraId="301C5513" w14:textId="77777777" w:rsidR="009F6CCC" w:rsidRPr="008E5877" w:rsidRDefault="009F6CCC" w:rsidP="009F6CCC">
      <w:pPr>
        <w:rPr>
          <w:lang w:val="fr-FR"/>
        </w:rPr>
      </w:pPr>
    </w:p>
    <w:p w14:paraId="49F88E45" w14:textId="77777777" w:rsidR="009F6CCC" w:rsidRPr="008E5877" w:rsidRDefault="009F6CCC" w:rsidP="009F6CCC">
      <w:pPr>
        <w:rPr>
          <w:lang w:val="fr-FR"/>
        </w:rPr>
      </w:pPr>
    </w:p>
    <w:p w14:paraId="5F76DB22" w14:textId="77777777" w:rsidR="009F6CCC" w:rsidRPr="008E5877" w:rsidRDefault="009F6CCC" w:rsidP="009F6CCC">
      <w:pPr>
        <w:rPr>
          <w:lang w:val="fr-FR"/>
        </w:rPr>
      </w:pPr>
    </w:p>
    <w:p w14:paraId="6DC1A108" w14:textId="77777777" w:rsidR="009F6CCC" w:rsidRPr="008E5877" w:rsidRDefault="009F6CCC" w:rsidP="009F6CCC">
      <w:pPr>
        <w:rPr>
          <w:lang w:val="fr-FR"/>
        </w:rPr>
      </w:pPr>
    </w:p>
    <w:p w14:paraId="384BAF83" w14:textId="77777777" w:rsidR="009F6CCC" w:rsidRPr="008E5877" w:rsidRDefault="009F6CCC" w:rsidP="009F6CCC">
      <w:pPr>
        <w:rPr>
          <w:lang w:val="fr-FR"/>
        </w:rPr>
      </w:pP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lang w:val="fr-FR"/>
        </w:rPr>
        <w:sectPr w:rsidR="00FB779B" w:rsidRPr="008E5877" w:rsidSect="00D11BC2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0A493" w14:textId="77777777" w:rsidR="00DA0248" w:rsidRDefault="00DA0248">
      <w:r>
        <w:separator/>
      </w:r>
    </w:p>
  </w:endnote>
  <w:endnote w:type="continuationSeparator" w:id="0">
    <w:p w14:paraId="4ABA2C62" w14:textId="77777777"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FEED0" w14:textId="77777777" w:rsidR="00DA0248" w:rsidRDefault="00DA0248">
      <w:r>
        <w:rPr>
          <w:b/>
        </w:rPr>
        <w:t>_______________</w:t>
      </w:r>
    </w:p>
  </w:footnote>
  <w:footnote w:type="continuationSeparator" w:id="0">
    <w:p w14:paraId="689A3CA6" w14:textId="77777777"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77777777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2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270BBDEA" w:rsidR="00DA0248" w:rsidRPr="008216D8" w:rsidRDefault="00DA0248" w:rsidP="00960AB9">
          <w:pPr>
            <w:pStyle w:val="HeaderRegProc"/>
            <w:rPr>
              <w:color w:val="000000"/>
              <w:lang w:val="ru-RU"/>
            </w:rPr>
          </w:pPr>
          <w:r>
            <w:rPr>
              <w:color w:val="000000"/>
              <w:lang w:val="fr-CH"/>
            </w:rPr>
            <w:t>rév.</w:t>
          </w:r>
          <w:r w:rsidR="00960AB9">
            <w:rPr>
              <w:color w:val="000000"/>
              <w:lang w:val="fr-CH"/>
            </w:rPr>
            <w:t xml:space="preserve"> </w:t>
          </w:r>
          <w:r w:rsidR="008216D8">
            <w:rPr>
              <w:color w:val="000000"/>
              <w:lang w:val="ru-RU"/>
            </w:rPr>
            <w:t>6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77777777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rév.</w:t>
          </w:r>
          <w:r w:rsidR="00C676C3">
            <w:rPr>
              <w:color w:val="000000"/>
              <w:lang w:val="fr-CH"/>
            </w:rPr>
            <w:t>-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B24C" w14:textId="77777777"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9777F"/>
    <w:rsid w:val="000B05B3"/>
    <w:rsid w:val="000B76FD"/>
    <w:rsid w:val="000C636A"/>
    <w:rsid w:val="000F66CF"/>
    <w:rsid w:val="001725AB"/>
    <w:rsid w:val="0017511D"/>
    <w:rsid w:val="0018054A"/>
    <w:rsid w:val="001B29CB"/>
    <w:rsid w:val="001B70A0"/>
    <w:rsid w:val="001D7047"/>
    <w:rsid w:val="00204BDD"/>
    <w:rsid w:val="0025715F"/>
    <w:rsid w:val="00367DFD"/>
    <w:rsid w:val="003F26DD"/>
    <w:rsid w:val="00421841"/>
    <w:rsid w:val="004415CF"/>
    <w:rsid w:val="004733C3"/>
    <w:rsid w:val="00491221"/>
    <w:rsid w:val="004E6919"/>
    <w:rsid w:val="00502B0B"/>
    <w:rsid w:val="00514D83"/>
    <w:rsid w:val="00580ACC"/>
    <w:rsid w:val="00585C14"/>
    <w:rsid w:val="005A562C"/>
    <w:rsid w:val="005E17D4"/>
    <w:rsid w:val="005F2FDB"/>
    <w:rsid w:val="00625E29"/>
    <w:rsid w:val="00640845"/>
    <w:rsid w:val="006529B0"/>
    <w:rsid w:val="006D6908"/>
    <w:rsid w:val="006F23BD"/>
    <w:rsid w:val="00774B3F"/>
    <w:rsid w:val="007B1820"/>
    <w:rsid w:val="007C0CEA"/>
    <w:rsid w:val="008108B6"/>
    <w:rsid w:val="00817080"/>
    <w:rsid w:val="008216D8"/>
    <w:rsid w:val="00826C67"/>
    <w:rsid w:val="00891EAA"/>
    <w:rsid w:val="008A664B"/>
    <w:rsid w:val="008A6CE4"/>
    <w:rsid w:val="008C5366"/>
    <w:rsid w:val="008C56DB"/>
    <w:rsid w:val="008E5877"/>
    <w:rsid w:val="009422CC"/>
    <w:rsid w:val="00952245"/>
    <w:rsid w:val="00960AB9"/>
    <w:rsid w:val="009841AA"/>
    <w:rsid w:val="009A033C"/>
    <w:rsid w:val="009F6593"/>
    <w:rsid w:val="009F6CCC"/>
    <w:rsid w:val="00A22EF0"/>
    <w:rsid w:val="00AF524D"/>
    <w:rsid w:val="00AF7B42"/>
    <w:rsid w:val="00B04987"/>
    <w:rsid w:val="00B14163"/>
    <w:rsid w:val="00B61673"/>
    <w:rsid w:val="00B92C26"/>
    <w:rsid w:val="00B944EE"/>
    <w:rsid w:val="00BF2296"/>
    <w:rsid w:val="00C04F40"/>
    <w:rsid w:val="00C1106B"/>
    <w:rsid w:val="00C379E8"/>
    <w:rsid w:val="00C42756"/>
    <w:rsid w:val="00C670C9"/>
    <w:rsid w:val="00C676C3"/>
    <w:rsid w:val="00CB635F"/>
    <w:rsid w:val="00CC429F"/>
    <w:rsid w:val="00D11BC2"/>
    <w:rsid w:val="00D35428"/>
    <w:rsid w:val="00D41DAC"/>
    <w:rsid w:val="00D966E8"/>
    <w:rsid w:val="00DA0248"/>
    <w:rsid w:val="00DF3AAC"/>
    <w:rsid w:val="00E75B2B"/>
    <w:rsid w:val="00E81B28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DB30A-5E69-4B2E-8E8F-87C8A58F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103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Table des Matières</dc:subject>
  <dc:creator>Composition des Publications</dc:creator>
  <cp:keywords>FOLIOS:  1  -  4 (bl)</cp:keywords>
  <dc:description>Edition 2009:  18.02.2009/DD (dict. ok)_x000d_
</dc:description>
  <cp:lastModifiedBy>Sikacheva, Violetta</cp:lastModifiedBy>
  <cp:revision>42</cp:revision>
  <cp:lastPrinted>2017-03-09T14:31:00Z</cp:lastPrinted>
  <dcterms:created xsi:type="dcterms:W3CDTF">2012-08-08T15:08:00Z</dcterms:created>
  <dcterms:modified xsi:type="dcterms:W3CDTF">2020-07-27T07:59:00Z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