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427D5" w14:textId="77777777" w:rsidR="00542C7C" w:rsidRDefault="00542C7C">
      <w:pPr>
        <w:pStyle w:val="Heading1"/>
        <w:spacing w:before="240"/>
        <w:ind w:left="0" w:firstLine="0"/>
        <w:jc w:val="center"/>
        <w:rPr>
          <w:lang w:val="en-US"/>
        </w:rPr>
      </w:pPr>
      <w:r>
        <w:rPr>
          <w:lang w:val="en-US"/>
        </w:rPr>
        <w:t xml:space="preserve">UPDATES  to </w:t>
      </w:r>
      <w:r w:rsidR="00F86376">
        <w:rPr>
          <w:lang w:val="en-US"/>
        </w:rPr>
        <w:t xml:space="preserve"> </w:t>
      </w:r>
      <w:r>
        <w:rPr>
          <w:lang w:val="en-US"/>
        </w:rPr>
        <w:t>the</w:t>
      </w:r>
    </w:p>
    <w:p w14:paraId="1388D818" w14:textId="77777777"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Rules of Procedure</w:t>
      </w:r>
    </w:p>
    <w:p w14:paraId="03D6CFAA" w14:textId="77777777" w:rsidR="00542C7C" w:rsidRDefault="00542C7C" w:rsidP="00F634C8">
      <w:pPr>
        <w:jc w:val="center"/>
        <w:rPr>
          <w:lang w:val="en-US"/>
        </w:rPr>
      </w:pPr>
      <w:r>
        <w:rPr>
          <w:lang w:val="en-US"/>
        </w:rPr>
        <w:t xml:space="preserve">(Edition of </w:t>
      </w:r>
      <w:r w:rsidR="009B0A8C">
        <w:rPr>
          <w:lang w:val="en-US"/>
        </w:rPr>
        <w:t>2017</w:t>
      </w:r>
      <w:r>
        <w:rPr>
          <w:lang w:val="en-US"/>
        </w:rPr>
        <w:t>)</w:t>
      </w:r>
    </w:p>
    <w:p w14:paraId="62E9500C" w14:textId="77777777" w:rsidR="00542C7C" w:rsidRDefault="00B14677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A</w:t>
      </w:r>
      <w:r w:rsidR="00542C7C">
        <w:rPr>
          <w:lang w:val="en-US"/>
        </w:rPr>
        <w:t>pproved by the Radio Regulations Board</w:t>
      </w:r>
      <w:r w:rsidR="009B0A8C">
        <w:rPr>
          <w:lang w:val="en-US"/>
        </w:rPr>
        <w:t>*</w:t>
      </w:r>
    </w:p>
    <w:p w14:paraId="2BB0CB68" w14:textId="77777777" w:rsidR="009B0A8C" w:rsidRDefault="009B0A8C" w:rsidP="009B0A8C">
      <w:pPr>
        <w:pStyle w:val="Index1"/>
        <w:spacing w:before="0"/>
        <w:rPr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992"/>
        <w:gridCol w:w="1865"/>
      </w:tblGrid>
      <w:tr w:rsidR="009B0A8C" w:rsidRPr="003475A2" w14:paraId="7F4292DA" w14:textId="77777777" w:rsidTr="005546FB">
        <w:trPr>
          <w:tblHeader/>
          <w:jc w:val="center"/>
        </w:trPr>
        <w:tc>
          <w:tcPr>
            <w:tcW w:w="1472" w:type="dxa"/>
          </w:tcPr>
          <w:p w14:paraId="38780F9A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222" w:type="dxa"/>
          </w:tcPr>
          <w:p w14:paraId="70FB50F9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745E4BFA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95A8D5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87AECB0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D6F8B3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280FBFEC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9B0A8C" w:rsidRPr="003475A2" w14:paraId="61294DDA" w14:textId="77777777" w:rsidTr="005546FB">
        <w:trPr>
          <w:tblHeader/>
          <w:jc w:val="center"/>
        </w:trPr>
        <w:tc>
          <w:tcPr>
            <w:tcW w:w="1472" w:type="dxa"/>
          </w:tcPr>
          <w:p w14:paraId="3808B865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222" w:type="dxa"/>
          </w:tcPr>
          <w:p w14:paraId="4196D6A1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November 2017</w:t>
            </w:r>
          </w:p>
        </w:tc>
        <w:tc>
          <w:tcPr>
            <w:tcW w:w="987" w:type="dxa"/>
          </w:tcPr>
          <w:p w14:paraId="52B4B375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14:paraId="79556897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418" w:type="dxa"/>
          </w:tcPr>
          <w:p w14:paraId="5C9A67EF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992" w:type="dxa"/>
          </w:tcPr>
          <w:p w14:paraId="2A921810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</w:tcPr>
          <w:p w14:paraId="41B1E84B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</w:tc>
      </w:tr>
      <w:tr w:rsidR="00606866" w:rsidRPr="00D8169A" w14:paraId="4F141E4E" w14:textId="77777777" w:rsidTr="000C004B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14:paraId="089C7E6A" w14:textId="77777777" w:rsidR="00606866" w:rsidRPr="00F879D2" w:rsidRDefault="00606866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222" w:type="dxa"/>
            <w:tcBorders>
              <w:bottom w:val="nil"/>
            </w:tcBorders>
          </w:tcPr>
          <w:p w14:paraId="76AA504B" w14:textId="77777777" w:rsidR="00606866" w:rsidRDefault="00606866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July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987" w:type="dxa"/>
          </w:tcPr>
          <w:p w14:paraId="7ED73864" w14:textId="77777777" w:rsidR="00606866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219B4AF1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D24F72">
              <w:rPr>
                <w:sz w:val="20"/>
                <w:lang w:val="en-US"/>
              </w:rPr>
              <w:br/>
            </w:r>
          </w:p>
          <w:p w14:paraId="5D96C7B5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7C784184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2C767232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5479DF">
              <w:rPr>
                <w:sz w:val="20"/>
                <w:lang w:val="en-US"/>
              </w:rPr>
              <w:br/>
            </w:r>
          </w:p>
          <w:p w14:paraId="5707AAC6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5C2F5A20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1FA1628E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14:paraId="0D4EAEC4" w14:textId="77777777" w:rsidR="00F26A65" w:rsidRPr="00F879D2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17" w:type="dxa"/>
          </w:tcPr>
          <w:p w14:paraId="1E934C21" w14:textId="77777777" w:rsidR="00606866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AR04</w:t>
            </w:r>
          </w:p>
          <w:p w14:paraId="13DC46F0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Receivability</w:t>
            </w:r>
            <w:r w:rsidR="005546FB" w:rsidRPr="005546FB">
              <w:rPr>
                <w:sz w:val="20"/>
                <w:vertAlign w:val="superscript"/>
                <w:lang w:val="en-US"/>
              </w:rPr>
              <w:t>1</w:t>
            </w:r>
            <w:r w:rsidR="00D24F72">
              <w:rPr>
                <w:sz w:val="20"/>
                <w:vertAlign w:val="superscript"/>
                <w:lang w:val="en-US"/>
              </w:rPr>
              <w:br/>
            </w:r>
          </w:p>
          <w:p w14:paraId="049A1A77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AR09</w:t>
            </w:r>
            <w:r w:rsidR="00CC4946" w:rsidRPr="00CC4946">
              <w:rPr>
                <w:sz w:val="20"/>
                <w:vertAlign w:val="superscript"/>
                <w:lang w:val="en-US"/>
              </w:rPr>
              <w:t>2</w:t>
            </w:r>
          </w:p>
          <w:p w14:paraId="26F60054" w14:textId="77777777" w:rsidR="00F26A65" w:rsidRDefault="00CC4946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AR09</w:t>
            </w:r>
          </w:p>
          <w:p w14:paraId="467759BA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 w:rsidR="005479DF">
              <w:rPr>
                <w:sz w:val="20"/>
                <w:lang w:val="en-US"/>
              </w:rPr>
              <w:br/>
            </w:r>
          </w:p>
          <w:p w14:paraId="6BBA0BC9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5B630857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0143E839" w14:textId="77777777" w:rsidR="00F26A65" w:rsidRPr="00F879D2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418" w:type="dxa"/>
          </w:tcPr>
          <w:p w14:paraId="2530746D" w14:textId="77777777" w:rsidR="00606866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14:paraId="4EEF4966" w14:textId="77777777" w:rsidR="00F26A65" w:rsidRDefault="00D24F7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4CDF9E31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14:paraId="39C48E93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14:paraId="449E6FE6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 w:rsidR="005479DF">
              <w:rPr>
                <w:sz w:val="20"/>
                <w:lang w:val="en-US"/>
              </w:rPr>
              <w:br/>
            </w:r>
          </w:p>
          <w:p w14:paraId="0D37A3DF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14:paraId="2A966945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14:paraId="67514BF0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992" w:type="dxa"/>
          </w:tcPr>
          <w:p w14:paraId="34DB2828" w14:textId="77777777" w:rsidR="00606866" w:rsidRDefault="001565D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14:paraId="56A04492" w14:textId="77777777" w:rsidR="001565D0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 w:rsidR="00D24F72">
              <w:rPr>
                <w:sz w:val="20"/>
                <w:lang w:val="en-US"/>
              </w:rPr>
              <w:br/>
            </w:r>
          </w:p>
          <w:p w14:paraId="5D737E29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14:paraId="32BBE507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14:paraId="6D4E1A3A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 w:rsidR="005479DF">
              <w:rPr>
                <w:sz w:val="20"/>
                <w:lang w:val="en-US"/>
              </w:rPr>
              <w:br/>
            </w:r>
          </w:p>
          <w:p w14:paraId="6851175B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14:paraId="09F9FAAB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  <w:r w:rsidR="00A506E1">
              <w:rPr>
                <w:sz w:val="20"/>
                <w:lang w:val="en-US"/>
              </w:rPr>
              <w:t>-13</w:t>
            </w:r>
          </w:p>
          <w:p w14:paraId="56122838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14:paraId="119DCBBB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702664">
              <w:rPr>
                <w:sz w:val="20"/>
                <w:lang w:val="en-US"/>
              </w:rPr>
              <w:br/>
            </w:r>
            <w:r w:rsidR="00D8169A">
              <w:rPr>
                <w:sz w:val="20"/>
                <w:lang w:val="en-US"/>
              </w:rPr>
              <w:t>6-10</w:t>
            </w:r>
          </w:p>
        </w:tc>
        <w:tc>
          <w:tcPr>
            <w:tcW w:w="1865" w:type="dxa"/>
          </w:tcPr>
          <w:p w14:paraId="6D9D812C" w14:textId="77777777" w:rsidR="00606866" w:rsidRDefault="001565D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- 3(rev.2)</w:t>
            </w:r>
          </w:p>
          <w:p w14:paraId="4E7176AF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</w:t>
            </w:r>
            <w:r w:rsidR="00D24F72" w:rsidRPr="00D24F7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14:paraId="71E30198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10(rev.2)</w:t>
            </w:r>
          </w:p>
          <w:p w14:paraId="2CC1253F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- 24(rev.2)</w:t>
            </w:r>
          </w:p>
          <w:p w14:paraId="08BEB3A3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28(rev.2) - 28</w:t>
            </w:r>
            <w:r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14:paraId="16FE2E36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15(rev.2)</w:t>
            </w:r>
          </w:p>
          <w:p w14:paraId="303F97B9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12(rev.2) - 13(rev.2)</w:t>
            </w:r>
          </w:p>
          <w:p w14:paraId="12AC6056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13(rev.2) - 1</w:t>
            </w:r>
            <w:r w:rsidR="00D24F7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(rev.2)</w:t>
            </w:r>
          </w:p>
          <w:p w14:paraId="79F88BB2" w14:textId="77777777" w:rsidR="005546FB" w:rsidRPr="00946255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3(rev.2)</w:t>
            </w:r>
            <w:r w:rsidR="00D8169A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br/>
              <w:t>6(rev.2)</w:t>
            </w:r>
            <w:r w:rsidR="00FD46DF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t>-</w:t>
            </w:r>
            <w:r w:rsidR="00FD46DF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t>10</w:t>
            </w:r>
            <w:r w:rsidR="00C177C2" w:rsidRPr="00C177C2">
              <w:rPr>
                <w:i/>
                <w:iCs/>
                <w:sz w:val="20"/>
                <w:lang w:val="en-US"/>
              </w:rPr>
              <w:t>bis</w:t>
            </w:r>
            <w:r w:rsidR="00D8169A">
              <w:rPr>
                <w:sz w:val="20"/>
                <w:lang w:val="en-US"/>
              </w:rPr>
              <w:t>(rev.2)</w:t>
            </w:r>
          </w:p>
        </w:tc>
      </w:tr>
      <w:tr w:rsidR="00597DC2" w:rsidRPr="00D8169A" w14:paraId="2D624B39" w14:textId="77777777" w:rsidTr="00894F60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51DB6CE1" w14:textId="77777777" w:rsidR="00597DC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69ECC5B5" w14:textId="77777777" w:rsidR="00597DC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3B69A604" w14:textId="77777777" w:rsidR="00597DC2" w:rsidRPr="00F879D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</w:tcPr>
          <w:p w14:paraId="5F12CB8E" w14:textId="77777777" w:rsidR="00597DC2" w:rsidRPr="00F879D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6F17FA33" w14:textId="77777777" w:rsidR="00597DC2" w:rsidRPr="005E406D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05E65AC9" w14:textId="77777777" w:rsidR="00597DC2" w:rsidRPr="00F879D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713585FE" w14:textId="77777777" w:rsidR="00597DC2" w:rsidRPr="00F879D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 - 2(rev.2)</w:t>
            </w:r>
          </w:p>
        </w:tc>
      </w:tr>
      <w:tr w:rsidR="00894F60" w:rsidRPr="00894F60" w14:paraId="65322BEE" w14:textId="77777777" w:rsidTr="00C36527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EEC9D8E" w14:textId="77777777" w:rsidR="00894F60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See CR/</w:t>
            </w:r>
            <w:r w:rsidR="0094426C">
              <w:rPr>
                <w:sz w:val="20"/>
                <w:lang w:val="en-US"/>
              </w:rPr>
              <w:t>442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46650DE1" w14:textId="77777777" w:rsidR="00894F60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Mar</w:t>
            </w:r>
            <w:r w:rsidR="00ED5D8C">
              <w:rPr>
                <w:sz w:val="20"/>
                <w:lang w:val="en-US"/>
              </w:rPr>
              <w:t>ch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987" w:type="dxa"/>
          </w:tcPr>
          <w:p w14:paraId="2DD23A8B" w14:textId="77777777" w:rsidR="00894F60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417" w:type="dxa"/>
          </w:tcPr>
          <w:p w14:paraId="751CBD1C" w14:textId="77777777" w:rsidR="00894F60" w:rsidRPr="00F879D2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418" w:type="dxa"/>
          </w:tcPr>
          <w:p w14:paraId="6A8FDA79" w14:textId="77777777" w:rsidR="00894F60" w:rsidRPr="005E406D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2BBD452D" w14:textId="77777777" w:rsidR="00894F60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</w:tcPr>
          <w:p w14:paraId="1713946F" w14:textId="77777777" w:rsidR="00C36527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4(rev.3)</w:t>
            </w:r>
          </w:p>
        </w:tc>
      </w:tr>
      <w:tr w:rsidR="00C36527" w:rsidRPr="00894F60" w14:paraId="412F24EE" w14:textId="77777777" w:rsidTr="00D629D9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50CC3FD9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</w:r>
            <w:r w:rsidRPr="00B84B83">
              <w:rPr>
                <w:sz w:val="20"/>
                <w:lang w:val="en-US"/>
              </w:rPr>
              <w:t>See CR/</w:t>
            </w:r>
            <w:r w:rsidR="00B84B83" w:rsidRPr="00B84B83">
              <w:rPr>
                <w:sz w:val="20"/>
                <w:lang w:val="en-US"/>
              </w:rPr>
              <w:t>446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46BA415F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July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987" w:type="dxa"/>
          </w:tcPr>
          <w:p w14:paraId="726AB5AC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02C8715D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A2</w:t>
            </w:r>
          </w:p>
          <w:p w14:paraId="5EB1A339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A5</w:t>
            </w:r>
          </w:p>
        </w:tc>
        <w:tc>
          <w:tcPr>
            <w:tcW w:w="1417" w:type="dxa"/>
          </w:tcPr>
          <w:p w14:paraId="5FCFA284" w14:textId="77777777" w:rsidR="00C36527" w:rsidRDefault="00C36527" w:rsidP="00CE5B0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 w:rsidR="00CE5B02"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</w:p>
          <w:p w14:paraId="3B9A8682" w14:textId="77777777" w:rsidR="00C36527" w:rsidRDefault="00C36527" w:rsidP="00CE5B0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ST61</w:t>
            </w:r>
            <w:r w:rsidR="00CE5B02">
              <w:rPr>
                <w:sz w:val="20"/>
                <w:vertAlign w:val="superscript"/>
                <w:lang w:val="en-US"/>
              </w:rPr>
              <w:t>4</w:t>
            </w:r>
          </w:p>
          <w:p w14:paraId="3226F9ED" w14:textId="77777777" w:rsidR="00C36527" w:rsidRPr="00F879D2" w:rsidRDefault="00C36527" w:rsidP="00CE5B0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GE84</w:t>
            </w:r>
            <w:r w:rsidR="00CE5B02">
              <w:rPr>
                <w:sz w:val="20"/>
                <w:vertAlign w:val="superscript"/>
                <w:lang w:val="en-US"/>
              </w:rPr>
              <w:t>4</w:t>
            </w:r>
          </w:p>
        </w:tc>
        <w:tc>
          <w:tcPr>
            <w:tcW w:w="1418" w:type="dxa"/>
          </w:tcPr>
          <w:p w14:paraId="1C4EC4A1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  <w:r>
              <w:rPr>
                <w:sz w:val="20"/>
                <w:lang w:val="en-US"/>
              </w:rPr>
              <w:br/>
            </w:r>
          </w:p>
          <w:p w14:paraId="14DA0B90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Art. 4</w:t>
            </w:r>
          </w:p>
          <w:p w14:paraId="0BFA5A33" w14:textId="7FEA2753" w:rsidR="00C36527" w:rsidRPr="005E406D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Art.</w:t>
            </w:r>
            <w:r w:rsidR="006F01D1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4</w:t>
            </w:r>
          </w:p>
        </w:tc>
        <w:tc>
          <w:tcPr>
            <w:tcW w:w="992" w:type="dxa"/>
          </w:tcPr>
          <w:p w14:paraId="1E630390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br/>
              <w:t>10</w:t>
            </w:r>
          </w:p>
          <w:p w14:paraId="578C6528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40119210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865" w:type="dxa"/>
          </w:tcPr>
          <w:p w14:paraId="7D1D442E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8(rev.4)</w:t>
            </w:r>
            <w:r>
              <w:rPr>
                <w:sz w:val="20"/>
                <w:lang w:val="en-US"/>
              </w:rPr>
              <w:br/>
              <w:t>10(rev.4)</w:t>
            </w:r>
          </w:p>
          <w:p w14:paraId="66CD86C7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2(rev.4)</w:t>
            </w:r>
          </w:p>
          <w:p w14:paraId="75B87A0C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1(rev.4)</w:t>
            </w:r>
          </w:p>
        </w:tc>
      </w:tr>
      <w:tr w:rsidR="00D629D9" w:rsidRPr="00D629D9" w14:paraId="6FCCB416" w14:textId="77777777" w:rsidTr="00713E78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8C806D6" w14:textId="3CF0F119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  <w:t>See CR/451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1CBAF8C4" w14:textId="2F1CB716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October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987" w:type="dxa"/>
          </w:tcPr>
          <w:p w14:paraId="4BE63372" w14:textId="3E2BE44B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14:paraId="595077C0" w14:textId="6C694541" w:rsidR="00D629D9" w:rsidRDefault="00D629D9" w:rsidP="00CE5B0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AR05</w:t>
            </w:r>
          </w:p>
        </w:tc>
        <w:tc>
          <w:tcPr>
            <w:tcW w:w="1418" w:type="dxa"/>
          </w:tcPr>
          <w:p w14:paraId="7F0EEAB2" w14:textId="41D2349F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5.458</w:t>
            </w:r>
          </w:p>
        </w:tc>
        <w:tc>
          <w:tcPr>
            <w:tcW w:w="992" w:type="dxa"/>
          </w:tcPr>
          <w:p w14:paraId="7A4EA8B8" w14:textId="141D8C6A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865" w:type="dxa"/>
          </w:tcPr>
          <w:p w14:paraId="36AB9700" w14:textId="7485E14B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19(rev.5)</w:t>
            </w:r>
          </w:p>
        </w:tc>
      </w:tr>
    </w:tbl>
    <w:p w14:paraId="20F03D4A" w14:textId="77777777" w:rsidR="00713E78" w:rsidRDefault="00713E78"/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992"/>
        <w:gridCol w:w="1865"/>
      </w:tblGrid>
      <w:tr w:rsidR="00713E78" w:rsidRPr="003475A2" w14:paraId="7F8E4091" w14:textId="77777777" w:rsidTr="00985068">
        <w:trPr>
          <w:trHeight w:val="699"/>
          <w:tblHeader/>
          <w:jc w:val="center"/>
        </w:trPr>
        <w:tc>
          <w:tcPr>
            <w:tcW w:w="1472" w:type="dxa"/>
          </w:tcPr>
          <w:p w14:paraId="55BC7F7D" w14:textId="77777777" w:rsidR="00713E78" w:rsidRPr="003475A2" w:rsidRDefault="00713E78" w:rsidP="001F210B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lastRenderedPageBreak/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222" w:type="dxa"/>
          </w:tcPr>
          <w:p w14:paraId="3B73D46C" w14:textId="77777777" w:rsidR="00713E78" w:rsidRPr="003475A2" w:rsidRDefault="00713E78" w:rsidP="001F210B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65A9104B" w14:textId="77777777" w:rsidR="00713E78" w:rsidRPr="003475A2" w:rsidRDefault="00713E78" w:rsidP="001F210B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E2FE04" w14:textId="77777777" w:rsidR="00713E78" w:rsidRPr="003475A2" w:rsidRDefault="00713E78" w:rsidP="001F210B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37A118" w14:textId="77777777" w:rsidR="00713E78" w:rsidRPr="003475A2" w:rsidRDefault="00713E78" w:rsidP="001F210B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2BCDB1" w14:textId="77777777" w:rsidR="00713E78" w:rsidRPr="003475A2" w:rsidRDefault="00713E78" w:rsidP="001F210B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347ECD14" w14:textId="77777777" w:rsidR="00713E78" w:rsidRPr="003475A2" w:rsidRDefault="00713E78" w:rsidP="001F210B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713E78" w:rsidRPr="00D629D9" w14:paraId="2E9B7D4E" w14:textId="77777777" w:rsidTr="00257DA6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682D3FAD" w14:textId="737D4202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>
              <w:rPr>
                <w:sz w:val="20"/>
                <w:lang w:val="en-US"/>
              </w:rPr>
              <w:br/>
              <w:t>See CR/465</w:t>
            </w: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2AF0BD78" w14:textId="275A3DA4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July</w:t>
            </w:r>
            <w:r>
              <w:rPr>
                <w:sz w:val="20"/>
                <w:lang w:val="en-US"/>
              </w:rPr>
              <w:br/>
              <w:t>2020</w:t>
            </w:r>
          </w:p>
        </w:tc>
        <w:tc>
          <w:tcPr>
            <w:tcW w:w="987" w:type="dxa"/>
          </w:tcPr>
          <w:p w14:paraId="098D892C" w14:textId="0DF84DB3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15D41F00" w14:textId="1A5C6D62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5B5F774" w14:textId="72746390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32E3ADD4" w14:textId="090C88AA" w:rsidR="00765595" w:rsidRDefault="00765595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30E2D650" w14:textId="11F4C92C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0944853F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24B86E9F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52788E18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75F021BB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184AFC2C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FB8D391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70A17477" w14:textId="1D04818B" w:rsidR="00D63053" w:rsidRDefault="00713E78" w:rsidP="006A6B2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14:paraId="7FDF565B" w14:textId="09C97385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AR5</w:t>
            </w:r>
          </w:p>
          <w:p w14:paraId="3600F0D9" w14:textId="77C9F8D8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AR5</w:t>
            </w:r>
          </w:p>
          <w:p w14:paraId="5D247E2F" w14:textId="761C9135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Receivability</w:t>
            </w:r>
          </w:p>
          <w:p w14:paraId="7F530A43" w14:textId="74855753" w:rsidR="00765595" w:rsidRDefault="00765595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F55504">
              <w:rPr>
                <w:sz w:val="20"/>
                <w:lang w:val="en-US"/>
              </w:rPr>
              <w:t>Notifying administration</w:t>
            </w:r>
          </w:p>
          <w:p w14:paraId="5C09CA9B" w14:textId="76D64B49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AR9</w:t>
            </w:r>
            <w:r>
              <w:rPr>
                <w:sz w:val="20"/>
                <w:lang w:val="en-US"/>
              </w:rPr>
              <w:br/>
            </w:r>
          </w:p>
          <w:p w14:paraId="7EAE8DF9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AR9</w:t>
            </w:r>
          </w:p>
          <w:p w14:paraId="0989785B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</w:p>
          <w:p w14:paraId="79DAE7F0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5E00DAD2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61D79536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AP30B</w:t>
            </w:r>
          </w:p>
          <w:p w14:paraId="26841A2D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AP30B</w:t>
            </w:r>
          </w:p>
          <w:p w14:paraId="7CFDEB31" w14:textId="38FA3617" w:rsidR="00713E78" w:rsidRDefault="00713E78" w:rsidP="006A6B2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AP30B</w:t>
            </w:r>
            <w:r w:rsidR="00D63053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14:paraId="4B5044C5" w14:textId="10615E3B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5.441B</w:t>
            </w:r>
          </w:p>
          <w:p w14:paraId="616B1A39" w14:textId="66DD0644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5.510</w:t>
            </w:r>
          </w:p>
          <w:p w14:paraId="64D9F9AF" w14:textId="40FB8EDF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636CDAF9" w14:textId="73B3498E" w:rsidR="00765595" w:rsidRDefault="00765595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194CADE1" w14:textId="161339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2DB75B85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9.19</w:t>
            </w:r>
          </w:p>
          <w:p w14:paraId="6E3EBB6E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77A95B0D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2A.1.1</w:t>
            </w:r>
          </w:p>
          <w:p w14:paraId="3716F7BC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Annex 4</w:t>
            </w:r>
          </w:p>
          <w:p w14:paraId="072AC470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6.5</w:t>
            </w:r>
          </w:p>
          <w:p w14:paraId="0EBEA7B3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6.6</w:t>
            </w:r>
          </w:p>
          <w:p w14:paraId="3434C1A5" w14:textId="4AA7F5C7" w:rsidR="00D63053" w:rsidRDefault="00713E78" w:rsidP="006A6B2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Annex 4</w:t>
            </w:r>
          </w:p>
        </w:tc>
        <w:tc>
          <w:tcPr>
            <w:tcW w:w="992" w:type="dxa"/>
          </w:tcPr>
          <w:p w14:paraId="4F761582" w14:textId="0268B7A8" w:rsidR="00713E78" w:rsidRPr="00480A2C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480A2C">
              <w:rPr>
                <w:sz w:val="20"/>
                <w:lang w:val="en-US"/>
              </w:rPr>
              <w:t>17</w:t>
            </w:r>
            <w:r w:rsidR="00CC21BF" w:rsidRPr="00480A2C">
              <w:rPr>
                <w:sz w:val="20"/>
                <w:lang w:val="en-US"/>
              </w:rPr>
              <w:t>-</w:t>
            </w:r>
            <w:r w:rsidR="00E248FF">
              <w:rPr>
                <w:sz w:val="20"/>
                <w:lang w:val="en-US"/>
              </w:rPr>
              <w:t>18</w:t>
            </w:r>
          </w:p>
          <w:p w14:paraId="0023F64B" w14:textId="48464B59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3E7A83">
              <w:rPr>
                <w:sz w:val="20"/>
                <w:lang w:val="en-US"/>
              </w:rPr>
              <w:t>25</w:t>
            </w:r>
            <w:r w:rsidR="00F56772" w:rsidRPr="003E7A83">
              <w:rPr>
                <w:sz w:val="20"/>
                <w:lang w:val="en-US"/>
              </w:rPr>
              <w:t>-26</w:t>
            </w:r>
          </w:p>
          <w:p w14:paraId="7EAC5B75" w14:textId="0DA4DB2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</w:t>
            </w:r>
          </w:p>
          <w:p w14:paraId="042FC7AE" w14:textId="37D53E83" w:rsidR="00765595" w:rsidRDefault="00765595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−</w:t>
            </w:r>
            <w:r>
              <w:rPr>
                <w:sz w:val="20"/>
                <w:lang w:val="en-US"/>
              </w:rPr>
              <w:br/>
            </w:r>
          </w:p>
          <w:p w14:paraId="353D8AE5" w14:textId="0C5E74E1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721431">
              <w:rPr>
                <w:sz w:val="20"/>
                <w:lang w:val="en-US"/>
              </w:rPr>
              <w:t>7</w:t>
            </w:r>
            <w:r w:rsidR="00B03E03">
              <w:rPr>
                <w:sz w:val="20"/>
                <w:lang w:val="en-US"/>
              </w:rPr>
              <w:t>-</w:t>
            </w:r>
            <w:r w:rsidR="00391D33">
              <w:rPr>
                <w:sz w:val="20"/>
                <w:lang w:val="en-US"/>
              </w:rPr>
              <w:t>9</w:t>
            </w:r>
            <w:r w:rsidR="00721431">
              <w:rPr>
                <w:sz w:val="20"/>
                <w:lang w:val="en-US"/>
              </w:rPr>
              <w:t xml:space="preserve">, </w:t>
            </w:r>
            <w:r w:rsidRPr="00721431">
              <w:rPr>
                <w:sz w:val="20"/>
                <w:lang w:val="en-US"/>
              </w:rPr>
              <w:t>12, 14</w:t>
            </w:r>
          </w:p>
          <w:p w14:paraId="150650EE" w14:textId="4B2D890F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  <w:r w:rsidR="00B03E03">
              <w:rPr>
                <w:sz w:val="20"/>
                <w:lang w:val="en-US"/>
              </w:rPr>
              <w:t>-</w:t>
            </w:r>
            <w:r w:rsidR="00721431">
              <w:rPr>
                <w:sz w:val="20"/>
                <w:lang w:val="en-US"/>
              </w:rPr>
              <w:t>19</w:t>
            </w:r>
          </w:p>
          <w:p w14:paraId="2E5B76DB" w14:textId="5AEB87DB" w:rsidR="00713E78" w:rsidRDefault="005434FF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480A2C">
              <w:rPr>
                <w:sz w:val="20"/>
                <w:lang w:val="en-US"/>
              </w:rPr>
              <w:t>10</w:t>
            </w:r>
            <w:r w:rsidR="00713E78" w:rsidRPr="00480A2C">
              <w:rPr>
                <w:sz w:val="20"/>
                <w:lang w:val="en-US"/>
              </w:rPr>
              <w:t>(</w:t>
            </w:r>
            <w:r w:rsidR="00713E78">
              <w:rPr>
                <w:sz w:val="20"/>
                <w:lang w:val="en-US"/>
              </w:rPr>
              <w:t>rev.4)</w:t>
            </w:r>
          </w:p>
          <w:p w14:paraId="05EB7279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3493474D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  <w:p w14:paraId="1123296C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0CF8BC8D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  <w:p w14:paraId="66F5A0BE" w14:textId="204171F6" w:rsidR="00D63053" w:rsidRDefault="00713E78" w:rsidP="006A6B2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1865" w:type="dxa"/>
          </w:tcPr>
          <w:p w14:paraId="2AA6A3F2" w14:textId="065A60AE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17(rev.6)</w:t>
            </w:r>
            <w:r w:rsidR="00B31B94">
              <w:rPr>
                <w:sz w:val="20"/>
                <w:lang w:val="en-US"/>
              </w:rPr>
              <w:t xml:space="preserve"> - </w:t>
            </w:r>
            <w:r w:rsidR="00E248FF">
              <w:rPr>
                <w:sz w:val="20"/>
                <w:lang w:val="en-US"/>
              </w:rPr>
              <w:t>18</w:t>
            </w:r>
          </w:p>
          <w:p w14:paraId="55EC3A4D" w14:textId="4BC57DB5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CC21BF">
              <w:rPr>
                <w:sz w:val="20"/>
                <w:lang w:val="en-US"/>
              </w:rPr>
              <w:t>25(rev.6)</w:t>
            </w:r>
            <w:r w:rsidR="00F56772">
              <w:rPr>
                <w:sz w:val="20"/>
                <w:lang w:val="en-US"/>
              </w:rPr>
              <w:t xml:space="preserve"> - </w:t>
            </w:r>
            <w:r w:rsidR="00F56772" w:rsidRPr="00CC21BF">
              <w:rPr>
                <w:sz w:val="20"/>
                <w:lang w:val="en-US"/>
              </w:rPr>
              <w:t>2</w:t>
            </w:r>
            <w:r w:rsidR="00F56772">
              <w:rPr>
                <w:sz w:val="20"/>
                <w:lang w:val="en-US"/>
              </w:rPr>
              <w:t>6</w:t>
            </w:r>
            <w:r w:rsidR="00F56772" w:rsidRPr="00CC21BF">
              <w:rPr>
                <w:sz w:val="20"/>
                <w:lang w:val="en-US"/>
              </w:rPr>
              <w:t>(rev.6)</w:t>
            </w:r>
          </w:p>
          <w:p w14:paraId="62858F6F" w14:textId="08782E5B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1(rev.6)</w:t>
            </w:r>
          </w:p>
          <w:p w14:paraId="5FABA671" w14:textId="6AFF4712" w:rsidR="00765595" w:rsidRDefault="00765595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2(rev.6) - </w:t>
            </w:r>
            <w:r w:rsidR="005D421C"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t>(rev.6)</w:t>
            </w:r>
            <w:r>
              <w:rPr>
                <w:sz w:val="20"/>
                <w:lang w:val="en-US"/>
              </w:rPr>
              <w:br/>
            </w:r>
          </w:p>
          <w:p w14:paraId="38DC9201" w14:textId="73B5B313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721431">
              <w:rPr>
                <w:sz w:val="20"/>
                <w:lang w:val="en-US"/>
              </w:rPr>
              <w:t>7(rev.6)</w:t>
            </w:r>
            <w:r w:rsidR="00721431" w:rsidRPr="00721431">
              <w:rPr>
                <w:sz w:val="20"/>
                <w:lang w:val="en-US"/>
              </w:rPr>
              <w:t xml:space="preserve"> </w:t>
            </w:r>
            <w:r w:rsidR="00B03E03">
              <w:rPr>
                <w:sz w:val="20"/>
                <w:lang w:val="en-US"/>
              </w:rPr>
              <w:t xml:space="preserve">- </w:t>
            </w:r>
            <w:r w:rsidR="00391D33">
              <w:rPr>
                <w:sz w:val="20"/>
                <w:lang w:val="en-US"/>
              </w:rPr>
              <w:t>9</w:t>
            </w:r>
            <w:r w:rsidR="00721431" w:rsidRPr="00721431">
              <w:rPr>
                <w:sz w:val="20"/>
                <w:lang w:val="en-US"/>
              </w:rPr>
              <w:t xml:space="preserve">(rev.6), </w:t>
            </w:r>
            <w:r w:rsidRPr="00721431">
              <w:rPr>
                <w:sz w:val="20"/>
                <w:lang w:val="en-US"/>
              </w:rPr>
              <w:t>12(rev.6), 14(rev.6)</w:t>
            </w:r>
          </w:p>
          <w:p w14:paraId="00DA13CC" w14:textId="4EBE52DB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18(rev.6)</w:t>
            </w:r>
            <w:r w:rsidR="00B03E03">
              <w:rPr>
                <w:sz w:val="20"/>
                <w:lang w:val="en-US"/>
              </w:rPr>
              <w:t xml:space="preserve"> - </w:t>
            </w:r>
            <w:r w:rsidR="00721431">
              <w:rPr>
                <w:sz w:val="20"/>
                <w:lang w:val="en-US"/>
              </w:rPr>
              <w:t>19(rev.6)</w:t>
            </w:r>
          </w:p>
          <w:p w14:paraId="49362E02" w14:textId="65314158" w:rsidR="00713E78" w:rsidRDefault="005434FF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  <w:r w:rsidR="00713E78">
              <w:rPr>
                <w:sz w:val="20"/>
                <w:lang w:val="en-US"/>
              </w:rPr>
              <w:t>(rev.6)</w:t>
            </w:r>
          </w:p>
          <w:p w14:paraId="3E8FE5B5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1(rev.6)</w:t>
            </w:r>
          </w:p>
          <w:p w14:paraId="316C3409" w14:textId="7B92E88B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−</w:t>
            </w:r>
          </w:p>
          <w:p w14:paraId="1F150A99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2(rev.6)</w:t>
            </w:r>
          </w:p>
          <w:p w14:paraId="05445472" w14:textId="77777777" w:rsidR="00713E78" w:rsidRDefault="00713E78" w:rsidP="00713E7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3(rev.6)</w:t>
            </w:r>
          </w:p>
          <w:p w14:paraId="78249600" w14:textId="3A326E1A" w:rsidR="00D63053" w:rsidRDefault="00713E78" w:rsidP="006A6B2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9(rev.6)</w:t>
            </w:r>
            <w:r w:rsidR="005D421C">
              <w:rPr>
                <w:sz w:val="20"/>
                <w:lang w:val="en-US"/>
              </w:rPr>
              <w:t xml:space="preserve"> </w:t>
            </w:r>
            <w:r w:rsidR="006A6B28">
              <w:rPr>
                <w:sz w:val="20"/>
                <w:lang w:val="en-US"/>
              </w:rPr>
              <w:t>-</w:t>
            </w:r>
            <w:r w:rsidR="005D421C">
              <w:rPr>
                <w:sz w:val="20"/>
                <w:lang w:val="en-US"/>
              </w:rPr>
              <w:t xml:space="preserve"> </w:t>
            </w:r>
            <w:r w:rsidR="00D63053">
              <w:rPr>
                <w:sz w:val="20"/>
                <w:lang w:val="en-US"/>
              </w:rPr>
              <w:t>10(rev.6)</w:t>
            </w:r>
          </w:p>
        </w:tc>
      </w:tr>
      <w:tr w:rsidR="00257DA6" w:rsidRPr="00D8169A" w14:paraId="6ACEDD53" w14:textId="77777777" w:rsidTr="00257DA6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33C91CCA" w14:textId="77777777" w:rsidR="00257DA6" w:rsidRDefault="00257DA6" w:rsidP="00DA5DD1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45624C7F" w14:textId="77777777" w:rsidR="00257DA6" w:rsidRDefault="00257DA6" w:rsidP="00DA5DD1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671D792E" w14:textId="77777777" w:rsidR="00257DA6" w:rsidRPr="00F879D2" w:rsidRDefault="00257DA6" w:rsidP="00DA5DD1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</w:tcPr>
          <w:p w14:paraId="70BEB9C4" w14:textId="77777777" w:rsidR="00257DA6" w:rsidRPr="00F879D2" w:rsidRDefault="00257DA6" w:rsidP="00DA5DD1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5FE98F29" w14:textId="77777777" w:rsidR="00257DA6" w:rsidRPr="005E406D" w:rsidRDefault="00257DA6" w:rsidP="00DA5DD1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1E25F495" w14:textId="400DA3EA" w:rsidR="00257DA6" w:rsidRPr="00480A2C" w:rsidRDefault="00257DA6" w:rsidP="00DA5DD1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480A2C">
              <w:rPr>
                <w:sz w:val="20"/>
                <w:lang w:val="en-US"/>
              </w:rPr>
              <w:t>1</w:t>
            </w:r>
          </w:p>
        </w:tc>
        <w:tc>
          <w:tcPr>
            <w:tcW w:w="1865" w:type="dxa"/>
          </w:tcPr>
          <w:p w14:paraId="3124C60E" w14:textId="0A11AB62" w:rsidR="00257DA6" w:rsidRPr="00480A2C" w:rsidRDefault="00257DA6" w:rsidP="00DA5DD1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480A2C">
              <w:rPr>
                <w:sz w:val="20"/>
                <w:lang w:val="en-US"/>
              </w:rPr>
              <w:t>1(rev.</w:t>
            </w:r>
            <w:r w:rsidR="00343F6E" w:rsidRPr="00480A2C">
              <w:rPr>
                <w:sz w:val="20"/>
                <w:lang w:val="en-US"/>
              </w:rPr>
              <w:t>6</w:t>
            </w:r>
            <w:r w:rsidRPr="00480A2C">
              <w:rPr>
                <w:sz w:val="20"/>
                <w:lang w:val="en-US"/>
              </w:rPr>
              <w:t>)</w:t>
            </w:r>
          </w:p>
        </w:tc>
      </w:tr>
    </w:tbl>
    <w:p w14:paraId="48A8A0FE" w14:textId="77777777" w:rsidR="009B0A8C" w:rsidRPr="002F23DB" w:rsidRDefault="009B0A8C" w:rsidP="009B0A8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*</w:t>
      </w:r>
      <w:r w:rsidRPr="002F23DB">
        <w:rPr>
          <w:sz w:val="20"/>
          <w:lang w:val="en-US"/>
        </w:rPr>
        <w:tab/>
        <w:t>The new Rules or modifications to the existing Rules of Procedure take effect immediately or as otherwise indicated.</w:t>
      </w:r>
    </w:p>
    <w:p w14:paraId="083504A5" w14:textId="77777777" w:rsidR="001565D0" w:rsidRDefault="005546FB" w:rsidP="00CE5B02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n-US"/>
        </w:rPr>
      </w:pPr>
      <w:r w:rsidRPr="005546FB">
        <w:rPr>
          <w:sz w:val="20"/>
          <w:vertAlign w:val="superscript"/>
          <w:lang w:val="en-US"/>
        </w:rPr>
        <w:t>1</w:t>
      </w:r>
      <w:r>
        <w:rPr>
          <w:sz w:val="20"/>
          <w:lang w:val="en-US"/>
        </w:rPr>
        <w:tab/>
      </w:r>
      <w:r w:rsidRPr="005546FB">
        <w:rPr>
          <w:sz w:val="20"/>
          <w:lang w:val="en-US"/>
        </w:rPr>
        <w:t>Effective date of application of the Rule: 1 August 2018.</w:t>
      </w:r>
    </w:p>
    <w:p w14:paraId="74FFF5A5" w14:textId="77777777" w:rsidR="00CC4946" w:rsidRDefault="00CC4946" w:rsidP="00CE5B02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n-US"/>
        </w:rPr>
      </w:pPr>
      <w:r w:rsidRPr="00CC4946">
        <w:rPr>
          <w:sz w:val="20"/>
          <w:vertAlign w:val="superscript"/>
          <w:lang w:val="en-US"/>
        </w:rPr>
        <w:t>2</w:t>
      </w:r>
      <w:r>
        <w:rPr>
          <w:sz w:val="20"/>
          <w:lang w:val="en-US"/>
        </w:rPr>
        <w:tab/>
      </w:r>
      <w:r w:rsidRPr="00CC4946">
        <w:rPr>
          <w:sz w:val="20"/>
          <w:lang w:val="en-US"/>
        </w:rPr>
        <w:t>Effective date of application of the Rule: 1 January 2017</w:t>
      </w:r>
      <w:r w:rsidR="00702664">
        <w:rPr>
          <w:sz w:val="20"/>
          <w:lang w:val="en-US"/>
        </w:rPr>
        <w:t>.</w:t>
      </w:r>
    </w:p>
    <w:p w14:paraId="1A7FB4A1" w14:textId="77777777" w:rsidR="00CE5B02" w:rsidRDefault="00CE5B02" w:rsidP="00CE5B02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3</w:t>
      </w:r>
      <w:r>
        <w:rPr>
          <w:sz w:val="20"/>
          <w:lang w:val="en-US"/>
        </w:rPr>
        <w:tab/>
      </w:r>
      <w:r w:rsidRPr="00CC4946">
        <w:rPr>
          <w:sz w:val="20"/>
          <w:lang w:val="en-US"/>
        </w:rPr>
        <w:t>Effective date of application of the Rule: 1 January 2017</w:t>
      </w:r>
      <w:r>
        <w:rPr>
          <w:sz w:val="20"/>
          <w:lang w:val="en-US"/>
        </w:rPr>
        <w:t>.</w:t>
      </w:r>
    </w:p>
    <w:p w14:paraId="3041375E" w14:textId="77777777" w:rsidR="00CE5B02" w:rsidRDefault="00CE5B02" w:rsidP="00CE5B02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4</w:t>
      </w:r>
      <w:r>
        <w:rPr>
          <w:sz w:val="20"/>
          <w:lang w:val="en-US"/>
        </w:rPr>
        <w:tab/>
      </w:r>
      <w:r w:rsidRPr="00CE5B02">
        <w:rPr>
          <w:sz w:val="20"/>
          <w:lang w:val="en-GB"/>
        </w:rPr>
        <w:t>Effec</w:t>
      </w:r>
      <w:r>
        <w:rPr>
          <w:sz w:val="20"/>
          <w:lang w:val="en-GB"/>
        </w:rPr>
        <w:t>tive date of application of the</w:t>
      </w:r>
      <w:r w:rsidRPr="00CE5B02">
        <w:rPr>
          <w:sz w:val="20"/>
          <w:lang w:val="en-GB"/>
        </w:rPr>
        <w:t xml:space="preserve"> Rule: 31 March 2020. This Rule will also apply retroactively to all plan mo</w:t>
      </w:r>
      <w:r>
        <w:rPr>
          <w:sz w:val="20"/>
          <w:lang w:val="en-GB"/>
        </w:rPr>
        <w:t>difications published in Part A</w:t>
      </w:r>
      <w:r>
        <w:rPr>
          <w:sz w:val="20"/>
          <w:lang w:val="en-US"/>
        </w:rPr>
        <w:t>.</w:t>
      </w:r>
    </w:p>
    <w:p w14:paraId="20D29F65" w14:textId="77777777" w:rsidR="00623143" w:rsidRDefault="00623143">
      <w:pPr>
        <w:jc w:val="center"/>
      </w:pPr>
      <w:r>
        <w:t>______________</w:t>
      </w:r>
    </w:p>
    <w:sectPr w:rsidR="00623143" w:rsidSect="00BD5E8C">
      <w:headerReference w:type="even" r:id="rId10"/>
      <w:headerReference w:type="default" r:id="rId11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05797" w14:textId="77777777" w:rsidR="00E247EB" w:rsidRDefault="00E247EB">
      <w:r>
        <w:separator/>
      </w:r>
    </w:p>
  </w:endnote>
  <w:endnote w:type="continuationSeparator" w:id="0">
    <w:p w14:paraId="49561B16" w14:textId="77777777" w:rsidR="00E247EB" w:rsidRDefault="00E2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61CE2" w14:textId="77777777" w:rsidR="00E247EB" w:rsidRDefault="00E247EB">
      <w:r>
        <w:rPr>
          <w:b/>
        </w:rPr>
        <w:t>_______________</w:t>
      </w:r>
    </w:p>
  </w:footnote>
  <w:footnote w:type="continuationSeparator" w:id="0">
    <w:p w14:paraId="09A6DFB5" w14:textId="77777777" w:rsidR="00E247EB" w:rsidRDefault="00E24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EDEFA67" w14:textId="6DC83DDC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D629D9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6B38F68A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C41FF45" w14:textId="77777777"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AEAD089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27D25"/>
    <w:rsid w:val="000445F7"/>
    <w:rsid w:val="00047E1D"/>
    <w:rsid w:val="000662B6"/>
    <w:rsid w:val="00073C9E"/>
    <w:rsid w:val="00077D94"/>
    <w:rsid w:val="00080E20"/>
    <w:rsid w:val="00086B05"/>
    <w:rsid w:val="00087323"/>
    <w:rsid w:val="0009209B"/>
    <w:rsid w:val="000B1FFF"/>
    <w:rsid w:val="000C004B"/>
    <w:rsid w:val="000E035A"/>
    <w:rsid w:val="000E3E55"/>
    <w:rsid w:val="00100FAD"/>
    <w:rsid w:val="00110C46"/>
    <w:rsid w:val="00111337"/>
    <w:rsid w:val="00114217"/>
    <w:rsid w:val="0012156F"/>
    <w:rsid w:val="00121C6C"/>
    <w:rsid w:val="001227BB"/>
    <w:rsid w:val="001303CD"/>
    <w:rsid w:val="00130D3C"/>
    <w:rsid w:val="00146839"/>
    <w:rsid w:val="0015337D"/>
    <w:rsid w:val="001565D0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51BB"/>
    <w:rsid w:val="00236646"/>
    <w:rsid w:val="0024750D"/>
    <w:rsid w:val="00257DA6"/>
    <w:rsid w:val="00264EB1"/>
    <w:rsid w:val="00280F3B"/>
    <w:rsid w:val="00284246"/>
    <w:rsid w:val="00287220"/>
    <w:rsid w:val="00292170"/>
    <w:rsid w:val="002A7F56"/>
    <w:rsid w:val="002E4ADB"/>
    <w:rsid w:val="002F23DB"/>
    <w:rsid w:val="002F74FA"/>
    <w:rsid w:val="00316734"/>
    <w:rsid w:val="00317415"/>
    <w:rsid w:val="003329F2"/>
    <w:rsid w:val="003369A3"/>
    <w:rsid w:val="003428AD"/>
    <w:rsid w:val="00343F6E"/>
    <w:rsid w:val="00347017"/>
    <w:rsid w:val="003475A2"/>
    <w:rsid w:val="00372DA7"/>
    <w:rsid w:val="0038634D"/>
    <w:rsid w:val="00391D33"/>
    <w:rsid w:val="00391E5F"/>
    <w:rsid w:val="003A312D"/>
    <w:rsid w:val="003B77AB"/>
    <w:rsid w:val="003E7A83"/>
    <w:rsid w:val="003F2744"/>
    <w:rsid w:val="003F2917"/>
    <w:rsid w:val="004109B3"/>
    <w:rsid w:val="00415F35"/>
    <w:rsid w:val="00416C07"/>
    <w:rsid w:val="00427262"/>
    <w:rsid w:val="0044689C"/>
    <w:rsid w:val="00455D70"/>
    <w:rsid w:val="004641CE"/>
    <w:rsid w:val="004658D6"/>
    <w:rsid w:val="004755FA"/>
    <w:rsid w:val="0047729C"/>
    <w:rsid w:val="00480A2C"/>
    <w:rsid w:val="004A180D"/>
    <w:rsid w:val="004A3A27"/>
    <w:rsid w:val="004B4010"/>
    <w:rsid w:val="004B77E5"/>
    <w:rsid w:val="004C5733"/>
    <w:rsid w:val="004C6C8C"/>
    <w:rsid w:val="004D1B8F"/>
    <w:rsid w:val="004E2160"/>
    <w:rsid w:val="004E77AB"/>
    <w:rsid w:val="004F648A"/>
    <w:rsid w:val="004F71AF"/>
    <w:rsid w:val="00514391"/>
    <w:rsid w:val="0052522A"/>
    <w:rsid w:val="0053743E"/>
    <w:rsid w:val="00542C7C"/>
    <w:rsid w:val="005434FF"/>
    <w:rsid w:val="00544B04"/>
    <w:rsid w:val="005479DF"/>
    <w:rsid w:val="005546FB"/>
    <w:rsid w:val="00554AB9"/>
    <w:rsid w:val="00560C1C"/>
    <w:rsid w:val="005665EB"/>
    <w:rsid w:val="00572C9C"/>
    <w:rsid w:val="005736F6"/>
    <w:rsid w:val="005929D5"/>
    <w:rsid w:val="00597DC2"/>
    <w:rsid w:val="005D409A"/>
    <w:rsid w:val="005D421C"/>
    <w:rsid w:val="005D6B06"/>
    <w:rsid w:val="005E24BB"/>
    <w:rsid w:val="005E2B3E"/>
    <w:rsid w:val="005E406D"/>
    <w:rsid w:val="005F2A37"/>
    <w:rsid w:val="005F2A7D"/>
    <w:rsid w:val="005F7505"/>
    <w:rsid w:val="00606866"/>
    <w:rsid w:val="0060778D"/>
    <w:rsid w:val="00612A74"/>
    <w:rsid w:val="00612F96"/>
    <w:rsid w:val="00623143"/>
    <w:rsid w:val="00624674"/>
    <w:rsid w:val="00632C44"/>
    <w:rsid w:val="00634022"/>
    <w:rsid w:val="00636217"/>
    <w:rsid w:val="006547C1"/>
    <w:rsid w:val="006601B2"/>
    <w:rsid w:val="0068053C"/>
    <w:rsid w:val="00680A82"/>
    <w:rsid w:val="006A6B28"/>
    <w:rsid w:val="006A7330"/>
    <w:rsid w:val="006B6115"/>
    <w:rsid w:val="006B74EB"/>
    <w:rsid w:val="006D3DBE"/>
    <w:rsid w:val="006E04F7"/>
    <w:rsid w:val="006F01D1"/>
    <w:rsid w:val="00702664"/>
    <w:rsid w:val="00703F24"/>
    <w:rsid w:val="007108E9"/>
    <w:rsid w:val="0071197C"/>
    <w:rsid w:val="00713E78"/>
    <w:rsid w:val="00721431"/>
    <w:rsid w:val="00733168"/>
    <w:rsid w:val="007438A1"/>
    <w:rsid w:val="00765595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91263"/>
    <w:rsid w:val="00893D79"/>
    <w:rsid w:val="00894F60"/>
    <w:rsid w:val="008A14FB"/>
    <w:rsid w:val="008B4AE9"/>
    <w:rsid w:val="008B67DF"/>
    <w:rsid w:val="008C2539"/>
    <w:rsid w:val="008E009D"/>
    <w:rsid w:val="008E5622"/>
    <w:rsid w:val="008F0725"/>
    <w:rsid w:val="008F42A5"/>
    <w:rsid w:val="009012B6"/>
    <w:rsid w:val="00911A2D"/>
    <w:rsid w:val="00920867"/>
    <w:rsid w:val="009245EC"/>
    <w:rsid w:val="0092596F"/>
    <w:rsid w:val="00935107"/>
    <w:rsid w:val="0094426C"/>
    <w:rsid w:val="00946255"/>
    <w:rsid w:val="009569E8"/>
    <w:rsid w:val="0097062B"/>
    <w:rsid w:val="00985068"/>
    <w:rsid w:val="00990505"/>
    <w:rsid w:val="00994F48"/>
    <w:rsid w:val="009A4F25"/>
    <w:rsid w:val="009B0A8C"/>
    <w:rsid w:val="009B66EE"/>
    <w:rsid w:val="009D63E9"/>
    <w:rsid w:val="009E464E"/>
    <w:rsid w:val="009F5174"/>
    <w:rsid w:val="00A14F95"/>
    <w:rsid w:val="00A16793"/>
    <w:rsid w:val="00A2259C"/>
    <w:rsid w:val="00A23137"/>
    <w:rsid w:val="00A30608"/>
    <w:rsid w:val="00A355A8"/>
    <w:rsid w:val="00A443AB"/>
    <w:rsid w:val="00A506E1"/>
    <w:rsid w:val="00A52A2A"/>
    <w:rsid w:val="00A56F94"/>
    <w:rsid w:val="00A62AE9"/>
    <w:rsid w:val="00A65A32"/>
    <w:rsid w:val="00A917BB"/>
    <w:rsid w:val="00AB202C"/>
    <w:rsid w:val="00AC0420"/>
    <w:rsid w:val="00AE2E23"/>
    <w:rsid w:val="00AE6F86"/>
    <w:rsid w:val="00B03E03"/>
    <w:rsid w:val="00B040EE"/>
    <w:rsid w:val="00B14677"/>
    <w:rsid w:val="00B17111"/>
    <w:rsid w:val="00B22BE3"/>
    <w:rsid w:val="00B264A9"/>
    <w:rsid w:val="00B27620"/>
    <w:rsid w:val="00B31B94"/>
    <w:rsid w:val="00B3368E"/>
    <w:rsid w:val="00B43578"/>
    <w:rsid w:val="00B573FA"/>
    <w:rsid w:val="00B71105"/>
    <w:rsid w:val="00B84B83"/>
    <w:rsid w:val="00BB2D3F"/>
    <w:rsid w:val="00BB359B"/>
    <w:rsid w:val="00BB7105"/>
    <w:rsid w:val="00BC5CB4"/>
    <w:rsid w:val="00BD261C"/>
    <w:rsid w:val="00BD5E8C"/>
    <w:rsid w:val="00BF3282"/>
    <w:rsid w:val="00C01151"/>
    <w:rsid w:val="00C01CC6"/>
    <w:rsid w:val="00C177C2"/>
    <w:rsid w:val="00C216C7"/>
    <w:rsid w:val="00C24579"/>
    <w:rsid w:val="00C32704"/>
    <w:rsid w:val="00C36527"/>
    <w:rsid w:val="00C36DC8"/>
    <w:rsid w:val="00C40972"/>
    <w:rsid w:val="00C477DC"/>
    <w:rsid w:val="00C52E90"/>
    <w:rsid w:val="00C631B0"/>
    <w:rsid w:val="00C65091"/>
    <w:rsid w:val="00C74907"/>
    <w:rsid w:val="00C7511F"/>
    <w:rsid w:val="00C82211"/>
    <w:rsid w:val="00C86946"/>
    <w:rsid w:val="00C906BD"/>
    <w:rsid w:val="00CA3FA7"/>
    <w:rsid w:val="00CB571A"/>
    <w:rsid w:val="00CC21BF"/>
    <w:rsid w:val="00CC4946"/>
    <w:rsid w:val="00CE4DB0"/>
    <w:rsid w:val="00CE5B02"/>
    <w:rsid w:val="00CF0C29"/>
    <w:rsid w:val="00CF761D"/>
    <w:rsid w:val="00D07EF9"/>
    <w:rsid w:val="00D16482"/>
    <w:rsid w:val="00D2003A"/>
    <w:rsid w:val="00D223C4"/>
    <w:rsid w:val="00D24F72"/>
    <w:rsid w:val="00D308A8"/>
    <w:rsid w:val="00D629D9"/>
    <w:rsid w:val="00D63053"/>
    <w:rsid w:val="00D649BE"/>
    <w:rsid w:val="00D8169A"/>
    <w:rsid w:val="00D85909"/>
    <w:rsid w:val="00D873EC"/>
    <w:rsid w:val="00DA2BA8"/>
    <w:rsid w:val="00DA3A00"/>
    <w:rsid w:val="00DE60DC"/>
    <w:rsid w:val="00DF0248"/>
    <w:rsid w:val="00DF70FD"/>
    <w:rsid w:val="00E247EB"/>
    <w:rsid w:val="00E248FF"/>
    <w:rsid w:val="00E40170"/>
    <w:rsid w:val="00E5056F"/>
    <w:rsid w:val="00E563D0"/>
    <w:rsid w:val="00E56567"/>
    <w:rsid w:val="00E572D7"/>
    <w:rsid w:val="00E73770"/>
    <w:rsid w:val="00E87D95"/>
    <w:rsid w:val="00E909F3"/>
    <w:rsid w:val="00EB42A4"/>
    <w:rsid w:val="00EB5CF2"/>
    <w:rsid w:val="00ED3ADB"/>
    <w:rsid w:val="00ED5D8C"/>
    <w:rsid w:val="00ED6D03"/>
    <w:rsid w:val="00EE0B98"/>
    <w:rsid w:val="00EE6BA7"/>
    <w:rsid w:val="00EF79D3"/>
    <w:rsid w:val="00EF7F75"/>
    <w:rsid w:val="00F26A65"/>
    <w:rsid w:val="00F53499"/>
    <w:rsid w:val="00F53573"/>
    <w:rsid w:val="00F54CB6"/>
    <w:rsid w:val="00F55504"/>
    <w:rsid w:val="00F56772"/>
    <w:rsid w:val="00F634C8"/>
    <w:rsid w:val="00F64175"/>
    <w:rsid w:val="00F6534E"/>
    <w:rsid w:val="00F86376"/>
    <w:rsid w:val="00F879D2"/>
    <w:rsid w:val="00F9058C"/>
    <w:rsid w:val="00F92190"/>
    <w:rsid w:val="00F96BF7"/>
    <w:rsid w:val="00FD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4C07CB80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  <w:style w:type="paragraph" w:customStyle="1" w:styleId="Reasons">
    <w:name w:val="Reasons"/>
    <w:basedOn w:val="Normal"/>
    <w:qFormat/>
    <w:rsid w:val="00623143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7382166703641B0E0A148CE55F976" ma:contentTypeVersion="8" ma:contentTypeDescription="Create a new document." ma:contentTypeScope="" ma:versionID="406951671e094fab080bc54b4c0b4100">
  <xsd:schema xmlns:xsd="http://www.w3.org/2001/XMLSchema" xmlns:xs="http://www.w3.org/2001/XMLSchema" xmlns:p="http://schemas.microsoft.com/office/2006/metadata/properties" xmlns:ns3="345e7ae8-5b21-45b1-ba79-c488165d002b" targetNamespace="http://schemas.microsoft.com/office/2006/metadata/properties" ma:root="true" ma:fieldsID="9df0ac4c23a1237bf9ae6f6a940504e9" ns3:_="">
    <xsd:import namespace="345e7ae8-5b21-45b1-ba79-c488165d00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e7ae8-5b21-45b1-ba79-c488165d0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53A2F8-DAAB-4E13-B669-195B7D562F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DBEB7E-ED65-40B4-97AF-E61A1D5D4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5e7ae8-5b21-45b1-ba79-c488165d00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E83C81-0724-420C-A1EF-CA8C7E607E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24048B-7A59-4708-ADFC-CC40898547F1}">
  <ds:schemaRefs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345e7ae8-5b21-45b1-ba79-c488165d00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79</TotalTime>
  <Pages>2</Pages>
  <Words>339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Berdyeva, Elena</cp:lastModifiedBy>
  <cp:revision>34</cp:revision>
  <cp:lastPrinted>2018-07-30T09:18:00Z</cp:lastPrinted>
  <dcterms:created xsi:type="dcterms:W3CDTF">2019-10-17T14:28:00Z</dcterms:created>
  <dcterms:modified xsi:type="dcterms:W3CDTF">2020-07-27T12:03:00Z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ContentTypeId">
    <vt:lpwstr>0x0101000B67382166703641B0E0A148CE55F976</vt:lpwstr>
  </property>
</Properties>
</file>