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35046" w14:textId="77777777" w:rsidR="004060BD" w:rsidRPr="00FF37B7" w:rsidRDefault="004060BD">
      <w:pPr>
        <w:pStyle w:val="Heading1"/>
        <w:spacing w:before="300"/>
        <w:jc w:val="center"/>
        <w:rPr>
          <w:color w:val="000000"/>
        </w:rPr>
      </w:pPr>
      <w:r w:rsidRPr="00FF37B7">
        <w:rPr>
          <w:color w:val="000000"/>
        </w:rPr>
        <w:t>Rules concerning</w:t>
      </w:r>
    </w:p>
    <w:p w14:paraId="123B6BB1" w14:textId="77777777"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14:paraId="0C9F2C1D" w14:textId="77777777" w:rsidR="004060BD" w:rsidRPr="00FF37B7" w:rsidRDefault="004060BD">
      <w:pPr>
        <w:pStyle w:val="Heading8"/>
        <w:rPr>
          <w:color w:val="000000"/>
        </w:rPr>
      </w:pPr>
      <w:r w:rsidRPr="00FF37B7">
        <w:rPr>
          <w:rStyle w:val="href2"/>
          <w:color w:val="000000"/>
        </w:rPr>
        <w:t>5</w:t>
      </w:r>
      <w:r w:rsidRPr="00FF37B7">
        <w:rPr>
          <w:color w:val="000000"/>
        </w:rPr>
        <w:t>.33</w:t>
      </w:r>
    </w:p>
    <w:p w14:paraId="516BFA99" w14:textId="77777777"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14:paraId="3679A3E9" w14:textId="77777777" w:rsidR="004060BD" w:rsidRPr="00FF37B7" w:rsidRDefault="004060BD">
      <w:pPr>
        <w:pStyle w:val="Heading8"/>
        <w:rPr>
          <w:color w:val="000000"/>
        </w:rPr>
      </w:pPr>
      <w:r w:rsidRPr="00FF37B7">
        <w:rPr>
          <w:color w:val="000000"/>
        </w:rPr>
        <w:t>5.36</w:t>
      </w:r>
    </w:p>
    <w:p w14:paraId="739203CC" w14:textId="77777777"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“subject to agreement obtained under the procedure set forth in No. </w:t>
      </w:r>
      <w:r w:rsidRPr="00FF37B7">
        <w:rPr>
          <w:rStyle w:val="Artref"/>
          <w:b/>
          <w:bCs/>
          <w:color w:val="000000"/>
        </w:rPr>
        <w:t>9.21</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14:paraId="43A8A75D" w14:textId="77777777"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14:paraId="3829772C" w14:textId="77777777"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“If restrictions are imposed on an additional allocation ... this is indicated in the footnote of the Table”.</w:t>
      </w:r>
    </w:p>
    <w:p w14:paraId="29CDAB67" w14:textId="77777777"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14:paraId="52354EC8" w14:textId="77777777" w:rsidR="004060BD" w:rsidRPr="00FF37B7" w:rsidRDefault="004060BD">
      <w:pPr>
        <w:pStyle w:val="Heading8"/>
        <w:rPr>
          <w:color w:val="000000"/>
        </w:rPr>
      </w:pPr>
      <w:r w:rsidRPr="00FF37B7">
        <w:rPr>
          <w:color w:val="000000"/>
        </w:rPr>
        <w:t>5.40</w:t>
      </w:r>
    </w:p>
    <w:p w14:paraId="621C299E" w14:textId="77777777" w:rsidR="004060BD" w:rsidRPr="00FF37B7"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14:paraId="6D757FDE" w14:textId="77777777" w:rsidR="004060BD" w:rsidRPr="00FF37B7" w:rsidRDefault="00FE282F">
      <w:pPr>
        <w:pStyle w:val="Heading8"/>
        <w:rPr>
          <w:color w:val="000000"/>
        </w:rPr>
      </w:pPr>
      <w:r w:rsidRPr="00FF37B7">
        <w:rPr>
          <w:color w:val="000000"/>
        </w:rPr>
        <w:br w:type="page"/>
      </w:r>
      <w:r w:rsidR="004060BD" w:rsidRPr="00FF37B7">
        <w:rPr>
          <w:color w:val="000000"/>
        </w:rPr>
        <w:lastRenderedPageBreak/>
        <w:t>5.43</w:t>
      </w:r>
    </w:p>
    <w:p w14:paraId="4FB74FF3" w14:textId="77777777"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14:paraId="4682F11F" w14:textId="77777777"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14:paraId="286915EB" w14:textId="77777777" w:rsidR="0002351C" w:rsidRPr="00FF37B7" w:rsidRDefault="0002351C" w:rsidP="0002351C">
      <w:pPr>
        <w:pStyle w:val="Heading8"/>
        <w:rPr>
          <w:color w:val="000000"/>
        </w:rPr>
      </w:pPr>
      <w:r w:rsidRPr="00FF37B7">
        <w:rPr>
          <w:color w:val="000000"/>
        </w:rPr>
        <w:t>5.43A</w:t>
      </w:r>
    </w:p>
    <w:p w14:paraId="627AA22C" w14:textId="77777777"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14:paraId="15AC6EF8" w14:textId="77777777" w:rsidR="004060BD" w:rsidRPr="00FF37B7" w:rsidRDefault="004060BD">
      <w:pPr>
        <w:pStyle w:val="Heading8"/>
        <w:rPr>
          <w:color w:val="000000"/>
        </w:rPr>
      </w:pPr>
      <w:r w:rsidRPr="00FF37B7">
        <w:rPr>
          <w:color w:val="000000"/>
        </w:rPr>
        <w:t>5.49</w:t>
      </w:r>
    </w:p>
    <w:p w14:paraId="1329D2AC" w14:textId="77777777"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14:paraId="4683DB43" w14:textId="77777777" w:rsidR="004060BD" w:rsidRPr="00FF37B7" w:rsidRDefault="004060BD">
      <w:pPr>
        <w:pStyle w:val="Heading8"/>
        <w:rPr>
          <w:color w:val="000000"/>
        </w:rPr>
      </w:pPr>
      <w:r w:rsidRPr="00FF37B7">
        <w:rPr>
          <w:color w:val="000000"/>
        </w:rPr>
        <w:t>5.73</w:t>
      </w:r>
    </w:p>
    <w:p w14:paraId="4B7F7DD1" w14:textId="77777777"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14:paraId="750AAB04" w14:textId="77777777"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14:paraId="354FAE77" w14:textId="77777777" w:rsidR="004060BD" w:rsidRPr="00FF37B7" w:rsidRDefault="004060BD" w:rsidP="00905A68">
      <w:pPr>
        <w:pStyle w:val="Heading8"/>
        <w:rPr>
          <w:color w:val="000000"/>
        </w:rPr>
      </w:pPr>
      <w:r w:rsidRPr="00FF37B7">
        <w:rPr>
          <w:color w:val="000000"/>
        </w:rPr>
        <w:lastRenderedPageBreak/>
        <w:t>5.1</w:t>
      </w:r>
      <w:r w:rsidR="00B83E5F">
        <w:rPr>
          <w:color w:val="000000"/>
        </w:rPr>
        <w:t>32A</w:t>
      </w:r>
    </w:p>
    <w:p w14:paraId="4CE4E85E" w14:textId="77777777"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enters into the category “the other provisions” referred to in Nos. 11.31 and is subject to examinations by the Bureau.</w:t>
      </w:r>
    </w:p>
    <w:p w14:paraId="04B32F86" w14:textId="77777777"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“rural” and “quiet rural” areas for the land, sea or mixed propagation paths,</w:t>
      </w:r>
      <w:r w:rsidR="006718B9">
        <w:rPr>
          <w:lang w:eastAsia="zh-CN"/>
        </w:rPr>
        <w:t xml:space="preserve"> </w:t>
      </w:r>
      <w:r w:rsidRPr="00326947">
        <w:rPr>
          <w:lang w:eastAsia="zh-CN"/>
        </w:rPr>
        <w:t>unless prior explicit agreements from affected administrations are obtained. Concerning “rural” and “quiet rural” areas, t</w:t>
      </w:r>
      <w:r w:rsidRPr="00326947">
        <w:t>he Bureau has no means to identify whether emissions from oceanographic</w:t>
      </w:r>
      <w:r w:rsidRPr="00326947">
        <w:rPr>
          <w:lang w:eastAsia="zh-CN"/>
        </w:rPr>
        <w:t xml:space="preserve"> radars reach a “rural” or “quiet rural” area at the border of another country since the Bureau does</w:t>
      </w:r>
      <w:r w:rsidRPr="00326947">
        <w:t xml:space="preserve"> not have the relevant topographical data to determine these areas. </w:t>
      </w:r>
    </w:p>
    <w:p w14:paraId="6932E532" w14:textId="77777777"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14:paraId="608F8DDF" w14:textId="77777777" w:rsidR="00B83E5F" w:rsidRPr="00FF37B7" w:rsidRDefault="00B83E5F" w:rsidP="00905A68">
      <w:pPr>
        <w:pStyle w:val="Heading8"/>
        <w:rPr>
          <w:color w:val="000000"/>
        </w:rPr>
      </w:pPr>
      <w:r w:rsidRPr="00FF37B7">
        <w:rPr>
          <w:color w:val="000000"/>
        </w:rPr>
        <w:t>5.14</w:t>
      </w:r>
      <w:r>
        <w:rPr>
          <w:color w:val="000000"/>
        </w:rPr>
        <w:t>5A</w:t>
      </w:r>
    </w:p>
    <w:p w14:paraId="7E4294A0" w14:textId="77777777"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B4CBE8D" w14:textId="77777777" w:rsidR="00B83E5F" w:rsidRPr="00FF37B7" w:rsidRDefault="00B83E5F" w:rsidP="00B83E5F">
      <w:pPr>
        <w:pStyle w:val="Heading8"/>
        <w:rPr>
          <w:color w:val="000000"/>
        </w:rPr>
      </w:pPr>
      <w:r w:rsidRPr="00FF37B7">
        <w:rPr>
          <w:color w:val="000000"/>
        </w:rPr>
        <w:t>5.149</w:t>
      </w:r>
    </w:p>
    <w:p w14:paraId="2A370DF3" w14:textId="77777777"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14:paraId="1D1EFE3E" w14:textId="77777777" w:rsidR="007A6F81" w:rsidRDefault="007A6F81" w:rsidP="00267276">
      <w:pPr>
        <w:pStyle w:val="Heading8"/>
        <w:pBdr>
          <w:top w:val="single" w:sz="4" w:space="1" w:color="auto"/>
        </w:pBdr>
      </w:pPr>
      <w:r>
        <w:br w:type="page"/>
      </w:r>
    </w:p>
    <w:p w14:paraId="490C57A1" w14:textId="77777777" w:rsidR="00B83E5F" w:rsidRPr="00FF37B7" w:rsidRDefault="00B83E5F" w:rsidP="00267276">
      <w:pPr>
        <w:pStyle w:val="Heading8"/>
        <w:rPr>
          <w:color w:val="000000"/>
        </w:rPr>
      </w:pPr>
      <w:r w:rsidRPr="00FF37B7">
        <w:rPr>
          <w:color w:val="000000"/>
        </w:rPr>
        <w:lastRenderedPageBreak/>
        <w:t>5.1</w:t>
      </w:r>
      <w:r>
        <w:rPr>
          <w:color w:val="000000"/>
        </w:rPr>
        <w:t>61A</w:t>
      </w:r>
    </w:p>
    <w:p w14:paraId="798AA3C9" w14:textId="77777777"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6BA503A" w14:textId="77777777" w:rsidR="004060BD" w:rsidRPr="00FF37B7" w:rsidRDefault="004060BD" w:rsidP="000513A2">
      <w:pPr>
        <w:pStyle w:val="Heading8"/>
      </w:pPr>
      <w:r w:rsidRPr="00FF37B7">
        <w:t>5.164</w:t>
      </w:r>
    </w:p>
    <w:p w14:paraId="44A4A4CD" w14:textId="77777777"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14:paraId="7B531D3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14:paraId="3E95CC62"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14:paraId="13CEA4F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14:paraId="799C727F"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14:paraId="01E16442" w14:textId="77777777" w:rsidR="004060BD" w:rsidRPr="00FF37B7" w:rsidRDefault="004060BD">
      <w:pPr>
        <w:pStyle w:val="enumlev1"/>
        <w:rPr>
          <w:color w:val="000000"/>
        </w:rPr>
      </w:pPr>
      <w:r w:rsidRPr="00FF37B7">
        <w:rPr>
          <w:color w:val="000000"/>
        </w:rPr>
        <w:t>–</w:t>
      </w:r>
      <w:r w:rsidRPr="00FF37B7">
        <w:rPr>
          <w:color w:val="000000"/>
        </w:rPr>
        <w:tab/>
        <w:t>etc.</w:t>
      </w:r>
    </w:p>
    <w:p w14:paraId="3ECFDDAA" w14:textId="77777777"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14:paraId="4777AA9C" w14:textId="77777777" w:rsidR="004060BD" w:rsidRPr="00FF37B7" w:rsidRDefault="004060BD">
      <w:pPr>
        <w:pStyle w:val="Heading8"/>
        <w:rPr>
          <w:color w:val="000000"/>
        </w:rPr>
      </w:pPr>
      <w:r w:rsidRPr="00FF37B7">
        <w:rPr>
          <w:color w:val="000000"/>
        </w:rPr>
        <w:t>5.172</w:t>
      </w:r>
    </w:p>
    <w:p w14:paraId="54D90A12" w14:textId="77777777" w:rsidR="000258DE" w:rsidRPr="00FF37B7" w:rsidRDefault="000258DE" w:rsidP="001106F3">
      <w:r w:rsidRPr="00FF37B7">
        <w:t>The French overseas departments and communities in Region 2 are the following geographical areas:</w:t>
      </w:r>
    </w:p>
    <w:p w14:paraId="256447DB" w14:textId="77777777"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14:paraId="132564F1" w14:textId="77777777" w:rsidR="00B83E5F" w:rsidRDefault="00B83E5F" w:rsidP="001106F3">
      <w:pPr>
        <w:pStyle w:val="enumlev1"/>
      </w:pPr>
    </w:p>
    <w:p w14:paraId="1C9E36DD"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7CAB706F" w14:textId="77777777" w:rsidR="000513A2" w:rsidRPr="00FF37B7" w:rsidRDefault="000513A2" w:rsidP="000513A2">
      <w:pPr>
        <w:pStyle w:val="Heading8"/>
        <w:rPr>
          <w:color w:val="000000"/>
        </w:rPr>
      </w:pPr>
      <w:r w:rsidRPr="00FF37B7">
        <w:rPr>
          <w:color w:val="000000"/>
        </w:rPr>
        <w:lastRenderedPageBreak/>
        <w:t>5.233</w:t>
      </w:r>
    </w:p>
    <w:p w14:paraId="58053C59" w14:textId="77777777"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14:paraId="5BE8FD12" w14:textId="77777777"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14:paraId="1441741B" w14:textId="77777777"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14:paraId="2E0FFE1C" w14:textId="77777777"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14:paraId="36944AE5" w14:textId="77777777" w:rsidR="004060BD" w:rsidRPr="00FF37B7" w:rsidRDefault="004060BD">
      <w:pPr>
        <w:pStyle w:val="Heading8"/>
        <w:rPr>
          <w:color w:val="000000"/>
        </w:rPr>
      </w:pPr>
      <w:r w:rsidRPr="00FF37B7">
        <w:rPr>
          <w:color w:val="000000"/>
        </w:rPr>
        <w:t>5.257</w:t>
      </w:r>
    </w:p>
    <w:p w14:paraId="7209FB0B" w14:textId="77777777"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14:paraId="03F0DC9F" w14:textId="77777777"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14:paraId="4A4C6A8C" w14:textId="77777777"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14:paraId="70A04BD5" w14:textId="77777777"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14:paraId="508A1573" w14:textId="77777777" w:rsidR="004060BD" w:rsidRPr="00FF37B7" w:rsidRDefault="004060BD">
      <w:pPr>
        <w:rPr>
          <w:color w:val="000000"/>
        </w:rPr>
      </w:pPr>
      <w:r w:rsidRPr="00FF37B7">
        <w:rPr>
          <w:color w:val="000000"/>
        </w:rPr>
        <w:t>2</w:t>
      </w:r>
      <w:r w:rsidRPr="00FF37B7">
        <w:rPr>
          <w:color w:val="000000"/>
        </w:rPr>
        <w:tab/>
        <w:t>The qualification “in their countries” can be easily checked when an earth station is concerned, but it is unclear for a space station. The Board considers that this provision will apply to those space stations having a service area mainly limited to the territory of the notifying administration.</w:t>
      </w:r>
    </w:p>
    <w:p w14:paraId="5C65CC58" w14:textId="77777777" w:rsidR="004060BD" w:rsidRPr="00FF37B7" w:rsidRDefault="00EB353E">
      <w:pPr>
        <w:pStyle w:val="Heading8"/>
        <w:rPr>
          <w:color w:val="000000"/>
        </w:rPr>
      </w:pPr>
      <w:r>
        <w:rPr>
          <w:color w:val="000000"/>
        </w:rPr>
        <w:br w:type="page"/>
      </w:r>
      <w:r w:rsidR="004060BD" w:rsidRPr="00FF37B7">
        <w:rPr>
          <w:color w:val="000000"/>
        </w:rPr>
        <w:lastRenderedPageBreak/>
        <w:t>5.281</w:t>
      </w:r>
    </w:p>
    <w:p w14:paraId="485D3791" w14:textId="77777777"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14:paraId="3B298939" w14:textId="77777777" w:rsidR="004060BD" w:rsidRPr="00FF37B7" w:rsidRDefault="004060BD">
      <w:pPr>
        <w:pStyle w:val="Heading8"/>
        <w:rPr>
          <w:color w:val="000000"/>
        </w:rPr>
      </w:pPr>
      <w:r w:rsidRPr="00FF37B7">
        <w:rPr>
          <w:color w:val="000000"/>
        </w:rPr>
        <w:t>5.291</w:t>
      </w:r>
    </w:p>
    <w:p w14:paraId="4382177D" w14:textId="77777777"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14:paraId="70CBF0B2" w14:textId="77777777" w:rsidR="00675DFA" w:rsidRDefault="00675DFA" w:rsidP="00675DFA">
      <w:pPr>
        <w:pStyle w:val="Heading8"/>
        <w:spacing w:before="0"/>
        <w:rPr>
          <w:color w:val="000000"/>
        </w:rPr>
      </w:pPr>
      <w:r w:rsidRPr="00EF3CF1">
        <w:rPr>
          <w:color w:val="000000"/>
        </w:rPr>
        <w:t>5.31</w:t>
      </w:r>
      <w:r>
        <w:rPr>
          <w:color w:val="000000"/>
        </w:rPr>
        <w:t>2A</w:t>
      </w:r>
    </w:p>
    <w:p w14:paraId="5ADDD825" w14:textId="77777777" w:rsidR="00675DFA" w:rsidRPr="00675DFA" w:rsidRDefault="00675DFA" w:rsidP="00B646B2">
      <w:r w:rsidRPr="00675DFA">
        <w:t>1</w:t>
      </w:r>
      <w:r w:rsidRPr="00675DFA">
        <w:tab/>
        <w:t xml:space="preserve">This provision stipulates through Resolution </w:t>
      </w:r>
      <w:r w:rsidRPr="00675DFA">
        <w:rPr>
          <w:b/>
          <w:bCs/>
        </w:rPr>
        <w:t>760 (WRC-15)</w:t>
      </w:r>
      <w:r w:rsidRPr="00675DFA">
        <w:t xml:space="preserve"> that in Region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 xml:space="preserve">. </w:t>
      </w:r>
    </w:p>
    <w:p w14:paraId="0BB9EA79" w14:textId="77777777"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(WRC-15)</w:t>
      </w:r>
      <w:r w:rsidRPr="00675DFA">
        <w:t xml:space="preserve"> in the form of coordination distances with the most stringent value of a 450 km distance between a base station in the mobile service and a potentially affected station in the aeronautical radionavigation service. </w:t>
      </w:r>
    </w:p>
    <w:p w14:paraId="7664CE10" w14:textId="77777777"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r w:rsidR="00675DFA" w:rsidRPr="00675DFA">
        <w:rPr>
          <w:b/>
          <w:bCs/>
        </w:rPr>
        <w:t xml:space="preserve"> </w:t>
      </w:r>
    </w:p>
    <w:p w14:paraId="14423F2A" w14:textId="77777777" w:rsidR="00675DFA" w:rsidRDefault="00094C44" w:rsidP="00675DFA">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14:paraId="4C7DF1C5"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6B0DF4C" w14:textId="77777777" w:rsidR="00EF3CF1" w:rsidRDefault="00EF3CF1" w:rsidP="009D565B">
      <w:pPr>
        <w:pStyle w:val="Heading8"/>
        <w:spacing w:before="0"/>
        <w:rPr>
          <w:color w:val="000000"/>
        </w:rPr>
      </w:pPr>
      <w:r w:rsidRPr="00EF3CF1">
        <w:rPr>
          <w:color w:val="000000"/>
        </w:rPr>
        <w:lastRenderedPageBreak/>
        <w:t>5.316B</w:t>
      </w:r>
    </w:p>
    <w:p w14:paraId="1A731A16" w14:textId="77777777" w:rsidR="00EF3CF1" w:rsidRPr="00EF3CF1" w:rsidRDefault="00EF3CF1" w:rsidP="00EF3CF1">
      <w:r w:rsidRPr="00EF3CF1">
        <w:t>1</w:t>
      </w:r>
      <w:r w:rsidRPr="00EF3CF1">
        <w:tab/>
        <w:t xml:space="preserve">This provision stipulates, </w:t>
      </w:r>
      <w:r w:rsidRPr="00EF3CF1">
        <w:rPr>
          <w:i/>
          <w:iCs/>
        </w:rPr>
        <w:t>inter alia</w:t>
      </w:r>
      <w:r w:rsidRPr="00EF3CF1">
        <w:t xml:space="preserve">, that in Region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14:paraId="4CBC8FAA" w14:textId="77777777" w:rsidR="00EF3CF1" w:rsidRPr="00EF3CF1" w:rsidRDefault="00EF3CF1" w:rsidP="00EF3CF1">
      <w:r w:rsidRPr="00EF3CF1">
        <w:t>2</w:t>
      </w:r>
      <w:r w:rsidRPr="00EF3CF1">
        <w:tab/>
        <w:t xml:space="preserve">The criteria for identifying potentially affected administrations under No. </w:t>
      </w:r>
      <w:r w:rsidRPr="00EF3CF1">
        <w:rPr>
          <w:b/>
          <w:bCs/>
        </w:rPr>
        <w:t>9.21</w:t>
      </w:r>
      <w:r w:rsidRPr="00EF3CF1">
        <w:t xml:space="preserve"> in this band are given in Annex I to Resolution </w:t>
      </w:r>
      <w:r w:rsidRPr="00EF3CF1">
        <w:rPr>
          <w:b/>
          <w:bCs/>
        </w:rPr>
        <w:t>749 (Rev. WRC-12)</w:t>
      </w:r>
      <w:r w:rsidR="00022D03">
        <w:rPr>
          <w:rStyle w:val="FootnoteReference"/>
          <w:b/>
          <w:bCs/>
        </w:rPr>
        <w:footnoteReference w:customMarkFollows="1" w:id="1"/>
        <w:t>*</w:t>
      </w:r>
      <w:r w:rsidRPr="00EF3CF1">
        <w:t xml:space="preserve"> in the form of coordination distances with the most stringent value of a 450 km distance between a base station in the mobile service and a potentially affected station in the aeronautical radionavigation service. </w:t>
      </w:r>
    </w:p>
    <w:p w14:paraId="78E04625" w14:textId="77777777"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14:paraId="4EEFEE07" w14:textId="77777777"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Turkey, Ukraine and Uzbekistan.</w:t>
      </w:r>
    </w:p>
    <w:p w14:paraId="658B74A8" w14:textId="77777777" w:rsidR="000258DE" w:rsidRPr="00FF37B7" w:rsidRDefault="000258DE" w:rsidP="000258DE">
      <w:pPr>
        <w:pStyle w:val="Heading8"/>
        <w:rPr>
          <w:color w:val="000000"/>
        </w:rPr>
      </w:pPr>
      <w:r w:rsidRPr="00FF37B7">
        <w:rPr>
          <w:color w:val="000000"/>
        </w:rPr>
        <w:t>5.327A</w:t>
      </w:r>
    </w:p>
    <w:p w14:paraId="3207435F" w14:textId="77777777"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w:t>
      </w:r>
      <w:r w:rsidR="00094C44">
        <w:t>conformity with this provision.</w:t>
      </w:r>
    </w:p>
    <w:p w14:paraId="5BB07465" w14:textId="77777777" w:rsidR="00EB353E" w:rsidRDefault="00EB353E" w:rsidP="00EB353E">
      <w:pPr>
        <w:rPr>
          <w:b/>
          <w:color w:val="000000"/>
        </w:rPr>
      </w:pPr>
      <w:r>
        <w:rPr>
          <w:color w:val="000000"/>
        </w:rPr>
        <w:br w:type="page"/>
      </w:r>
    </w:p>
    <w:p w14:paraId="1B6E1B37" w14:textId="77777777"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 (Rev.WRC-1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14:paraId="6A16BC42" w14:textId="77777777"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 (Rev.WRC-1</w:t>
      </w:r>
      <w:r w:rsidR="004218C4">
        <w:rPr>
          <w:b/>
          <w:bCs/>
          <w:spacing w:val="4"/>
        </w:rPr>
        <w:t>5</w:t>
      </w:r>
      <w:r w:rsidRPr="009015C1">
        <w:rPr>
          <w:b/>
          <w:bCs/>
          <w:spacing w:val="4"/>
        </w:rPr>
        <w:t>)</w:t>
      </w:r>
      <w:r w:rsidRPr="009015C1">
        <w:rPr>
          <w:spacing w:val="4"/>
        </w:rPr>
        <w:t>, the Board decided that the Bureau shall check the e.i.r.p.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r w:rsidRPr="009015C1">
        <w:rPr>
          <w:spacing w:val="4"/>
        </w:rPr>
        <w:t>MHz.</w:t>
      </w:r>
    </w:p>
    <w:p w14:paraId="0541216C" w14:textId="77777777" w:rsidR="00EF3CF1" w:rsidRDefault="00EF3CF1" w:rsidP="009D565B">
      <w:pPr>
        <w:pStyle w:val="Heading8"/>
        <w:rPr>
          <w:color w:val="000000"/>
        </w:rPr>
      </w:pPr>
      <w:r w:rsidRPr="00EF3CF1">
        <w:rPr>
          <w:color w:val="000000"/>
        </w:rPr>
        <w:t>5.328AA</w:t>
      </w:r>
    </w:p>
    <w:p w14:paraId="2EABDFDD" w14:textId="77777777"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14:paraId="12B7DA89" w14:textId="77777777"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(WRC-15)</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(WRC-15)</w:t>
      </w:r>
      <w:r w:rsidRPr="009456F9">
        <w:t>.</w:t>
      </w:r>
    </w:p>
    <w:p w14:paraId="3247648E" w14:textId="77777777" w:rsidR="004060BD" w:rsidRPr="00FF37B7" w:rsidRDefault="004060BD">
      <w:pPr>
        <w:pStyle w:val="Heading8"/>
        <w:rPr>
          <w:color w:val="000000"/>
        </w:rPr>
      </w:pPr>
      <w:r w:rsidRPr="00FF37B7">
        <w:rPr>
          <w:color w:val="000000"/>
        </w:rPr>
        <w:t>5.329</w:t>
      </w:r>
    </w:p>
    <w:p w14:paraId="77E96A8F" w14:textId="77777777"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14:paraId="50A9DB05" w14:textId="77777777"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F443E63" w14:textId="77777777" w:rsidR="000513A2" w:rsidRPr="00FF37B7" w:rsidRDefault="000513A2" w:rsidP="000513A2">
      <w:pPr>
        <w:pStyle w:val="Heading8"/>
        <w:rPr>
          <w:color w:val="000000"/>
        </w:rPr>
      </w:pPr>
      <w:r w:rsidRPr="00FF37B7">
        <w:rPr>
          <w:color w:val="000000"/>
        </w:rPr>
        <w:lastRenderedPageBreak/>
        <w:t>5.340</w:t>
      </w:r>
    </w:p>
    <w:p w14:paraId="181A2134" w14:textId="77777777"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14:paraId="3D787513" w14:textId="77777777" w:rsidR="00EF3CF1" w:rsidRDefault="00EF3CF1" w:rsidP="009D565B">
      <w:pPr>
        <w:pStyle w:val="Heading8"/>
        <w:rPr>
          <w:color w:val="000000"/>
        </w:rPr>
      </w:pPr>
      <w:r w:rsidRPr="00EF3CF1">
        <w:rPr>
          <w:color w:val="000000"/>
        </w:rPr>
        <w:t>5.3</w:t>
      </w:r>
      <w:r>
        <w:rPr>
          <w:color w:val="000000"/>
        </w:rPr>
        <w:t>41A</w:t>
      </w:r>
    </w:p>
    <w:p w14:paraId="513021AF"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that in Region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14:paraId="3E8910DD" w14:textId="77777777"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14:paraId="2B58C368" w14:textId="77777777"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Turkey, Ukraine and Uzbekistan.</w:t>
      </w:r>
    </w:p>
    <w:p w14:paraId="074D2D73" w14:textId="77777777" w:rsidR="00EF3CF1" w:rsidRDefault="00EF3CF1" w:rsidP="009D565B">
      <w:pPr>
        <w:pStyle w:val="Heading8"/>
        <w:rPr>
          <w:color w:val="000000"/>
        </w:rPr>
      </w:pPr>
      <w:r w:rsidRPr="00EF3CF1">
        <w:rPr>
          <w:color w:val="000000"/>
        </w:rPr>
        <w:t>5.3</w:t>
      </w:r>
      <w:r>
        <w:rPr>
          <w:color w:val="000000"/>
        </w:rPr>
        <w:t>46</w:t>
      </w:r>
    </w:p>
    <w:p w14:paraId="36D53EE3"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Region 1 countries,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14:paraId="2DDA6774" w14:textId="77777777" w:rsidR="00EB353E" w:rsidRDefault="00EB353E" w:rsidP="00EB353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2EBF9094" w14:textId="77777777" w:rsidR="00EF3CF1" w:rsidRPr="00EF3CF1" w:rsidRDefault="00EF3CF1" w:rsidP="00EF3CF1">
      <w:pPr>
        <w:rPr>
          <w:color w:val="000000"/>
        </w:rPr>
      </w:pPr>
      <w:r w:rsidRPr="00EF3CF1">
        <w:rPr>
          <w:color w:val="000000"/>
        </w:rPr>
        <w:lastRenderedPageBreak/>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14:paraId="061A4387" w14:textId="77777777"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a distance of 670 km from the countries mentioned in No. </w:t>
      </w:r>
      <w:r w:rsidRPr="00EF3CF1">
        <w:rPr>
          <w:b/>
          <w:bCs/>
          <w:color w:val="000000"/>
        </w:rPr>
        <w:t>5.342</w:t>
      </w:r>
      <w:r w:rsidRPr="00EF3CF1">
        <w:rPr>
          <w:color w:val="000000"/>
        </w:rPr>
        <w:t xml:space="preserve"> is Iraq.</w:t>
      </w:r>
    </w:p>
    <w:p w14:paraId="389D49A4" w14:textId="77777777" w:rsidR="000513A2" w:rsidRPr="00FF37B7" w:rsidRDefault="000513A2" w:rsidP="000513A2">
      <w:pPr>
        <w:pStyle w:val="Heading8"/>
        <w:rPr>
          <w:color w:val="000000"/>
        </w:rPr>
      </w:pPr>
      <w:r w:rsidRPr="00FF37B7">
        <w:rPr>
          <w:color w:val="000000"/>
        </w:rPr>
        <w:t>5.351</w:t>
      </w:r>
    </w:p>
    <w:p w14:paraId="051EE9E1" w14:textId="77777777"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14:paraId="0DFF134A" w14:textId="77777777"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14:paraId="0D93BA5A" w14:textId="77777777"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14:paraId="7760D892" w14:textId="77777777" w:rsidR="004060BD" w:rsidRPr="00FF37B7" w:rsidRDefault="004060BD">
      <w:pPr>
        <w:pStyle w:val="Heading8"/>
        <w:rPr>
          <w:color w:val="000000"/>
        </w:rPr>
      </w:pPr>
      <w:r w:rsidRPr="00FF37B7">
        <w:rPr>
          <w:color w:val="000000"/>
        </w:rPr>
        <w:t>5.357</w:t>
      </w:r>
    </w:p>
    <w:p w14:paraId="59615CFD" w14:textId="77777777"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14:paraId="07392ACF"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72BF2F5" w14:textId="77777777" w:rsidR="004060BD" w:rsidRPr="00FF37B7" w:rsidRDefault="004060BD">
      <w:pPr>
        <w:pStyle w:val="Heading8"/>
        <w:rPr>
          <w:color w:val="000000"/>
        </w:rPr>
      </w:pPr>
      <w:r w:rsidRPr="00FF37B7">
        <w:rPr>
          <w:color w:val="000000"/>
        </w:rPr>
        <w:lastRenderedPageBreak/>
        <w:t>5.364</w:t>
      </w:r>
    </w:p>
    <w:p w14:paraId="2C147DD7" w14:textId="77777777"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14:paraId="292C7CF8" w14:textId="77777777" w:rsidR="004060BD" w:rsidRPr="00FF37B7" w:rsidRDefault="004060BD">
      <w:pPr>
        <w:pStyle w:val="enumlev1"/>
        <w:rPr>
          <w:color w:val="000000"/>
        </w:rPr>
      </w:pPr>
      <w:r w:rsidRPr="00FF37B7">
        <w:rPr>
          <w:i/>
          <w:iCs/>
          <w:color w:val="000000"/>
        </w:rPr>
        <w:t>a)</w:t>
      </w:r>
      <w:r w:rsidRPr="00FF37B7">
        <w:rPr>
          <w:color w:val="000000"/>
        </w:rPr>
        <w:tab/>
        <w:t>peak e.i.r.p. density limit, and</w:t>
      </w:r>
    </w:p>
    <w:p w14:paraId="2AC30419" w14:textId="77777777" w:rsidR="004060BD" w:rsidRPr="00FF37B7" w:rsidRDefault="004060BD">
      <w:pPr>
        <w:pStyle w:val="enumlev1"/>
        <w:rPr>
          <w:color w:val="000000"/>
        </w:rPr>
      </w:pPr>
      <w:r w:rsidRPr="00FF37B7">
        <w:rPr>
          <w:i/>
          <w:iCs/>
          <w:color w:val="000000"/>
        </w:rPr>
        <w:t>b)</w:t>
      </w:r>
      <w:r w:rsidRPr="00FF37B7">
        <w:rPr>
          <w:color w:val="000000"/>
        </w:rPr>
        <w:tab/>
        <w:t>mean e.i.r.p. density limit.</w:t>
      </w:r>
    </w:p>
    <w:p w14:paraId="1680E9EF" w14:textId="77777777" w:rsidR="004060BD" w:rsidRDefault="004060BD">
      <w:pPr>
        <w:rPr>
          <w:color w:val="000000"/>
        </w:rPr>
      </w:pPr>
      <w:r w:rsidRPr="00FF37B7">
        <w:rPr>
          <w:color w:val="000000"/>
        </w:rPr>
        <w:t>The peak e.i.r.p. density limit is derived from the maximum power density of the assignment as submitted by the responsible administration.</w:t>
      </w:r>
    </w:p>
    <w:p w14:paraId="6A9B27CD" w14:textId="77777777"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14:paraId="5D52C33B" w14:textId="77777777" w:rsidR="00EF3CF1" w:rsidRPr="00FF37B7" w:rsidRDefault="00EF3CF1" w:rsidP="00EF3CF1">
      <w:pPr>
        <w:pStyle w:val="Heading8"/>
        <w:rPr>
          <w:color w:val="000000"/>
        </w:rPr>
      </w:pPr>
      <w:r w:rsidRPr="00FF37B7">
        <w:rPr>
          <w:color w:val="000000"/>
        </w:rPr>
        <w:t>5.366</w:t>
      </w:r>
    </w:p>
    <w:p w14:paraId="4B188D84" w14:textId="77777777"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“airborne electronic aids to air navigation and any directly associated ground-based or satellite-borne facilities”.</w:t>
      </w:r>
    </w:p>
    <w:p w14:paraId="07F9EE0D" w14:textId="77777777" w:rsidR="00EF3CF1" w:rsidRPr="00FF37B7" w:rsidRDefault="00EF3CF1" w:rsidP="00EF3CF1">
      <w:pPr>
        <w:pStyle w:val="Heading8"/>
        <w:rPr>
          <w:color w:val="000000"/>
        </w:rPr>
      </w:pPr>
      <w:r w:rsidRPr="00FF37B7">
        <w:rPr>
          <w:color w:val="000000"/>
        </w:rPr>
        <w:t>5.376</w:t>
      </w:r>
    </w:p>
    <w:p w14:paraId="1A2E2E2F" w14:textId="77777777" w:rsidR="00EF3CF1" w:rsidRPr="00FF37B7"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14:paraId="78AE8328" w14:textId="77777777" w:rsidR="00EF3CF1" w:rsidRPr="00FF37B7" w:rsidRDefault="00EF3CF1" w:rsidP="00EF3CF1">
      <w:pPr>
        <w:pStyle w:val="Heading8"/>
        <w:rPr>
          <w:color w:val="000000"/>
        </w:rPr>
      </w:pPr>
      <w:r w:rsidRPr="00FF37B7">
        <w:rPr>
          <w:color w:val="000000"/>
        </w:rPr>
        <w:t>5.399</w:t>
      </w:r>
    </w:p>
    <w:p w14:paraId="59EA9DAD" w14:textId="77777777"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when recording assignments to stations of the radiodetermination-satellite service operating in the frequency band 2 483.5-2 500 MHz to which this footnote applies to place Symbol R in Column 13B2 and a reference to footnote 5.399 in Column 13B1</w:t>
      </w:r>
      <w:r>
        <w:rPr>
          <w:color w:val="000000" w:themeColor="text1"/>
          <w:szCs w:val="24"/>
        </w:rPr>
        <w:t>.</w:t>
      </w:r>
    </w:p>
    <w:p w14:paraId="18AFD156"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2BFEA1C4" w14:textId="77777777" w:rsidR="000513A2" w:rsidRPr="00FF37B7" w:rsidRDefault="000513A2" w:rsidP="000513A2">
      <w:pPr>
        <w:pStyle w:val="Heading8"/>
        <w:rPr>
          <w:color w:val="000000"/>
        </w:rPr>
      </w:pPr>
      <w:r w:rsidRPr="00FF37B7">
        <w:rPr>
          <w:color w:val="000000"/>
        </w:rPr>
        <w:lastRenderedPageBreak/>
        <w:t>5.415</w:t>
      </w:r>
    </w:p>
    <w:p w14:paraId="6290A7A7" w14:textId="77777777" w:rsidR="000513A2" w:rsidRPr="00FF37B7" w:rsidRDefault="000513A2" w:rsidP="000513A2">
      <w:pPr>
        <w:rPr>
          <w:color w:val="000000"/>
        </w:rPr>
      </w:pPr>
      <w:r w:rsidRPr="00FF37B7">
        <w:rPr>
          <w:color w:val="000000"/>
        </w:rPr>
        <w:t>1</w:t>
      </w:r>
      <w:r w:rsidRPr="00FF37B7">
        <w:rPr>
          <w:color w:val="000000"/>
        </w:rPr>
        <w:tab/>
        <w:t>In this provision, the allocation “is limited to national and regional systems”.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relating to the interpretation of the word “regional” without a capital “R”.</w:t>
      </w:r>
    </w:p>
    <w:p w14:paraId="627CAE7F" w14:textId="77777777"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14:paraId="643F2F80" w14:textId="77777777"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14:paraId="670E3AE2" w14:textId="77777777"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14:paraId="27F5D3D5" w14:textId="77777777"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14:paraId="1CCC6327" w14:textId="77777777"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14:paraId="6804A1A9" w14:textId="77777777" w:rsidR="000513A2" w:rsidRPr="00FF37B7"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14:paraId="14BAD013"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DCD3028" w14:textId="77777777" w:rsidR="000513A2" w:rsidRPr="00FF37B7" w:rsidRDefault="000513A2" w:rsidP="000513A2">
      <w:pPr>
        <w:pStyle w:val="Heading8"/>
        <w:rPr>
          <w:color w:val="000000"/>
        </w:rPr>
      </w:pPr>
      <w:r w:rsidRPr="00FF37B7">
        <w:rPr>
          <w:color w:val="000000"/>
        </w:rPr>
        <w:lastRenderedPageBreak/>
        <w:t>5.416</w:t>
      </w:r>
    </w:p>
    <w:p w14:paraId="23BD64C5" w14:textId="77777777"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14:paraId="33CFA52C" w14:textId="77777777"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14:paraId="40004706" w14:textId="77777777" w:rsidR="000513A2" w:rsidRPr="00FF37B7" w:rsidRDefault="000513A2" w:rsidP="001106F3">
      <w:pPr>
        <w:pStyle w:val="Heading8"/>
        <w:rPr>
          <w:color w:val="000000"/>
        </w:rPr>
      </w:pPr>
      <w:r w:rsidRPr="00FF37B7">
        <w:rPr>
          <w:color w:val="000000"/>
        </w:rPr>
        <w:t>5.418C</w:t>
      </w:r>
    </w:p>
    <w:p w14:paraId="65B19A4D" w14:textId="77777777" w:rsidR="000513A2" w:rsidRPr="00FF37B7" w:rsidRDefault="000513A2" w:rsidP="00F150D5">
      <w:pPr>
        <w:rPr>
          <w:color w:val="000000"/>
        </w:rPr>
      </w:pPr>
      <w:r w:rsidRPr="00FF37B7">
        <w:rPr>
          <w:color w:val="000000"/>
        </w:rPr>
        <w:t>1</w:t>
      </w:r>
      <w:r w:rsidRPr="00FF37B7">
        <w:rPr>
          <w:color w:val="000000"/>
        </w:rPr>
        <w:tab/>
        <w:t>In accordance with provision No. </w:t>
      </w:r>
      <w:r w:rsidRPr="00FF37B7">
        <w:rPr>
          <w:rStyle w:val="Artref"/>
          <w:b/>
          <w:bCs/>
          <w:color w:val="000000"/>
        </w:rPr>
        <w:t>5.418C</w:t>
      </w:r>
      <w:r w:rsidRPr="00FF37B7">
        <w:rPr>
          <w:color w:val="000000"/>
        </w:rPr>
        <w:t>, modified by WRC-03, the use of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by geostationary-satellite networks is subject to the application of the provisions of No. </w:t>
      </w:r>
      <w:r w:rsidRPr="00FF37B7">
        <w:rPr>
          <w:rStyle w:val="Artref"/>
          <w:b/>
          <w:bCs/>
          <w:color w:val="000000"/>
        </w:rPr>
        <w:t>9.13</w:t>
      </w:r>
      <w:r w:rsidRPr="00FF37B7">
        <w:rPr>
          <w:color w:val="000000"/>
        </w:rPr>
        <w:t xml:space="preserve"> with respect to non-GSO satellite systems in the BSS (sound) pursuant to No. </w:t>
      </w:r>
      <w:r w:rsidRPr="00FF37B7">
        <w:rPr>
          <w:rStyle w:val="Artref"/>
          <w:b/>
          <w:bCs/>
          <w:color w:val="000000"/>
        </w:rPr>
        <w:t>5.418</w:t>
      </w:r>
      <w:r w:rsidRPr="00FF37B7">
        <w:rPr>
          <w:color w:val="000000"/>
        </w:rPr>
        <w:t xml:space="preserve">, as of 3 June 2000. Resolution </w:t>
      </w:r>
      <w:r w:rsidRPr="00FF37B7">
        <w:rPr>
          <w:rStyle w:val="Resref"/>
          <w:b/>
          <w:bCs/>
          <w:color w:val="000000"/>
        </w:rPr>
        <w:t>33</w:t>
      </w:r>
      <w:r w:rsidRPr="00FF37B7">
        <w:rPr>
          <w:color w:val="000000"/>
        </w:rPr>
        <w:t xml:space="preserve"> </w:t>
      </w:r>
      <w:r w:rsidRPr="00540D30">
        <w:rPr>
          <w:b/>
          <w:bCs/>
          <w:color w:val="000000"/>
        </w:rPr>
        <w:t>(</w:t>
      </w:r>
      <w:r w:rsidRPr="00FF37B7">
        <w:rPr>
          <w:b/>
          <w:bCs/>
          <w:color w:val="000000"/>
        </w:rPr>
        <w:t>Rev.WRC-</w:t>
      </w:r>
      <w:r w:rsidR="00F150D5">
        <w:rPr>
          <w:b/>
          <w:bCs/>
          <w:color w:val="000000"/>
        </w:rPr>
        <w:t>15</w:t>
      </w:r>
      <w:r w:rsidRPr="00540D30">
        <w:rPr>
          <w:b/>
          <w:bCs/>
          <w:color w:val="000000"/>
        </w:rPr>
        <w:t>)</w:t>
      </w:r>
      <w:r w:rsidRPr="00FF37B7">
        <w:rPr>
          <w:color w:val="000000"/>
        </w:rPr>
        <w:t xml:space="preserve"> resolves that for satellite networks for which the API has been received by the Bureau prior to 1 January 1999, only the procedure in Sections A to C in Resolution </w:t>
      </w:r>
      <w:r w:rsidRPr="00FF37B7">
        <w:rPr>
          <w:rStyle w:val="Resref"/>
          <w:b/>
          <w:bCs/>
          <w:color w:val="000000"/>
        </w:rPr>
        <w:t>33</w:t>
      </w:r>
      <w:r w:rsidRPr="00FF37B7">
        <w:rPr>
          <w:b/>
          <w:color w:val="000000"/>
        </w:rPr>
        <w:t xml:space="preserve"> </w:t>
      </w:r>
      <w:r w:rsidRPr="00540D30">
        <w:rPr>
          <w:b/>
          <w:color w:val="000000"/>
        </w:rPr>
        <w:t>(</w:t>
      </w:r>
      <w:r w:rsidRPr="00FF37B7">
        <w:rPr>
          <w:b/>
          <w:color w:val="000000"/>
        </w:rPr>
        <w:t>Rev.WRC-</w:t>
      </w:r>
      <w:r w:rsidR="00F150D5">
        <w:rPr>
          <w:b/>
          <w:color w:val="000000"/>
        </w:rPr>
        <w:t>15</w:t>
      </w:r>
      <w:r w:rsidRPr="00540D30">
        <w:rPr>
          <w:b/>
          <w:color w:val="000000"/>
        </w:rPr>
        <w:t>)</w:t>
      </w:r>
      <w:r w:rsidRPr="00FF37B7">
        <w:rPr>
          <w:color w:val="000000"/>
        </w:rPr>
        <w:t xml:space="preserve"> shall be applied.</w:t>
      </w:r>
    </w:p>
    <w:p w14:paraId="6979761B" w14:textId="77777777"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“notification information”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14:paraId="73B4C67E" w14:textId="77777777"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14:paraId="09AB5606" w14:textId="77777777" w:rsidTr="00476B4C">
        <w:trPr>
          <w:jc w:val="center"/>
        </w:trPr>
        <w:tc>
          <w:tcPr>
            <w:tcW w:w="1701" w:type="dxa"/>
            <w:vAlign w:val="center"/>
          </w:tcPr>
          <w:p w14:paraId="792FC40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14:paraId="3881700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14:paraId="58B4A59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14:paraId="2542AB1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14:paraId="58BCFF14" w14:textId="77777777" w:rsidTr="00476B4C">
        <w:trPr>
          <w:cantSplit/>
          <w:jc w:val="center"/>
        </w:trPr>
        <w:tc>
          <w:tcPr>
            <w:tcW w:w="1701" w:type="dxa"/>
            <w:vMerge w:val="restart"/>
          </w:tcPr>
          <w:p w14:paraId="0D0FD988" w14:textId="77777777"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14:paraId="3418F679"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3CB43F0C"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14:paraId="69E386F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61955997" w14:textId="77777777" w:rsidTr="00476B4C">
        <w:trPr>
          <w:cantSplit/>
          <w:jc w:val="center"/>
        </w:trPr>
        <w:tc>
          <w:tcPr>
            <w:tcW w:w="1701" w:type="dxa"/>
            <w:vMerge/>
          </w:tcPr>
          <w:p w14:paraId="65928432"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40E65B8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6051994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35719607"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4D783947" w14:textId="77777777" w:rsidTr="00476B4C">
        <w:trPr>
          <w:cantSplit/>
          <w:jc w:val="center"/>
        </w:trPr>
        <w:tc>
          <w:tcPr>
            <w:tcW w:w="1701" w:type="dxa"/>
            <w:vMerge/>
          </w:tcPr>
          <w:p w14:paraId="399AE7E6"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06BF2791"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14:paraId="6E5DA450"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19758B9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14:paraId="183A3F73" w14:textId="77777777" w:rsidR="00BA2AB6" w:rsidRDefault="00BA2AB6" w:rsidP="000513A2">
      <w:pPr>
        <w:pStyle w:val="TableFin"/>
        <w:rPr>
          <w:color w:val="000000"/>
        </w:rPr>
      </w:pPr>
    </w:p>
    <w:p w14:paraId="0DA0CC69" w14:textId="77777777" w:rsidR="001C02AC" w:rsidRDefault="001C02AC" w:rsidP="00FD108E"/>
    <w:p w14:paraId="6CCEA35F" w14:textId="77777777" w:rsidR="001C02AC" w:rsidRDefault="001C02AC" w:rsidP="001C02AC"/>
    <w:p w14:paraId="4E5E5B70" w14:textId="77777777" w:rsidR="001C02AC" w:rsidRDefault="001C02AC">
      <w:pPr>
        <w:tabs>
          <w:tab w:val="clear" w:pos="1134"/>
          <w:tab w:val="clear" w:pos="1871"/>
          <w:tab w:val="clear" w:pos="2268"/>
        </w:tabs>
        <w:overflowPunct/>
        <w:autoSpaceDE/>
        <w:autoSpaceDN/>
        <w:adjustRightInd/>
        <w:spacing w:before="0"/>
        <w:jc w:val="left"/>
        <w:textAlignment w:val="auto"/>
      </w:pPr>
      <w:r>
        <w:br w:type="page"/>
      </w:r>
    </w:p>
    <w:p w14:paraId="14E6AF22" w14:textId="77777777"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14:paraId="70D95DDA" w14:textId="77777777"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MHz.</w:t>
      </w:r>
    </w:p>
    <w:p w14:paraId="5DF25E5E" w14:textId="77777777"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14:paraId="361B24D3" w14:textId="77777777"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(Nos.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(Nos. </w:t>
      </w:r>
      <w:r w:rsidRPr="00FD108E">
        <w:rPr>
          <w:b/>
          <w:bCs/>
        </w:rPr>
        <w:t>5.418</w:t>
      </w:r>
      <w:r w:rsidRPr="00FD108E">
        <w:t xml:space="preserve">) systems under No. </w:t>
      </w:r>
      <w:r w:rsidRPr="00FD108E">
        <w:rPr>
          <w:b/>
          <w:bCs/>
        </w:rPr>
        <w:t>9.13</w:t>
      </w:r>
      <w:r w:rsidRPr="00FD108E">
        <w:t xml:space="preserve">, and any non-GSO systems vis-à-vis non-GSO BSS (sound) (Nos. </w:t>
      </w:r>
      <w:r w:rsidRPr="00FD108E">
        <w:rPr>
          <w:b/>
          <w:bCs/>
        </w:rPr>
        <w:t>5.418</w:t>
      </w:r>
      <w:r w:rsidR="00540D30">
        <w:t>)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MHz.</w:t>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14:paraId="0D603052" w14:textId="77777777" w:rsidTr="00FD108E">
        <w:trPr>
          <w:cantSplit/>
          <w:trHeight w:val="567"/>
        </w:trPr>
        <w:tc>
          <w:tcPr>
            <w:tcW w:w="3001" w:type="dxa"/>
            <w:tcBorders>
              <w:bottom w:val="single" w:sz="4" w:space="0" w:color="auto"/>
            </w:tcBorders>
            <w:tcMar>
              <w:left w:w="28" w:type="dxa"/>
              <w:right w:w="28" w:type="dxa"/>
            </w:tcMar>
          </w:tcPr>
          <w:p w14:paraId="4A6082FA" w14:textId="77777777" w:rsidR="00FD108E" w:rsidRPr="00FD108E" w:rsidRDefault="00FD108E" w:rsidP="00FD108E">
            <w:pPr>
              <w:pStyle w:val="Tabletext0"/>
              <w:framePr w:hSpace="180" w:wrap="around" w:vAnchor="text" w:hAnchor="text" w:y="1"/>
              <w:jc w:val="center"/>
            </w:pPr>
            <w:r w:rsidRPr="00FD108E">
              <w:t>Coordination request (CR): Column vis-à-vis Row (</w:t>
            </w:r>
            <w:r w:rsidRPr="00FD108E">
              <w:sym w:font="Wingdings" w:char="F0E5"/>
            </w:r>
            <w:r w:rsidRPr="00FD108E">
              <w:t>)</w:t>
            </w:r>
          </w:p>
          <w:p w14:paraId="738D7FDE" w14:textId="77777777"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14:paraId="166F59B1"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14:paraId="48D0A076"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14:paraId="06A89B73"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14:paraId="24147653" w14:textId="77777777" w:rsidTr="00FD108E">
        <w:trPr>
          <w:cantSplit/>
          <w:trHeight w:val="567"/>
        </w:trPr>
        <w:tc>
          <w:tcPr>
            <w:tcW w:w="3001" w:type="dxa"/>
            <w:tcBorders>
              <w:top w:val="single" w:sz="4" w:space="0" w:color="auto"/>
              <w:bottom w:val="dotted" w:sz="4" w:space="0" w:color="auto"/>
            </w:tcBorders>
          </w:tcPr>
          <w:p w14:paraId="3E2A6D57"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14:paraId="7CB17B3E"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14:paraId="3FD1F528" w14:textId="77777777"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14:paraId="74B6CE4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14:paraId="29E90A67" w14:textId="77777777" w:rsidTr="00FD108E">
        <w:trPr>
          <w:cantSplit/>
          <w:trHeight w:val="567"/>
        </w:trPr>
        <w:tc>
          <w:tcPr>
            <w:tcW w:w="3001" w:type="dxa"/>
            <w:tcBorders>
              <w:bottom w:val="single" w:sz="4" w:space="0" w:color="auto"/>
            </w:tcBorders>
          </w:tcPr>
          <w:p w14:paraId="400C23CC"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14:paraId="2CC61430" w14:textId="77777777"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14:paraId="46014F6D" w14:textId="77777777"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14:paraId="3B50E835"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14:paraId="06685AF9" w14:textId="77777777" w:rsidTr="00FD108E">
        <w:trPr>
          <w:cantSplit/>
          <w:trHeight w:val="567"/>
        </w:trPr>
        <w:tc>
          <w:tcPr>
            <w:tcW w:w="3001" w:type="dxa"/>
            <w:tcBorders>
              <w:bottom w:val="single" w:sz="4" w:space="0" w:color="auto"/>
            </w:tcBorders>
          </w:tcPr>
          <w:p w14:paraId="6C40E064"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14:paraId="0FED476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14:paraId="1CD903A0"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14:paraId="4C6CD65C" w14:textId="77777777" w:rsidR="00FD108E" w:rsidRPr="00FD108E" w:rsidRDefault="00FD108E" w:rsidP="00FD108E">
            <w:pPr>
              <w:pStyle w:val="Tabletext0"/>
              <w:framePr w:hSpace="180" w:wrap="around" w:vAnchor="text" w:hAnchor="text" w:y="1"/>
              <w:jc w:val="center"/>
            </w:pPr>
            <w:r w:rsidRPr="00FD108E">
              <w:t>No CR</w:t>
            </w:r>
          </w:p>
        </w:tc>
      </w:tr>
    </w:tbl>
    <w:p w14:paraId="6C76A3DF" w14:textId="77777777" w:rsidR="00FD108E" w:rsidRPr="00FD108E" w:rsidRDefault="00FD108E" w:rsidP="00FD108E">
      <w:pPr>
        <w:rPr>
          <w:b/>
          <w:bCs/>
        </w:rPr>
      </w:pPr>
    </w:p>
    <w:p w14:paraId="1E79A2AA" w14:textId="77777777" w:rsidR="00EB353E" w:rsidRDefault="00EB353E" w:rsidP="00EB353E">
      <w:pPr>
        <w:tabs>
          <w:tab w:val="clear" w:pos="1134"/>
          <w:tab w:val="clear" w:pos="1871"/>
          <w:tab w:val="clear" w:pos="2268"/>
        </w:tabs>
        <w:overflowPunct/>
        <w:autoSpaceDE/>
        <w:autoSpaceDN/>
        <w:adjustRightInd/>
        <w:spacing w:before="0"/>
        <w:jc w:val="left"/>
        <w:textAlignment w:val="auto"/>
      </w:pPr>
      <w:r>
        <w:br w:type="page"/>
      </w:r>
    </w:p>
    <w:p w14:paraId="3B6228F4" w14:textId="77777777" w:rsidR="004060BD" w:rsidRPr="00FF37B7" w:rsidRDefault="004060BD" w:rsidP="001F1740">
      <w:pPr>
        <w:spacing w:before="0"/>
        <w:rPr>
          <w:sz w:val="2"/>
          <w:szCs w:val="2"/>
        </w:rPr>
      </w:pPr>
    </w:p>
    <w:p w14:paraId="3FC9E046" w14:textId="77777777" w:rsidR="004060BD" w:rsidRPr="00FF37B7" w:rsidRDefault="004060BD" w:rsidP="00FE282F">
      <w:pPr>
        <w:pStyle w:val="Heading8"/>
        <w:keepNext w:val="0"/>
        <w:keepLines w:val="0"/>
        <w:spacing w:before="240"/>
        <w:rPr>
          <w:color w:val="000000"/>
        </w:rPr>
      </w:pPr>
      <w:r w:rsidRPr="00FF37B7">
        <w:rPr>
          <w:color w:val="000000"/>
        </w:rPr>
        <w:t>5.441</w:t>
      </w:r>
    </w:p>
    <w:p w14:paraId="3EADA9C8" w14:textId="77777777"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14:paraId="27573B05" w14:textId="77777777"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14:paraId="587FEEBB" w14:textId="77777777"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14:paraId="3EF65373" w14:textId="77777777"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14:paraId="0AEC429D" w14:textId="77777777" w:rsidR="004060BD" w:rsidRPr="00FF37B7" w:rsidRDefault="004060BD">
      <w:pPr>
        <w:pStyle w:val="enumlev1"/>
        <w:rPr>
          <w:color w:val="000000"/>
        </w:rPr>
      </w:pPr>
      <w:r w:rsidRPr="00FF37B7">
        <w:rPr>
          <w:i/>
          <w:color w:val="000000"/>
        </w:rPr>
        <w:t>b)</w:t>
      </w:r>
      <w:r w:rsidRPr="00FF37B7">
        <w:rPr>
          <w:color w:val="000000"/>
        </w:rPr>
        <w:tab/>
        <w:t>space-to-Earth:</w:t>
      </w:r>
    </w:p>
    <w:p w14:paraId="24C440BA" w14:textId="77777777" w:rsidR="004060BD" w:rsidRPr="00FF37B7" w:rsidRDefault="004060BD">
      <w:pPr>
        <w:pStyle w:val="enumlev2"/>
        <w:rPr>
          <w:color w:val="000000"/>
        </w:rPr>
      </w:pPr>
      <w:r w:rsidRPr="00FF37B7">
        <w:rPr>
          <w:color w:val="000000"/>
        </w:rPr>
        <w:t>10.7-10.95 GHz and 11.2-11.45 GHz:</w:t>
      </w:r>
    </w:p>
    <w:p w14:paraId="17F3E22F"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14:paraId="0238EAE9"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5C98AB35" w14:textId="77777777" w:rsidR="004060BD" w:rsidRPr="00FF37B7" w:rsidRDefault="004060BD" w:rsidP="00C6682E">
      <w:pPr>
        <w:pStyle w:val="enumlev2"/>
        <w:rPr>
          <w:color w:val="000000"/>
        </w:rPr>
      </w:pPr>
      <w:r w:rsidRPr="00FF37B7">
        <w:rPr>
          <w:color w:val="000000"/>
        </w:rPr>
        <w:t>10.95-11.2 GHz and 11.45-11.7 GHz:</w:t>
      </w:r>
    </w:p>
    <w:p w14:paraId="67ED03CB"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14:paraId="0AB7770A" w14:textId="77777777"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3B5E6A83" w14:textId="77777777" w:rsidR="00FD108E" w:rsidRPr="00FF37B7" w:rsidRDefault="00FD108E">
      <w:pPr>
        <w:pStyle w:val="enumlev3"/>
        <w:spacing w:before="60"/>
        <w:rPr>
          <w:color w:val="000000"/>
        </w:rPr>
      </w:pPr>
    </w:p>
    <w:p w14:paraId="3029000D" w14:textId="77777777" w:rsidR="00FD108E" w:rsidRDefault="00FD108E" w:rsidP="00BC1EDD">
      <w:pPr>
        <w:rPr>
          <w:color w:val="000000"/>
        </w:rPr>
      </w:pPr>
      <w:r>
        <w:rPr>
          <w:color w:val="000000"/>
        </w:rPr>
        <w:br w:type="page"/>
      </w:r>
    </w:p>
    <w:p w14:paraId="2FF3D21C" w14:textId="77777777"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14:paraId="37D0386A" w14:textId="77777777"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14:paraId="4A1115D8" w14:textId="77777777"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14:paraId="0C7FE96C" w14:textId="77777777"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14:paraId="222A8191" w14:textId="77777777"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14:paraId="53B96D65" w14:textId="77777777" w:rsidR="004060BD" w:rsidRPr="00FF37B7"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14:paraId="6F633C0C" w14:textId="77777777" w:rsidR="00D95E6C" w:rsidRDefault="00D95E6C" w:rsidP="00EB353E">
      <w:pPr>
        <w:tabs>
          <w:tab w:val="clear" w:pos="1134"/>
          <w:tab w:val="clear" w:pos="1871"/>
          <w:tab w:val="clear" w:pos="2268"/>
        </w:tabs>
        <w:overflowPunct/>
        <w:autoSpaceDE/>
        <w:autoSpaceDN/>
        <w:adjustRightInd/>
        <w:spacing w:before="0"/>
        <w:jc w:val="left"/>
        <w:textAlignment w:val="auto"/>
        <w:sectPr w:rsidR="00D95E6C" w:rsidSect="00BB7A92">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F986188" w14:textId="77777777" w:rsidR="004060BD" w:rsidRPr="00FF37B7" w:rsidRDefault="004060BD" w:rsidP="00BC5E33">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“agreement area” within which a transmitting earth </w:t>
      </w:r>
      <w:r w:rsidRPr="00FF37B7">
        <w:rPr>
          <w:color w:val="000000"/>
        </w:rPr>
        <w:t>station of the FSS up-link has to be coordinated. For the calculation of the coordination distance the most up-to-date ITU-R Recommendation will be used.</w:t>
      </w:r>
    </w:p>
    <w:p w14:paraId="63E25806" w14:textId="77777777" w:rsidR="004060BD" w:rsidRPr="00FF37B7" w:rsidRDefault="004060BD" w:rsidP="00BC5E33">
      <w:pPr>
        <w:spacing w:before="120"/>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14:paraId="7D57D22A" w14:textId="77777777" w:rsidR="004060BD" w:rsidRPr="00FF37B7" w:rsidRDefault="004060BD" w:rsidP="00BC5E33">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14:paraId="2D269C5B" w14:textId="49590163" w:rsidR="004060BD" w:rsidRDefault="004060BD" w:rsidP="00BC5E33">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14:paraId="76CB8061" w14:textId="6F46DDB6" w:rsidR="00D95E6C" w:rsidRPr="00B8336F" w:rsidRDefault="00D95E6C" w:rsidP="00D95E6C">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rPr>
      </w:pPr>
      <w:r w:rsidRPr="00B8336F">
        <w:rPr>
          <w:b/>
          <w:color w:val="000000"/>
        </w:rPr>
        <w:t>5.441B</w:t>
      </w:r>
      <w:r w:rsidR="0030017F">
        <w:rPr>
          <w:b/>
          <w:color w:val="000000"/>
        </w:rPr>
        <w:tab/>
      </w:r>
      <w:r w:rsidR="0030017F">
        <w:rPr>
          <w:b/>
          <w:color w:val="000000"/>
        </w:rPr>
        <w:tab/>
      </w:r>
      <w:r w:rsidR="0030017F" w:rsidRPr="00AD493E">
        <w:rPr>
          <w:b/>
          <w:bCs/>
          <w:sz w:val="16"/>
          <w:szCs w:val="16"/>
        </w:rPr>
        <w:t>(ADD RRB20/84)</w:t>
      </w:r>
    </w:p>
    <w:p w14:paraId="0A71CBC5" w14:textId="57DF8476" w:rsidR="00D95E6C" w:rsidRPr="00B8336F" w:rsidRDefault="00D95E6C" w:rsidP="00BC5E33">
      <w:pPr>
        <w:spacing w:before="120"/>
        <w:rPr>
          <w:szCs w:val="24"/>
        </w:rPr>
      </w:pPr>
      <w:r w:rsidRPr="00B8336F">
        <w:rPr>
          <w:szCs w:val="24"/>
        </w:rPr>
        <w:t xml:space="preserve">This provision stipulates, </w:t>
      </w:r>
      <w:r w:rsidRPr="00B8336F">
        <w:rPr>
          <w:i/>
          <w:iCs/>
          <w:szCs w:val="24"/>
        </w:rPr>
        <w:t>inter alia</w:t>
      </w:r>
      <w:r w:rsidRPr="00B8336F">
        <w:rPr>
          <w:szCs w:val="24"/>
        </w:rPr>
        <w:t>, that before an administration brings into use an IMT station in the mobile service in the frequency band 4 800-4 990 MHz, it shall ensure that the power flux-density (pfd) produced by this station does not exceed −155 dB(W/(m</w:t>
      </w:r>
      <w:r w:rsidRPr="00B8336F">
        <w:rPr>
          <w:szCs w:val="24"/>
          <w:vertAlign w:val="superscript"/>
        </w:rPr>
        <w:t>2</w:t>
      </w:r>
      <w:r w:rsidR="0030017F">
        <w:rPr>
          <w:szCs w:val="24"/>
        </w:rPr>
        <w:t> </w:t>
      </w:r>
      <w:r w:rsidR="00125717" w:rsidRPr="0030017F">
        <w:rPr>
          <w:szCs w:val="24"/>
        </w:rPr>
        <w:t>‧</w:t>
      </w:r>
      <w:r w:rsidR="0030017F">
        <w:rPr>
          <w:szCs w:val="24"/>
        </w:rPr>
        <w:t> </w:t>
      </w:r>
      <w:r w:rsidRPr="00B8336F">
        <w:rPr>
          <w:szCs w:val="24"/>
        </w:rPr>
        <w:t>1 MHz)) produced up to 19 km above sea level at 20 km from the coast, defined as the low-water mark, as officially recognized by the coastal State. Resolution </w:t>
      </w:r>
      <w:r w:rsidRPr="00B8336F">
        <w:rPr>
          <w:b/>
          <w:bCs/>
          <w:szCs w:val="24"/>
        </w:rPr>
        <w:t>223 (Rev.WRC</w:t>
      </w:r>
      <w:r w:rsidRPr="00B8336F">
        <w:rPr>
          <w:b/>
          <w:bCs/>
          <w:szCs w:val="24"/>
        </w:rPr>
        <w:noBreakHyphen/>
        <w:t>19)</w:t>
      </w:r>
      <w:r w:rsidRPr="00B8336F">
        <w:rPr>
          <w:bCs/>
          <w:szCs w:val="24"/>
        </w:rPr>
        <w:t xml:space="preserve"> applies</w:t>
      </w:r>
      <w:r w:rsidRPr="00B8336F">
        <w:rPr>
          <w:szCs w:val="24"/>
        </w:rPr>
        <w:t>.</w:t>
      </w:r>
    </w:p>
    <w:p w14:paraId="4AA2F173" w14:textId="3082B6E6" w:rsidR="00D95E6C" w:rsidRPr="00B8336F" w:rsidRDefault="00D95E6C" w:rsidP="00BC5E33">
      <w:pPr>
        <w:spacing w:before="120"/>
        <w:rPr>
          <w:szCs w:val="24"/>
        </w:rPr>
      </w:pPr>
      <w:r w:rsidRPr="00B8336F">
        <w:rPr>
          <w:szCs w:val="24"/>
        </w:rPr>
        <w:t>Considering that this provision and Resolution </w:t>
      </w:r>
      <w:r w:rsidRPr="00B8336F">
        <w:rPr>
          <w:b/>
          <w:bCs/>
          <w:szCs w:val="24"/>
        </w:rPr>
        <w:t>223 (</w:t>
      </w:r>
      <w:r w:rsidRPr="00B8336F">
        <w:rPr>
          <w:b/>
          <w:bCs/>
          <w:szCs w:val="24"/>
          <w:lang w:eastAsia="ja-JP"/>
        </w:rPr>
        <w:t>Rev.</w:t>
      </w:r>
      <w:r w:rsidRPr="00B8336F">
        <w:rPr>
          <w:b/>
          <w:bCs/>
          <w:szCs w:val="24"/>
        </w:rPr>
        <w:t>WRC</w:t>
      </w:r>
      <w:r w:rsidRPr="00B8336F">
        <w:rPr>
          <w:b/>
          <w:bCs/>
          <w:szCs w:val="24"/>
        </w:rPr>
        <w:noBreakHyphen/>
        <w:t>19)</w:t>
      </w:r>
      <w:r w:rsidRPr="00B8336F">
        <w:rPr>
          <w:szCs w:val="24"/>
        </w:rPr>
        <w:t xml:space="preserve"> do not specify the propagation model to be used for the calculation of the pfd produced by IMT stations in the band 4 800 -4 990 MHz, the Board decided that Recommendation ITU-R P.528-4, for 1% of time, is to be used for this calculation.</w:t>
      </w:r>
    </w:p>
    <w:p w14:paraId="3D4915B7" w14:textId="77777777" w:rsidR="004060BD" w:rsidRPr="00FF37B7" w:rsidRDefault="004060BD" w:rsidP="00C6682E">
      <w:pPr>
        <w:pStyle w:val="Heading8"/>
        <w:rPr>
          <w:color w:val="000000"/>
        </w:rPr>
      </w:pPr>
      <w:r w:rsidRPr="00FF37B7">
        <w:rPr>
          <w:color w:val="000000"/>
        </w:rPr>
        <w:t>5.44</w:t>
      </w:r>
      <w:r w:rsidR="000513A2" w:rsidRPr="00FF37B7">
        <w:rPr>
          <w:color w:val="000000"/>
        </w:rPr>
        <w:t>4B</w:t>
      </w:r>
    </w:p>
    <w:p w14:paraId="37D2F256" w14:textId="77777777" w:rsidR="000513A2" w:rsidRPr="00FF37B7" w:rsidRDefault="00115597" w:rsidP="00BC5E33">
      <w:pPr>
        <w:spacing w:before="12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p>
    <w:p w14:paraId="25953136" w14:textId="77777777" w:rsidR="00E77650" w:rsidRDefault="00E77650">
      <w:pPr>
        <w:tabs>
          <w:tab w:val="clear" w:pos="1134"/>
          <w:tab w:val="clear" w:pos="1871"/>
          <w:tab w:val="clear" w:pos="2268"/>
        </w:tabs>
        <w:overflowPunct/>
        <w:autoSpaceDE/>
        <w:autoSpaceDN/>
        <w:adjustRightInd/>
        <w:spacing w:before="0"/>
        <w:jc w:val="left"/>
        <w:textAlignment w:val="auto"/>
      </w:pPr>
      <w:r>
        <w:br w:type="page"/>
      </w:r>
    </w:p>
    <w:p w14:paraId="32A79373" w14:textId="56FF921C" w:rsidR="000513A2" w:rsidRPr="00FF37B7" w:rsidRDefault="00115597" w:rsidP="00BC5E33">
      <w:pPr>
        <w:spacing w:before="120"/>
      </w:pPr>
      <w:r w:rsidRPr="00FF37B7">
        <w:lastRenderedPageBreak/>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 (</w:t>
      </w:r>
      <w:r>
        <w:rPr>
          <w:b/>
          <w:bCs/>
        </w:rPr>
        <w:t>Rev.</w:t>
      </w:r>
      <w:r w:rsidRPr="00FF37B7">
        <w:rPr>
          <w:b/>
          <w:bCs/>
        </w:rPr>
        <w:t>WRC-</w:t>
      </w:r>
      <w:r w:rsidR="00F150D5">
        <w:rPr>
          <w:b/>
          <w:bCs/>
        </w:rPr>
        <w:t>15</w:t>
      </w:r>
      <w:r w:rsidRPr="00FF37B7">
        <w:rPr>
          <w:b/>
          <w:bCs/>
        </w:rPr>
        <w:t>)</w:t>
      </w:r>
      <w:r w:rsidRPr="00FF37B7">
        <w:t>, the recording of any such assignment in the MIFR will be associated with the symbol “R” in column 13B2 (</w:t>
      </w:r>
      <w:r w:rsidRPr="00FF37B7">
        <w:rPr>
          <w:i/>
          <w:iCs/>
        </w:rPr>
        <w:t>“Finding observation”</w:t>
      </w:r>
      <w:r w:rsidRPr="00FF37B7">
        <w:t>)</w:t>
      </w:r>
      <w:r w:rsidRPr="00FF37B7">
        <w:rPr>
          <w:i/>
          <w:iCs/>
        </w:rPr>
        <w:t xml:space="preserve"> </w:t>
      </w:r>
      <w:r w:rsidRPr="00FF37B7">
        <w:t>and with symbol “RS748” in column 13B1 (</w:t>
      </w:r>
      <w:r w:rsidRPr="00FF37B7">
        <w:rPr>
          <w:i/>
          <w:iCs/>
        </w:rPr>
        <w:t>“Finding reference”</w:t>
      </w:r>
      <w:r w:rsidRPr="00FF37B7">
        <w:t xml:space="preserve">). 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Pr>
          <w:b/>
          <w:bCs/>
        </w:rPr>
        <w:t>1</w:t>
      </w:r>
      <w:r w:rsidR="00F150D5">
        <w:rPr>
          <w:b/>
          <w:bCs/>
        </w:rPr>
        <w:t>5</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F150D5">
        <w:rPr>
          <w:b/>
          <w:bCs/>
        </w:rPr>
        <w:t>5</w:t>
      </w:r>
      <w:r w:rsidRPr="00FF37B7">
        <w:rPr>
          <w:b/>
          <w:bCs/>
        </w:rPr>
        <w:t>)</w:t>
      </w:r>
      <w:r w:rsidRPr="00FF37B7">
        <w:t>.</w:t>
      </w:r>
    </w:p>
    <w:p w14:paraId="701EBBF3" w14:textId="77777777" w:rsidR="00E77650" w:rsidRDefault="000513A2" w:rsidP="00BC5E33">
      <w:pPr>
        <w:spacing w:before="0"/>
      </w:pPr>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F150D5">
        <w:rPr>
          <w:b/>
          <w:bCs/>
        </w:rPr>
        <w:t>5</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F150D5">
        <w:rPr>
          <w:b/>
          <w:bCs/>
        </w:rPr>
        <w:t>5</w:t>
      </w:r>
      <w:r w:rsidR="00115597" w:rsidRPr="00FF37B7">
        <w:rPr>
          <w:b/>
          <w:bCs/>
        </w:rPr>
        <w:t>)</w:t>
      </w:r>
      <w:r w:rsidR="00115597" w:rsidRPr="00FF37B7">
        <w:t>.</w:t>
      </w:r>
    </w:p>
    <w:p w14:paraId="4DF0BDC2" w14:textId="77777777" w:rsidR="00E77650" w:rsidRDefault="00E77650" w:rsidP="00BC5E33">
      <w:pPr>
        <w:spacing w:before="0"/>
      </w:pPr>
    </w:p>
    <w:p w14:paraId="7A750C31" w14:textId="77777777" w:rsidR="00E77650" w:rsidRDefault="00E77650" w:rsidP="00BC5E33">
      <w:pPr>
        <w:spacing w:before="0"/>
      </w:pPr>
    </w:p>
    <w:p w14:paraId="1B372687" w14:textId="77777777" w:rsidR="00E77650" w:rsidRDefault="00E77650" w:rsidP="00BC5E33">
      <w:pPr>
        <w:spacing w:before="0"/>
      </w:pPr>
    </w:p>
    <w:p w14:paraId="3C51B918" w14:textId="77777777" w:rsidR="00E77650" w:rsidRDefault="00E77650" w:rsidP="00BC5E33">
      <w:pPr>
        <w:spacing w:before="0"/>
      </w:pPr>
    </w:p>
    <w:p w14:paraId="785FCD79" w14:textId="77777777" w:rsidR="00E77650" w:rsidRDefault="00E77650" w:rsidP="00BC5E33">
      <w:pPr>
        <w:spacing w:before="0"/>
      </w:pPr>
    </w:p>
    <w:p w14:paraId="2F492892" w14:textId="77777777" w:rsidR="00E77650" w:rsidRDefault="00E77650" w:rsidP="00BC5E33">
      <w:pPr>
        <w:spacing w:before="0"/>
      </w:pPr>
    </w:p>
    <w:p w14:paraId="44C0D634" w14:textId="77777777" w:rsidR="00E77650" w:rsidRDefault="00E77650" w:rsidP="00BC5E33">
      <w:pPr>
        <w:spacing w:before="0"/>
      </w:pPr>
    </w:p>
    <w:p w14:paraId="2617F790" w14:textId="77777777" w:rsidR="00E77650" w:rsidRDefault="00E77650" w:rsidP="00BC5E33">
      <w:pPr>
        <w:spacing w:before="0"/>
      </w:pPr>
    </w:p>
    <w:p w14:paraId="370D564E" w14:textId="77777777" w:rsidR="00E77650" w:rsidRDefault="00E77650" w:rsidP="00BC5E33">
      <w:pPr>
        <w:spacing w:before="0"/>
      </w:pPr>
    </w:p>
    <w:p w14:paraId="78B69BB0" w14:textId="77777777" w:rsidR="00E77650" w:rsidRDefault="00E77650" w:rsidP="00BC5E33">
      <w:pPr>
        <w:spacing w:before="0"/>
      </w:pPr>
    </w:p>
    <w:p w14:paraId="3DFFD740" w14:textId="77777777" w:rsidR="00E77650" w:rsidRDefault="00E77650" w:rsidP="00BC5E33">
      <w:pPr>
        <w:spacing w:before="0"/>
      </w:pPr>
    </w:p>
    <w:p w14:paraId="2CA729D8" w14:textId="193FC1F0" w:rsidR="00E77650" w:rsidRDefault="00E77650" w:rsidP="00BC5E33">
      <w:pPr>
        <w:spacing w:before="0"/>
        <w:sectPr w:rsidR="00E77650" w:rsidSect="00BB7A9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CFEC04F" w14:textId="77777777" w:rsidR="00BC5E33" w:rsidRPr="00FF37B7" w:rsidRDefault="00BC5E33" w:rsidP="00BC5E33">
      <w:pPr>
        <w:pStyle w:val="Heading8"/>
        <w:spacing w:before="120"/>
        <w:rPr>
          <w:color w:val="000000"/>
        </w:rPr>
      </w:pPr>
      <w:r w:rsidRPr="00FF37B7">
        <w:rPr>
          <w:color w:val="000000"/>
        </w:rPr>
        <w:lastRenderedPageBreak/>
        <w:t>5.446A</w:t>
      </w:r>
    </w:p>
    <w:p w14:paraId="042489DE" w14:textId="77777777" w:rsidR="00BC5E33" w:rsidRPr="00FF37B7" w:rsidRDefault="00BC5E33" w:rsidP="00BC5E33">
      <w:pPr>
        <w:spacing w:before="40"/>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w:t>
      </w:r>
      <w:r>
        <w:rPr>
          <w:color w:val="000000"/>
        </w:rPr>
        <w:noBreakHyphen/>
      </w:r>
      <w:r w:rsidRPr="00FF37B7">
        <w:rPr>
          <w:color w:val="000000"/>
        </w:rPr>
        <w:t>5</w:t>
      </w:r>
      <w:r w:rsidRPr="00FF37B7">
        <w:rPr>
          <w:rFonts w:ascii="Tms Rmn" w:hAnsi="Tms Rmn"/>
          <w:color w:val="000000"/>
          <w:sz w:val="12"/>
        </w:rPr>
        <w:t> </w:t>
      </w:r>
      <w:r w:rsidRPr="00FF37B7">
        <w:rPr>
          <w:color w:val="000000"/>
        </w:rPr>
        <w:t xml:space="preserve">725 MHz by the stations in the mobile, except aeronautical mobile, service shall be in accordance with Resolution </w:t>
      </w:r>
      <w:r w:rsidRPr="00FF37B7">
        <w:rPr>
          <w:rStyle w:val="Resref"/>
          <w:b/>
          <w:bCs/>
          <w:color w:val="000000"/>
        </w:rPr>
        <w:t>229 (</w:t>
      </w:r>
      <w:r>
        <w:rPr>
          <w:rStyle w:val="Resref"/>
          <w:b/>
          <w:bCs/>
          <w:color w:val="000000"/>
        </w:rPr>
        <w:t>Rev.</w:t>
      </w:r>
      <w:r w:rsidRPr="00FF37B7">
        <w:rPr>
          <w:rStyle w:val="Resref"/>
          <w:b/>
          <w:bCs/>
          <w:color w:val="000000"/>
        </w:rPr>
        <w:t>WRC-</w:t>
      </w:r>
      <w:r>
        <w:rPr>
          <w:rStyle w:val="Resref"/>
          <w:b/>
          <w:bCs/>
          <w:color w:val="000000"/>
        </w:rPr>
        <w:t>12</w:t>
      </w:r>
      <w:r w:rsidRPr="00FF37B7">
        <w:rPr>
          <w:rStyle w:val="Resref"/>
          <w:b/>
          <w:bCs/>
          <w:color w:val="000000"/>
        </w:rPr>
        <w:t>)</w:t>
      </w:r>
      <w:r w:rsidRPr="00FF37B7">
        <w:rPr>
          <w:color w:val="000000"/>
        </w:rPr>
        <w:t xml:space="preserve">. Accordingly, Resolution </w:t>
      </w:r>
      <w:r w:rsidRPr="00FF37B7">
        <w:rPr>
          <w:rStyle w:val="Resref"/>
          <w:b/>
          <w:bCs/>
          <w:color w:val="000000"/>
        </w:rPr>
        <w:t>229 (</w:t>
      </w:r>
      <w:r>
        <w:rPr>
          <w:rStyle w:val="Resref"/>
          <w:b/>
          <w:bCs/>
          <w:color w:val="000000"/>
        </w:rPr>
        <w:t>Rev.</w:t>
      </w:r>
      <w:r w:rsidRPr="00FF37B7">
        <w:rPr>
          <w:rStyle w:val="Resref"/>
          <w:b/>
          <w:bCs/>
          <w:color w:val="000000"/>
        </w:rPr>
        <w:t>WRC</w:t>
      </w:r>
      <w:r>
        <w:rPr>
          <w:rStyle w:val="Resref"/>
          <w:b/>
          <w:bCs/>
          <w:color w:val="000000"/>
        </w:rPr>
        <w:noBreakHyphen/>
        <w:t>12</w:t>
      </w:r>
      <w:r w:rsidRPr="00FF37B7">
        <w:rPr>
          <w:rStyle w:val="Resref"/>
          <w:b/>
          <w:bCs/>
          <w:color w:val="000000"/>
        </w:rPr>
        <w:t>)</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e.i.r.p. levels for stations in the mobile service (see </w:t>
      </w:r>
      <w:r w:rsidRPr="00FF37B7">
        <w:rPr>
          <w:i/>
          <w:iCs/>
          <w:color w:val="000000"/>
        </w:rPr>
        <w:t>resolves</w:t>
      </w:r>
      <w:r w:rsidRPr="00FF37B7">
        <w:rPr>
          <w:color w:val="000000"/>
        </w:rPr>
        <w:t> 2, 4 and 6).</w:t>
      </w:r>
    </w:p>
    <w:p w14:paraId="08C9C42C" w14:textId="77777777" w:rsidR="00BC5E33" w:rsidRPr="00FF37B7" w:rsidRDefault="00BC5E33" w:rsidP="00BC5E33">
      <w:pPr>
        <w:spacing w:before="40"/>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 (</w:t>
      </w:r>
      <w:r>
        <w:rPr>
          <w:rStyle w:val="Resref"/>
          <w:b/>
          <w:bCs/>
          <w:color w:val="000000"/>
        </w:rPr>
        <w:t>Rev.</w:t>
      </w:r>
      <w:r w:rsidRPr="00FF37B7">
        <w:rPr>
          <w:rStyle w:val="Resref"/>
          <w:b/>
          <w:bCs/>
          <w:color w:val="000000"/>
        </w:rPr>
        <w:t>WRC-</w:t>
      </w:r>
      <w:r>
        <w:rPr>
          <w:rStyle w:val="Resref"/>
          <w:b/>
          <w:bCs/>
          <w:color w:val="000000"/>
        </w:rPr>
        <w:t>12</w:t>
      </w:r>
      <w:r w:rsidRPr="00FF37B7">
        <w:rPr>
          <w:rStyle w:val="Resref"/>
          <w:b/>
          <w:bCs/>
          <w:color w:val="000000"/>
        </w:rPr>
        <w:t>)</w:t>
      </w:r>
      <w:r w:rsidRPr="00FF37B7">
        <w:rPr>
          <w:color w:val="000000"/>
        </w:rPr>
        <w:t xml:space="preserve"> are applicable to all stations in the mobile, except aeronautical mobile, service, with the exception of 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 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14:paraId="3F777A24" w14:textId="77777777" w:rsidR="00BC5E33" w:rsidRPr="00FF37B7" w:rsidRDefault="00BC5E33" w:rsidP="00BC5E33">
      <w:pPr>
        <w:spacing w:before="40"/>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 xml:space="preserve">725 MHz is more complex, bearing in mind that other provisions are applicable to stations in the mobile, except aeronautical mobile,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 </w:t>
      </w:r>
      <w:r w:rsidRPr="00FF37B7">
        <w:rPr>
          <w:rStyle w:val="Resref"/>
          <w:b/>
          <w:bCs/>
          <w:color w:val="000000"/>
        </w:rPr>
        <w:t>229</w:t>
      </w:r>
      <w:r>
        <w:rPr>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t>12</w:t>
      </w:r>
      <w:r w:rsidRPr="00FF37B7">
        <w:rPr>
          <w:rStyle w:val="Resref"/>
          <w:b/>
          <w:bCs/>
          <w:color w:val="000000"/>
        </w:rPr>
        <w:t>)</w:t>
      </w:r>
      <w:r w:rsidRPr="00FF37B7">
        <w:rPr>
          <w:color w:val="000000"/>
        </w:rPr>
        <w:t>. Consequently, administrations referred to in No. </w:t>
      </w:r>
      <w:r w:rsidRPr="00FF37B7">
        <w:rPr>
          <w:rStyle w:val="Artref"/>
          <w:b/>
          <w:bCs/>
          <w:color w:val="000000"/>
        </w:rPr>
        <w:t>5.453</w:t>
      </w:r>
      <w:r>
        <w:rPr>
          <w:color w:val="000000"/>
        </w:rPr>
        <w:t xml:space="preserve"> (for </w:t>
      </w:r>
      <w:r w:rsidRPr="00FF37B7">
        <w:rPr>
          <w:color w:val="000000"/>
        </w:rPr>
        <w:t>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 MHz) may implement other appli</w:t>
      </w:r>
      <w:r w:rsidRPr="00FF37B7">
        <w:rPr>
          <w:color w:val="000000"/>
        </w:rPr>
        <w:softHyphen/>
        <w:t>cations in the mobile, except aeronautical mobile, 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p>
    <w:p w14:paraId="65958CB8" w14:textId="77777777" w:rsidR="00BC5E33" w:rsidRDefault="00BC5E33" w:rsidP="00BC5E33">
      <w:pPr>
        <w:spacing w:before="40"/>
        <w:rPr>
          <w:color w:val="000000"/>
        </w:rPr>
      </w:pPr>
      <w:r w:rsidRPr="00FF37B7">
        <w:rPr>
          <w:color w:val="000000"/>
        </w:rPr>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 except aeronautical mobile,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xml:space="preserve">, in conjunction with Table </w:t>
      </w:r>
      <w:r w:rsidRPr="00FF37B7">
        <w:rPr>
          <w:b/>
          <w:bCs/>
        </w:rPr>
        <w:t>21-2</w:t>
      </w:r>
      <w:r w:rsidRPr="00FF37B7">
        <w:rPr>
          <w:color w:val="000000"/>
        </w:rPr>
        <w:t>, does not provide for the possibility of notifying terrestrial stations in the mobile, except aeronautical mobile,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 (</w:t>
      </w:r>
      <w:r>
        <w:rPr>
          <w:rStyle w:val="Resref"/>
          <w:b/>
          <w:bCs/>
          <w:color w:val="000000"/>
        </w:rPr>
        <w:t>Rev.</w:t>
      </w:r>
      <w:r w:rsidRPr="00FF37B7">
        <w:rPr>
          <w:rStyle w:val="Resref"/>
          <w:b/>
          <w:bCs/>
          <w:color w:val="000000"/>
        </w:rPr>
        <w:t>WRC-</w:t>
      </w:r>
      <w:r>
        <w:rPr>
          <w:rStyle w:val="Resref"/>
          <w:b/>
          <w:bCs/>
          <w:color w:val="000000"/>
        </w:rPr>
        <w:t>12</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Pr>
          <w:color w:val="000000"/>
        </w:rPr>
        <w:t xml:space="preserve"> </w:t>
      </w:r>
      <w:r w:rsidRPr="00FF37B7">
        <w:rPr>
          <w:color w:val="000000"/>
        </w:rPr>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w:t>
      </w:r>
      <w:r w:rsidRPr="00FF37B7">
        <w:rPr>
          <w:color w:val="000000"/>
        </w:rPr>
        <w:softHyphen/>
        <w:t>strations listed in No. </w:t>
      </w:r>
      <w:r w:rsidRPr="00FF37B7">
        <w:rPr>
          <w:rStyle w:val="Artref"/>
          <w:b/>
          <w:bCs/>
          <w:color w:val="000000"/>
        </w:rPr>
        <w:t>5.453</w:t>
      </w:r>
      <w:r w:rsidRPr="00FF37B7">
        <w:rPr>
          <w:color w:val="000000"/>
        </w:rPr>
        <w:t>, provided that the maximum e.i.r.p. does not exceed 1 W, which implies that each typical station notice receivable in the band 5</w:t>
      </w:r>
      <w:r w:rsidRPr="00FF37B7">
        <w:rPr>
          <w:rFonts w:ascii="Tms Rmn" w:hAnsi="Tms Rmn"/>
          <w:color w:val="000000"/>
          <w:sz w:val="12"/>
        </w:rPr>
        <w:t> </w:t>
      </w:r>
      <w:r w:rsidRPr="00FF37B7">
        <w:rPr>
          <w:color w:val="000000"/>
        </w:rPr>
        <w:t>670</w:t>
      </w:r>
      <w:r>
        <w:rPr>
          <w:color w:val="000000"/>
        </w:rPr>
        <w:noBreakHyphen/>
      </w:r>
      <w:r w:rsidRPr="00FF37B7">
        <w:rPr>
          <w:color w:val="000000"/>
        </w:rPr>
        <w:t>5</w:t>
      </w:r>
      <w:r w:rsidRPr="00FF37B7">
        <w:rPr>
          <w:rFonts w:ascii="Tms Rmn" w:hAnsi="Tms Rmn"/>
          <w:color w:val="000000"/>
          <w:sz w:val="12"/>
        </w:rPr>
        <w:t> </w:t>
      </w:r>
      <w:r>
        <w:rPr>
          <w:color w:val="000000"/>
        </w:rPr>
        <w:t>725 </w:t>
      </w:r>
      <w:r w:rsidRPr="00FF37B7">
        <w:rPr>
          <w:color w:val="000000"/>
        </w:rPr>
        <w:t>MHz (with an e.i.r.p. of less than or equal to 1 W) is deemed to be part of a WAS.</w:t>
      </w:r>
    </w:p>
    <w:p w14:paraId="35446049" w14:textId="77777777" w:rsidR="00BC5E33" w:rsidRDefault="00BC5E33" w:rsidP="00BC5E33">
      <w:pPr>
        <w:pStyle w:val="Heading8"/>
        <w:sectPr w:rsidR="00BC5E33" w:rsidSect="00E77650">
          <w:headerReference w:type="even" r:id="rId12"/>
          <w:headerReference w:type="default" r:id="rId13"/>
          <w:footnotePr>
            <w:pos w:val="beneathText"/>
          </w:footnotePr>
          <w:pgSz w:w="11907" w:h="16840" w:code="9"/>
          <w:pgMar w:top="1701" w:right="851" w:bottom="1134" w:left="1985" w:header="720" w:footer="482" w:gutter="0"/>
          <w:pgNumType w:start="18"/>
          <w:cols w:space="720"/>
          <w:vAlign w:val="both"/>
        </w:sectPr>
      </w:pPr>
    </w:p>
    <w:p w14:paraId="70AE6199" w14:textId="77777777" w:rsidR="009A101A" w:rsidRPr="00FF37B7" w:rsidRDefault="009A101A" w:rsidP="009A101A">
      <w:pPr>
        <w:pStyle w:val="Heading8"/>
      </w:pPr>
      <w:r w:rsidRPr="00FF37B7">
        <w:lastRenderedPageBreak/>
        <w:t>5.4</w:t>
      </w:r>
      <w:r>
        <w:t>58</w:t>
      </w:r>
      <w:r>
        <w:tab/>
      </w:r>
      <w:r>
        <w:tab/>
      </w:r>
      <w:r w:rsidR="005A5AE5" w:rsidRPr="00A5644E">
        <w:rPr>
          <w:sz w:val="16"/>
          <w:szCs w:val="16"/>
        </w:rPr>
        <w:t>(</w:t>
      </w:r>
      <w:r w:rsidRPr="00A5644E">
        <w:rPr>
          <w:sz w:val="16"/>
          <w:szCs w:val="16"/>
        </w:rPr>
        <w:t>ADD</w:t>
      </w:r>
      <w:r w:rsidR="005A5AE5" w:rsidRPr="00A5644E">
        <w:rPr>
          <w:sz w:val="16"/>
          <w:szCs w:val="16"/>
        </w:rPr>
        <w:t> RRB19/82)</w:t>
      </w:r>
    </w:p>
    <w:p w14:paraId="6CE31D5F" w14:textId="77777777" w:rsidR="009A101A" w:rsidRPr="00FF37B7" w:rsidRDefault="009A101A" w:rsidP="009A101A">
      <w:pPr>
        <w:rPr>
          <w:color w:val="000000"/>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14:paraId="48827F56" w14:textId="77777777" w:rsidR="00355605" w:rsidRPr="00FF37B7" w:rsidRDefault="00355605" w:rsidP="00355605">
      <w:pPr>
        <w:pStyle w:val="Heading8"/>
      </w:pPr>
      <w:r w:rsidRPr="00FF37B7">
        <w:t>5.484</w:t>
      </w:r>
    </w:p>
    <w:p w14:paraId="515BE51A" w14:textId="77777777"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14:paraId="4D70EEA3" w14:textId="77777777" w:rsidR="00355605" w:rsidRPr="00FF37B7" w:rsidRDefault="00355605" w:rsidP="00355605">
      <w:pPr>
        <w:pStyle w:val="Heading8"/>
        <w:rPr>
          <w:color w:val="000000"/>
        </w:rPr>
      </w:pPr>
      <w:r w:rsidRPr="00FF37B7">
        <w:rPr>
          <w:color w:val="000000"/>
        </w:rPr>
        <w:t>5.485</w:t>
      </w:r>
    </w:p>
    <w:p w14:paraId="007FB50A" w14:textId="77777777" w:rsidR="00355605" w:rsidRPr="00FF37B7" w:rsidRDefault="00355605" w:rsidP="00355605">
      <w:r w:rsidRPr="00FF37B7">
        <w:t>1</w:t>
      </w:r>
      <w:r w:rsidRPr="00FF37B7">
        <w:tab/>
        <w:t>The wording of this provision raised the following basic question: “Is the band 11.7-12.2 GHz in Region 2 allocated to the broadcasting-satellite service?” The Board considered the following:</w:t>
      </w:r>
    </w:p>
    <w:p w14:paraId="3E510199" w14:textId="77777777" w:rsidR="00355605" w:rsidRPr="00FF37B7" w:rsidRDefault="00355605" w:rsidP="00355605">
      <w:pPr>
        <w:pStyle w:val="enumlev1"/>
        <w:rPr>
          <w:color w:val="000000"/>
        </w:rPr>
      </w:pPr>
      <w:r w:rsidRPr="00FF37B7">
        <w:rPr>
          <w:i/>
          <w:color w:val="000000"/>
        </w:rPr>
        <w:t>a)</w:t>
      </w:r>
      <w:r w:rsidRPr="00FF37B7">
        <w:rPr>
          <w:color w:val="000000"/>
        </w:rPr>
        <w:tab/>
        <w:t>that the provision is not titled an “additional allocation”. Some provisions do not have such a title and the Board considered them additional allocations. However, in this case, it is not clear that the intent was to permit an additional allocation;</w:t>
      </w:r>
    </w:p>
    <w:p w14:paraId="44B71091" w14:textId="77777777" w:rsidR="00355605" w:rsidRPr="00FF37B7" w:rsidRDefault="00355605" w:rsidP="00355605">
      <w:pPr>
        <w:pStyle w:val="enumlev1"/>
        <w:rPr>
          <w:color w:val="000000"/>
        </w:rPr>
      </w:pPr>
      <w:r w:rsidRPr="00FF37B7">
        <w:rPr>
          <w:i/>
          <w:color w:val="000000"/>
        </w:rPr>
        <w:t>b)</w:t>
      </w:r>
      <w:r w:rsidRPr="00FF37B7">
        <w:rPr>
          <w:color w:val="000000"/>
        </w:rPr>
        <w:tab/>
        <w:t>the provision states that “transponders on space stations in the fixed-satellite service may be used additionally ... in the broadcasting-satellite service”: the use of the word “additionally”, together with the last sentence saying that “this band shall be used principally for the fixed-satellite service”, leads to the understanding that the use by the broadcasting-satellite service is not of the same nature as would be the use of a given band by a service to which the band is allocated;</w:t>
      </w:r>
    </w:p>
    <w:p w14:paraId="3E0362A4" w14:textId="77777777" w:rsidR="00355605" w:rsidRPr="00FF37B7" w:rsidRDefault="00355605" w:rsidP="00F150D5">
      <w:pPr>
        <w:tabs>
          <w:tab w:val="clear" w:pos="1134"/>
          <w:tab w:val="left" w:pos="426"/>
        </w:tabs>
        <w:ind w:left="426" w:hanging="426"/>
      </w:pPr>
      <w:r w:rsidRPr="00FF37B7">
        <w:rPr>
          <w:i/>
          <w:color w:val="000000"/>
        </w:rPr>
        <w:t>c)</w:t>
      </w:r>
      <w:r w:rsidRPr="00FF37B7">
        <w:rPr>
          <w:color w:val="000000"/>
        </w:rPr>
        <w:tab/>
        <w:t>the provision refers to transponders, which are to be consi</w:t>
      </w:r>
      <w:r w:rsidR="00344C86">
        <w:rPr>
          <w:color w:val="000000"/>
        </w:rPr>
        <w:t>dered transmitting stations. As </w:t>
      </w:r>
      <w:r w:rsidRPr="00FF37B7">
        <w:rPr>
          <w:color w:val="000000"/>
        </w:rPr>
        <w:t xml:space="preserve">the procedures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Resolution </w:t>
      </w:r>
      <w:r w:rsidRPr="00FF37B7">
        <w:rPr>
          <w:rStyle w:val="Resref"/>
          <w:b/>
          <w:bCs/>
          <w:color w:val="000000"/>
        </w:rPr>
        <w:t>33</w:t>
      </w:r>
      <w:r w:rsidRPr="00FF37B7">
        <w:rPr>
          <w:color w:val="000000"/>
        </w:rPr>
        <w:t xml:space="preserve"> </w:t>
      </w:r>
      <w:r w:rsidRPr="00FF37B7">
        <w:rPr>
          <w:rStyle w:val="Resref"/>
          <w:b/>
          <w:bCs/>
          <w:color w:val="000000"/>
        </w:rPr>
        <w:t>(Rev.WRC-</w:t>
      </w:r>
      <w:r w:rsidR="00F150D5">
        <w:rPr>
          <w:rStyle w:val="Resref"/>
          <w:b/>
          <w:bCs/>
          <w:color w:val="000000"/>
        </w:rPr>
        <w:t>15</w:t>
      </w:r>
      <w:r w:rsidRPr="00FF37B7">
        <w:rPr>
          <w:rStyle w:val="Resref"/>
          <w:b/>
          <w:bCs/>
          <w:color w:val="000000"/>
        </w:rPr>
        <w:t>)</w:t>
      </w:r>
      <w:r w:rsidRPr="00FF37B7">
        <w:rPr>
          <w:color w:val="000000"/>
        </w:rPr>
        <w:t xml:space="preserve"> apply to each assignment, each transponder shall be considered independently from the others. Consequently the provision may be interpreted in either of the following two ways:</w:t>
      </w:r>
    </w:p>
    <w:p w14:paraId="22EC10DC" w14:textId="77777777" w:rsidR="00355605" w:rsidRPr="00FF37B7" w:rsidRDefault="00355605" w:rsidP="00355605">
      <w:pPr>
        <w:pStyle w:val="enumlev2"/>
        <w:rPr>
          <w:color w:val="000000"/>
        </w:rPr>
      </w:pPr>
      <w:r w:rsidRPr="00FF37B7">
        <w:rPr>
          <w:color w:val="000000"/>
        </w:rPr>
        <w:t>–</w:t>
      </w:r>
      <w:r w:rsidRPr="00FF37B7">
        <w:rPr>
          <w:color w:val="000000"/>
        </w:rPr>
        <w:tab/>
        <w:t>a first interpretation consists in considering that some transponders will be used for the FSS and others for the BSS, and this is equivalent to a sharing of the band between two services which raises a question about the word “principally”: how many transponders would be allowed for each of the two services?</w:t>
      </w:r>
    </w:p>
    <w:p w14:paraId="554F953F" w14:textId="77777777" w:rsidR="00355605" w:rsidRDefault="00355605" w:rsidP="00F150D5">
      <w:pPr>
        <w:pStyle w:val="enumlev2"/>
      </w:pPr>
      <w:r w:rsidRPr="00FF37B7">
        <w:rPr>
          <w:color w:val="000000"/>
        </w:rPr>
        <w:t>–</w:t>
      </w:r>
      <w:r w:rsidRPr="00FF37B7">
        <w:rPr>
          <w:color w:val="000000"/>
        </w:rPr>
        <w:tab/>
        <w:t>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that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or that of Resolution </w:t>
      </w:r>
      <w:r w:rsidRPr="00FF37B7">
        <w:rPr>
          <w:rStyle w:val="Resref"/>
          <w:b/>
          <w:bCs/>
          <w:color w:val="000000"/>
        </w:rPr>
        <w:t>33</w:t>
      </w:r>
      <w:r w:rsidRPr="00FF37B7">
        <w:rPr>
          <w:color w:val="000000"/>
        </w:rPr>
        <w:t xml:space="preserve"> </w:t>
      </w:r>
      <w:r w:rsidRPr="00FF37B7">
        <w:rPr>
          <w:rStyle w:val="Resref"/>
          <w:b/>
          <w:bCs/>
          <w:color w:val="000000"/>
        </w:rPr>
        <w:t>(Rev.WRC-</w:t>
      </w:r>
      <w:r w:rsidR="00F150D5">
        <w:rPr>
          <w:rStyle w:val="Resref"/>
          <w:b/>
          <w:bCs/>
          <w:color w:val="000000"/>
        </w:rPr>
        <w:t>15</w:t>
      </w:r>
      <w:r w:rsidRPr="00FF37B7">
        <w:rPr>
          <w:rStyle w:val="Resref"/>
          <w:b/>
          <w:bCs/>
          <w:color w:val="000000"/>
        </w:rPr>
        <w:t>)</w:t>
      </w:r>
      <w:r w:rsidRPr="00FF37B7">
        <w:t>?</w:t>
      </w:r>
    </w:p>
    <w:p w14:paraId="691D7D1B" w14:textId="77777777" w:rsidR="009A101A" w:rsidRPr="00FF37B7" w:rsidRDefault="009A101A" w:rsidP="00F150D5">
      <w:pPr>
        <w:pStyle w:val="enumlev2"/>
        <w:rPr>
          <w:color w:val="000000"/>
        </w:rPr>
      </w:pPr>
    </w:p>
    <w:p w14:paraId="2B55723D" w14:textId="77777777" w:rsidR="009A101A" w:rsidRDefault="009A101A" w:rsidP="00EB353E">
      <w:pPr>
        <w:tabs>
          <w:tab w:val="clear" w:pos="1134"/>
          <w:tab w:val="clear" w:pos="1871"/>
          <w:tab w:val="clear" w:pos="2268"/>
        </w:tabs>
        <w:overflowPunct/>
        <w:autoSpaceDE/>
        <w:autoSpaceDN/>
        <w:adjustRightInd/>
        <w:spacing w:before="0"/>
        <w:jc w:val="left"/>
        <w:textAlignment w:val="auto"/>
        <w:sectPr w:rsidR="009A101A" w:rsidSect="00BB7A92">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080C6A8D" w14:textId="77777777" w:rsidR="004060BD" w:rsidRDefault="004060BD" w:rsidP="00F96CE0">
      <w:pPr>
        <w:rPr>
          <w:color w:val="000000"/>
        </w:rPr>
      </w:pPr>
      <w:r w:rsidRPr="00FF37B7">
        <w:rPr>
          <w:color w:val="000000"/>
        </w:rPr>
        <w:lastRenderedPageBreak/>
        <w:t>2</w:t>
      </w:r>
      <w:r w:rsidRPr="00FF37B7">
        <w:rPr>
          <w:color w:val="000000"/>
        </w:rPr>
        <w:tab/>
        <w:t>Keeping in mind the above comments, the Board concluded that the band 11.7</w:t>
      </w:r>
      <w:r w:rsidR="00F96CE0">
        <w:rPr>
          <w:color w:val="000000"/>
        </w:rPr>
        <w:noBreakHyphen/>
      </w:r>
      <w:r w:rsidRPr="00FF37B7">
        <w:rPr>
          <w:color w:val="000000"/>
        </w:rPr>
        <w:t>12.2</w:t>
      </w:r>
      <w:r w:rsidR="00044477" w:rsidRPr="00FF37B7">
        <w:rPr>
          <w:color w:val="000000"/>
        </w:rPr>
        <w:t> </w:t>
      </w:r>
      <w:r w:rsidRPr="00FF37B7">
        <w:rPr>
          <w:color w:val="000000"/>
        </w:rPr>
        <w:t xml:space="preserve">GHz is not allocated in Region 2 to the broadcasting-satellite service. Those transponders of the fixed-satellite service which are used for broadcasting-satellite purposes will be treated in accordance with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Appendix </w:t>
      </w:r>
      <w:r w:rsidRPr="00FF37B7">
        <w:rPr>
          <w:rStyle w:val="Appref"/>
          <w:b/>
          <w:bCs/>
          <w:color w:val="000000"/>
        </w:rPr>
        <w:t>30</w:t>
      </w:r>
      <w:r w:rsidRPr="00FF37B7">
        <w:rPr>
          <w:color w:val="000000"/>
        </w:rPr>
        <w:t xml:space="preserve"> if required to define inter-regional sharing). When such a use is indicated in the notice, the Bureau will assume that the coordi</w:t>
      </w:r>
      <w:r w:rsidR="00044477" w:rsidRPr="00FF37B7">
        <w:rPr>
          <w:color w:val="000000"/>
        </w:rPr>
        <w:softHyphen/>
      </w:r>
      <w:r w:rsidRPr="00FF37B7">
        <w:rPr>
          <w:color w:val="000000"/>
        </w:rPr>
        <w:t>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w:t>
      </w:r>
      <w:r w:rsidR="00044477" w:rsidRPr="00FF37B7">
        <w:rPr>
          <w:color w:val="000000"/>
        </w:rPr>
        <w:t> </w:t>
      </w:r>
      <w:r w:rsidRPr="00FF37B7">
        <w:rPr>
          <w:color w:val="000000"/>
        </w:rPr>
        <w:t>dBW to be a limit not to be exceeded.</w:t>
      </w:r>
    </w:p>
    <w:p w14:paraId="5F605546" w14:textId="77777777" w:rsidR="004060BD" w:rsidRPr="00FF37B7" w:rsidRDefault="004060BD">
      <w:pPr>
        <w:pStyle w:val="Heading8"/>
        <w:rPr>
          <w:color w:val="000000"/>
        </w:rPr>
      </w:pPr>
      <w:r w:rsidRPr="00FF37B7">
        <w:rPr>
          <w:color w:val="000000"/>
        </w:rPr>
        <w:t>5.488</w:t>
      </w:r>
    </w:p>
    <w:p w14:paraId="0DB44529" w14:textId="77777777" w:rsidR="004060BD" w:rsidRPr="00FF37B7" w:rsidRDefault="004060BD">
      <w:pPr>
        <w:pStyle w:val="Headingb"/>
        <w:spacing w:before="240"/>
        <w:rPr>
          <w:color w:val="000000"/>
        </w:rPr>
      </w:pPr>
      <w:r w:rsidRPr="00FF37B7">
        <w:rPr>
          <w:color w:val="000000"/>
        </w:rPr>
        <w:t>Application of power flux-density (</w:t>
      </w:r>
      <w:r w:rsidR="00581C85" w:rsidRPr="00FF37B7">
        <w:rPr>
          <w:color w:val="000000"/>
        </w:rPr>
        <w:t>pfd</w:t>
      </w:r>
      <w:r w:rsidRPr="00FF37B7">
        <w:rPr>
          <w:color w:val="000000"/>
        </w:rPr>
        <w:t>) No. 9.14 coordination thresholds (Region 2 GSO FSS in the band 11.7-12.2 GHz) to steerable beams</w:t>
      </w:r>
    </w:p>
    <w:p w14:paraId="57CDEA7E" w14:textId="77777777" w:rsidR="004060BD" w:rsidRPr="00FF37B7" w:rsidRDefault="004060BD">
      <w:pPr>
        <w:rPr>
          <w:color w:val="000000"/>
        </w:rPr>
      </w:pPr>
      <w:r w:rsidRPr="00FF37B7">
        <w:rPr>
          <w:color w:val="000000"/>
        </w:rPr>
        <w:t>1</w:t>
      </w:r>
      <w:r w:rsidRPr="00FF37B7">
        <w:rPr>
          <w:color w:val="000000"/>
        </w:rPr>
        <w:tab/>
        <w:t xml:space="preserve">Use of steerable beams is becoming widespread. </w:t>
      </w:r>
      <w:r w:rsidR="00581C85" w:rsidRPr="00FF37B7">
        <w:rPr>
          <w:color w:val="000000"/>
        </w:rPr>
        <w:t xml:space="preserve">pfd </w:t>
      </w:r>
      <w:r w:rsidRPr="00FF37B7">
        <w:rPr>
          <w:color w:val="000000"/>
        </w:rPr>
        <w:t xml:space="preserve">values produced by assignments in steerable beams often exceed the applicable </w:t>
      </w:r>
      <w:r w:rsidR="00581C85" w:rsidRPr="00FF37B7">
        <w:rPr>
          <w:color w:val="000000"/>
        </w:rPr>
        <w:t xml:space="preserve">pfd </w:t>
      </w:r>
      <w:r w:rsidRPr="00FF37B7">
        <w:rPr>
          <w:color w:val="000000"/>
        </w:rPr>
        <w:t xml:space="preserve">coordination thresholds for some or all positions of those beams. In these cases, administrations tend to state that </w:t>
      </w:r>
      <w:r w:rsidR="00581C85" w:rsidRPr="00FF37B7">
        <w:rPr>
          <w:color w:val="000000"/>
        </w:rPr>
        <w:t>pfd</w:t>
      </w:r>
      <w:r w:rsidRPr="00FF37B7">
        <w:rPr>
          <w:color w:val="000000"/>
        </w:rPr>
        <w:t xml:space="preserve"> coordination thresholds will not be exceeded and sometimes provide appropriate technical description as to how it would be done.</w:t>
      </w:r>
    </w:p>
    <w:p w14:paraId="11A9D13F" w14:textId="77777777"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pfd control and avoid subjectivity in the evaluation of the pfd </w:t>
      </w:r>
      <w:r w:rsidRPr="00FF37B7">
        <w:rPr>
          <w:color w:val="000000"/>
        </w:rPr>
        <w:t>control method, the Board concluded that until the time that a relevant ITU-R Recommendation is available, the following Rule will apply on a provisional basis.</w:t>
      </w:r>
    </w:p>
    <w:p w14:paraId="3ACD1FD3" w14:textId="77777777"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r w:rsidR="00581C85" w:rsidRPr="00FF37B7">
        <w:rPr>
          <w:color w:val="000000"/>
        </w:rPr>
        <w:t xml:space="preserve">pfd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14:paraId="6A4AB57F" w14:textId="77777777"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r w:rsidR="00581C85" w:rsidRPr="00FF37B7">
        <w:rPr>
          <w:color w:val="000000"/>
        </w:rPr>
        <w:t xml:space="preserve">pfd </w:t>
      </w:r>
      <w:r w:rsidRPr="00FF37B7">
        <w:rPr>
          <w:color w:val="000000"/>
        </w:rPr>
        <w:t>coordination thresholds are not exceeded without any reduction of the notified power density; and</w:t>
      </w:r>
    </w:p>
    <w:p w14:paraId="4F21ACCA" w14:textId="77777777"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r w:rsidR="00581C85" w:rsidRPr="00FF37B7">
        <w:rPr>
          <w:color w:val="000000"/>
        </w:rPr>
        <w:t xml:space="preserve">pfd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14:paraId="59EEB18D" w14:textId="77777777"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51E44D7" w14:textId="77777777" w:rsidR="004060BD" w:rsidRPr="00FF37B7" w:rsidRDefault="004060BD">
      <w:pPr>
        <w:pStyle w:val="Heading8"/>
        <w:rPr>
          <w:color w:val="000000"/>
        </w:rPr>
      </w:pPr>
      <w:r w:rsidRPr="00FF37B7">
        <w:rPr>
          <w:color w:val="000000"/>
        </w:rPr>
        <w:lastRenderedPageBreak/>
        <w:t>5.492</w:t>
      </w:r>
    </w:p>
    <w:p w14:paraId="6543C50B" w14:textId="77777777"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14:paraId="73EB2823" w14:textId="77777777"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14:paraId="1F6FAB32" w14:textId="77777777" w:rsidR="004060BD" w:rsidRPr="00FF37B7" w:rsidRDefault="004060BD">
      <w:pPr>
        <w:pStyle w:val="Heading8"/>
        <w:rPr>
          <w:color w:val="000000"/>
        </w:rPr>
      </w:pPr>
      <w:r w:rsidRPr="00FF37B7">
        <w:rPr>
          <w:color w:val="000000"/>
        </w:rPr>
        <w:t>5.496</w:t>
      </w:r>
    </w:p>
    <w:p w14:paraId="1A0766F9" w14:textId="77777777"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14:paraId="29060EB6" w14:textId="77777777"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14:paraId="686F350E" w14:textId="77777777"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14:paraId="0D534B3B" w14:textId="77777777"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14:paraId="4F79D48C" w14:textId="77777777"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14:paraId="0FDBEEF5" w14:textId="77777777" w:rsidR="004060BD" w:rsidRPr="00FF37B7" w:rsidRDefault="004060BD">
      <w:pPr>
        <w:pStyle w:val="Heading8"/>
        <w:rPr>
          <w:color w:val="000000"/>
        </w:rPr>
      </w:pPr>
      <w:r w:rsidRPr="00FF37B7">
        <w:rPr>
          <w:color w:val="000000"/>
        </w:rPr>
        <w:t>5.502</w:t>
      </w:r>
    </w:p>
    <w:p w14:paraId="036AD64B" w14:textId="77777777"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14:paraId="34ABB1F2"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9D65B52" w14:textId="77777777"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r w:rsidR="00581C85" w:rsidRPr="00FF37B7">
        <w:rPr>
          <w:color w:val="000000"/>
        </w:rPr>
        <w:t>pfd</w:t>
      </w:r>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14:paraId="6F7A1A6C" w14:textId="77777777" w:rsidR="004060BD" w:rsidRPr="00FF37B7" w:rsidRDefault="004060BD" w:rsidP="003D65EE">
      <w:pPr>
        <w:pStyle w:val="Heading8"/>
        <w:rPr>
          <w:color w:val="000000"/>
        </w:rPr>
      </w:pPr>
      <w:r w:rsidRPr="00FF37B7">
        <w:rPr>
          <w:color w:val="000000"/>
        </w:rPr>
        <w:t>5.503</w:t>
      </w:r>
    </w:p>
    <w:p w14:paraId="3A54A5EF" w14:textId="77777777"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14:paraId="5C6E8FAC" w14:textId="77777777" w:rsidR="00704EC7" w:rsidRPr="00FF37B7" w:rsidRDefault="00704EC7" w:rsidP="00704EC7">
      <w:pPr>
        <w:pStyle w:val="enumlev1"/>
      </w:pPr>
      <w:r w:rsidRPr="00FF37B7">
        <w:t>i)</w:t>
      </w:r>
      <w:r w:rsidRPr="00FF37B7">
        <w:tab/>
        <w:t>those prevailing in clear-sky conditions, or</w:t>
      </w:r>
    </w:p>
    <w:p w14:paraId="188AAF20" w14:textId="77777777" w:rsidR="00704EC7" w:rsidRDefault="00704EC7" w:rsidP="00704EC7">
      <w:pPr>
        <w:pStyle w:val="enumlev1"/>
      </w:pPr>
      <w:r w:rsidRPr="00FF37B7">
        <w:t>ii)</w:t>
      </w:r>
      <w:r w:rsidRPr="00FF37B7">
        <w:tab/>
        <w:t>those prevailing during rainfall.</w:t>
      </w:r>
    </w:p>
    <w:p w14:paraId="1B6D18D9" w14:textId="77777777"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14:paraId="435EF57A"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CFC2F73" w14:textId="77777777"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14:paraId="61B5185B" w14:textId="77777777"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14:paraId="5CFC7AAF" w14:textId="77777777" w:rsidTr="00FE282F">
        <w:tc>
          <w:tcPr>
            <w:tcW w:w="3116" w:type="dxa"/>
            <w:tcBorders>
              <w:top w:val="nil"/>
              <w:left w:val="nil"/>
            </w:tcBorders>
          </w:tcPr>
          <w:p w14:paraId="7B744321"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14:paraId="364054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14:paraId="15037E29" w14:textId="77777777" w:rsidTr="00FE282F">
        <w:trPr>
          <w:cantSplit/>
        </w:trPr>
        <w:tc>
          <w:tcPr>
            <w:tcW w:w="3116" w:type="dxa"/>
            <w:vMerge w:val="restart"/>
            <w:vAlign w:val="center"/>
          </w:tcPr>
          <w:p w14:paraId="5CFB7A9E" w14:textId="77777777"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14:paraId="369BE095"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14:paraId="3AC87B4F" w14:textId="77777777" w:rsidTr="00FE282F">
        <w:trPr>
          <w:cantSplit/>
        </w:trPr>
        <w:tc>
          <w:tcPr>
            <w:tcW w:w="3116" w:type="dxa"/>
            <w:vMerge/>
            <w:tcBorders>
              <w:bottom w:val="single" w:sz="4" w:space="0" w:color="auto"/>
            </w:tcBorders>
          </w:tcPr>
          <w:p w14:paraId="420BB00E"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14:paraId="556DD5A9"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14:paraId="71AAA6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14:paraId="021ED3FB" w14:textId="77777777" w:rsidTr="00FE282F">
        <w:trPr>
          <w:cantSplit/>
        </w:trPr>
        <w:tc>
          <w:tcPr>
            <w:tcW w:w="3116" w:type="dxa"/>
            <w:tcBorders>
              <w:bottom w:val="nil"/>
            </w:tcBorders>
            <w:vAlign w:val="center"/>
          </w:tcPr>
          <w:p w14:paraId="382F5E57"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14:paraId="0C4304E1"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14:paraId="1EC8A844" w14:textId="77777777" w:rsidTr="00FE282F">
        <w:trPr>
          <w:cantSplit/>
        </w:trPr>
        <w:tc>
          <w:tcPr>
            <w:tcW w:w="3116" w:type="dxa"/>
            <w:tcBorders>
              <w:top w:val="nil"/>
              <w:bottom w:val="single" w:sz="4" w:space="0" w:color="auto"/>
            </w:tcBorders>
            <w:vAlign w:val="center"/>
          </w:tcPr>
          <w:p w14:paraId="73B6E60C"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14:paraId="4AA45E76"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14:paraId="6F8D69BB" w14:textId="77777777" w:rsidTr="00FE282F">
        <w:trPr>
          <w:cantSplit/>
        </w:trPr>
        <w:tc>
          <w:tcPr>
            <w:tcW w:w="3116" w:type="dxa"/>
            <w:tcBorders>
              <w:bottom w:val="nil"/>
            </w:tcBorders>
            <w:vAlign w:val="center"/>
          </w:tcPr>
          <w:p w14:paraId="12EBF28D"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14:paraId="00C4C765"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14:paraId="18221BB3"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982753" w14:paraId="07C675B7" w14:textId="77777777" w:rsidTr="00FE282F">
        <w:trPr>
          <w:cantSplit/>
        </w:trPr>
        <w:tc>
          <w:tcPr>
            <w:tcW w:w="3116" w:type="dxa"/>
            <w:tcBorders>
              <w:top w:val="nil"/>
              <w:bottom w:val="single" w:sz="4" w:space="0" w:color="auto"/>
            </w:tcBorders>
            <w:vAlign w:val="center"/>
          </w:tcPr>
          <w:p w14:paraId="1F1E301F"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14:paraId="6428D6D2"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14:paraId="0DC63406"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14:paraId="60564FBD" w14:textId="77777777" w:rsidTr="00FE282F">
        <w:trPr>
          <w:cantSplit/>
        </w:trPr>
        <w:tc>
          <w:tcPr>
            <w:tcW w:w="3116" w:type="dxa"/>
            <w:tcBorders>
              <w:bottom w:val="nil"/>
            </w:tcBorders>
            <w:vAlign w:val="center"/>
          </w:tcPr>
          <w:p w14:paraId="639EB569"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14:paraId="5AA2655E"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14:paraId="2317BA64"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14:paraId="3CD66483" w14:textId="77777777" w:rsidTr="00FE282F">
        <w:trPr>
          <w:cantSplit/>
        </w:trPr>
        <w:tc>
          <w:tcPr>
            <w:tcW w:w="3116" w:type="dxa"/>
            <w:tcBorders>
              <w:top w:val="nil"/>
            </w:tcBorders>
            <w:vAlign w:val="center"/>
          </w:tcPr>
          <w:p w14:paraId="6A3DF573" w14:textId="77777777"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14:paraId="65FE3D47" w14:textId="77777777"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14:paraId="6581BA56" w14:textId="77777777" w:rsidR="004060BD" w:rsidRPr="00FF37B7" w:rsidRDefault="004060BD" w:rsidP="00FE282F">
            <w:pPr>
              <w:pStyle w:val="Tabletext0"/>
              <w:framePr w:hSpace="181" w:wrap="around" w:vAnchor="text" w:hAnchor="margin" w:xAlign="center" w:y="1"/>
              <w:jc w:val="center"/>
              <w:rPr>
                <w:color w:val="000000"/>
                <w:lang w:val="en-GB"/>
              </w:rPr>
            </w:pPr>
          </w:p>
        </w:tc>
      </w:tr>
    </w:tbl>
    <w:p w14:paraId="07DAC551" w14:textId="77777777" w:rsidR="004060BD" w:rsidRPr="00FF37B7" w:rsidRDefault="004060BD">
      <w:pPr>
        <w:pStyle w:val="TableFin"/>
        <w:rPr>
          <w:color w:val="000000"/>
          <w:sz w:val="22"/>
        </w:rPr>
      </w:pPr>
    </w:p>
    <w:p w14:paraId="6ED07217" w14:textId="77777777"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14:paraId="4DB5C900" w14:textId="77777777" w:rsidR="004060BD" w:rsidRPr="00FF37B7" w:rsidRDefault="004060BD" w:rsidP="003D65EE">
      <w:pPr>
        <w:pStyle w:val="Heading8"/>
        <w:rPr>
          <w:color w:val="000000"/>
        </w:rPr>
      </w:pPr>
      <w:r w:rsidRPr="00FF37B7">
        <w:rPr>
          <w:color w:val="000000"/>
        </w:rPr>
        <w:t>5.504B</w:t>
      </w:r>
    </w:p>
    <w:p w14:paraId="51ECED86" w14:textId="77777777"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14:paraId="0961166F" w14:textId="77777777" w:rsidR="005D344B" w:rsidRPr="00FF37B7" w:rsidRDefault="005D344B" w:rsidP="005D344B">
      <w:pPr>
        <w:pStyle w:val="Heading8"/>
        <w:rPr>
          <w:color w:val="000000"/>
        </w:rPr>
      </w:pPr>
      <w:r w:rsidRPr="00FF37B7">
        <w:rPr>
          <w:color w:val="000000"/>
        </w:rPr>
        <w:t>5.504C</w:t>
      </w:r>
    </w:p>
    <w:p w14:paraId="6CA65140" w14:textId="77777777"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4387F58B" w14:textId="77777777" w:rsidR="005D344B" w:rsidRDefault="005D344B">
      <w:pPr>
        <w:rPr>
          <w:color w:val="000000"/>
        </w:rPr>
      </w:pPr>
    </w:p>
    <w:p w14:paraId="51E3A18C" w14:textId="77777777" w:rsidR="007A6F81" w:rsidRDefault="007A6F81" w:rsidP="007A6F81">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4B95FB6" w14:textId="77777777" w:rsidR="00CF2896" w:rsidRPr="00FF37B7" w:rsidRDefault="00CF2896" w:rsidP="00CF2896">
      <w:pPr>
        <w:pStyle w:val="Heading8"/>
      </w:pPr>
      <w:r w:rsidRPr="00FF37B7">
        <w:lastRenderedPageBreak/>
        <w:t>5.506A</w:t>
      </w:r>
    </w:p>
    <w:p w14:paraId="76999983" w14:textId="77777777" w:rsidR="00CF2896" w:rsidRPr="00FF37B7" w:rsidRDefault="00CF2896" w:rsidP="00980238">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w:t>
      </w:r>
      <w:r w:rsidR="00980238">
        <w:rPr>
          <w:color w:val="000000"/>
        </w:rPr>
        <w:noBreakHyphen/>
      </w:r>
      <w:r w:rsidRPr="00FF37B7">
        <w:rPr>
          <w:color w:val="000000"/>
        </w:rPr>
        <w:t xml:space="preserve">14.5 GHz with an e.i.r.p. greater than 21 dBW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Symbol" w:hAnsi="Symbol"/>
        </w:rPr>
        <w:t></w:t>
      </w:r>
      <w:r w:rsidRPr="00FF37B7">
        <w:rPr>
          <w:color w:val="000000"/>
        </w:rPr>
        <w:t> 14 GHz, and antenna efficiency of 57.2%).</w:t>
      </w:r>
    </w:p>
    <w:p w14:paraId="7DA332F8" w14:textId="77777777" w:rsidR="00CF2896" w:rsidRPr="00FF37B7" w:rsidRDefault="00CF2896" w:rsidP="00CF2896">
      <w:pPr>
        <w:pStyle w:val="Heading8"/>
        <w:rPr>
          <w:color w:val="000000"/>
        </w:rPr>
      </w:pPr>
      <w:r w:rsidRPr="00FF37B7">
        <w:rPr>
          <w:color w:val="000000"/>
        </w:rPr>
        <w:t>5.508A</w:t>
      </w:r>
    </w:p>
    <w:p w14:paraId="78E74203" w14:textId="77777777"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5ADC58E9" w14:textId="77777777" w:rsidR="00CF2896" w:rsidRPr="00FF37B7" w:rsidRDefault="00CF2896" w:rsidP="00CF2896">
      <w:pPr>
        <w:pStyle w:val="Heading8"/>
        <w:rPr>
          <w:color w:val="000000"/>
        </w:rPr>
      </w:pPr>
      <w:r w:rsidRPr="00FF37B7">
        <w:rPr>
          <w:color w:val="000000"/>
        </w:rPr>
        <w:t>5.509A</w:t>
      </w:r>
    </w:p>
    <w:p w14:paraId="524BCB2B" w14:textId="77777777"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14:paraId="40BE195F" w14:textId="77777777"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14:paraId="57E028CD" w14:textId="77777777"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14:paraId="4D8A31C4" w14:textId="77777777"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14:paraId="49A3F841" w14:textId="77777777"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14:paraId="3277BD77" w14:textId="7B4A3C15" w:rsid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14:paraId="6DDC0A40" w14:textId="77777777" w:rsidR="00A002C0" w:rsidRDefault="00A002C0" w:rsidP="00871D8B">
      <w:pPr>
        <w:rPr>
          <w:color w:val="000000"/>
        </w:rPr>
      </w:pPr>
    </w:p>
    <w:p w14:paraId="37C0C226" w14:textId="18F79A02" w:rsidR="00615DBD" w:rsidRDefault="00615DBD" w:rsidP="00871D8B">
      <w:pPr>
        <w:rPr>
          <w:color w:val="000000"/>
        </w:rPr>
        <w:sectPr w:rsidR="00615DBD" w:rsidSect="00BB7A92">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7E89D891" w14:textId="77777777" w:rsidR="00CF2896" w:rsidRPr="00FF37B7" w:rsidRDefault="00CF2896" w:rsidP="00CF2896">
      <w:pPr>
        <w:pStyle w:val="Heading8"/>
      </w:pPr>
      <w:r w:rsidRPr="00FF37B7">
        <w:lastRenderedPageBreak/>
        <w:t>5.523A</w:t>
      </w:r>
    </w:p>
    <w:p w14:paraId="09463D39" w14:textId="77777777" w:rsidR="00CF2896" w:rsidRPr="00FF37B7" w:rsidRDefault="00CF2896" w:rsidP="00CF2896">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FF37B7">
        <w:rPr>
          <w:i/>
          <w:color w:val="000000"/>
        </w:rPr>
        <w:t>cooperate to the maximum extent possible</w:t>
      </w:r>
      <w:r w:rsidRPr="00FF37B7">
        <w:rPr>
          <w:color w:val="000000"/>
        </w:rPr>
        <w:t xml:space="preserve"> to coordinate pursuant to No. </w:t>
      </w:r>
      <w:r w:rsidRPr="00FF37B7">
        <w:rPr>
          <w:rStyle w:val="Artref"/>
          <w:b/>
          <w:bCs/>
          <w:color w:val="000000"/>
        </w:rPr>
        <w:t>9.11A</w:t>
      </w:r>
      <w:r w:rsidRPr="00FF37B7">
        <w:rPr>
          <w:color w:val="000000"/>
        </w:rPr>
        <w:t xml:space="preserve"> with non-geostationary-satellite networks for which notification information has been received by the Bureau prior to that date, with a view to reaching results acceptable to all the parties concerned”. Since there is no basis on which the Bureau could formulate a regulatory finding in this respect, the Board decided on the following course of action:</w:t>
      </w:r>
    </w:p>
    <w:p w14:paraId="3E599151" w14:textId="77777777" w:rsidR="00CF2896" w:rsidRPr="00FF37B7" w:rsidRDefault="00CF2896" w:rsidP="00CF2896">
      <w:pPr>
        <w:rPr>
          <w:color w:val="000000"/>
        </w:rPr>
      </w:pPr>
      <w:r w:rsidRPr="00FF37B7">
        <w:rPr>
          <w:color w:val="000000"/>
        </w:rPr>
        <w:t>Administration(s) responsible for the GSO satellite network, when notifying the assignments to the Bureau, shall include a statement indicating that the obligation “shall cooperate to the maximum extent possible” referred to in this provision has been fulfilled and the Bureau shall publish this information in its BR IFIC accordingly.</w:t>
      </w:r>
    </w:p>
    <w:p w14:paraId="0D28A7DF" w14:textId="77777777" w:rsidR="00CF2896" w:rsidRPr="00FF37B7" w:rsidRDefault="00CF2896" w:rsidP="00CF2896">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14:paraId="6BBCC883" w14:textId="77777777" w:rsidR="00CF2896" w:rsidRPr="00FF37B7" w:rsidRDefault="00CF2896" w:rsidP="00CF2896">
      <w:pPr>
        <w:pStyle w:val="Heading8"/>
        <w:spacing w:before="0"/>
        <w:ind w:right="6804"/>
        <w:jc w:val="left"/>
        <w:rPr>
          <w:color w:val="000000"/>
        </w:rPr>
      </w:pPr>
      <w:r w:rsidRPr="00FF37B7">
        <w:rPr>
          <w:color w:val="000000"/>
        </w:rPr>
        <w:t>5.523B, 5.523C, 5.523D, 5.523E</w:t>
      </w:r>
    </w:p>
    <w:p w14:paraId="446533C3" w14:textId="73E3A63A" w:rsidR="00CF2896"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14:paraId="7F6CFA66" w14:textId="77777777" w:rsidR="00FA7AE0" w:rsidRPr="00FF37B7" w:rsidRDefault="00FA7AE0" w:rsidP="00CF2896">
      <w:pPr>
        <w:rPr>
          <w:color w:val="000000"/>
        </w:rPr>
      </w:pPr>
    </w:p>
    <w:p w14:paraId="797FA883" w14:textId="77777777" w:rsidR="00CF2896" w:rsidRPr="00FF37B7" w:rsidRDefault="00CF2896" w:rsidP="00CF2896">
      <w:pPr>
        <w:pStyle w:val="TableTitle"/>
        <w:rPr>
          <w:sz w:val="24"/>
        </w:rPr>
      </w:pPr>
      <w:r w:rsidRPr="00FF37B7">
        <w:rPr>
          <w:sz w:val="24"/>
        </w:rPr>
        <w:lastRenderedPageBreak/>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14:paraId="584CF6D3" w14:textId="77777777" w:rsidTr="00555FE3">
        <w:tc>
          <w:tcPr>
            <w:tcW w:w="1540" w:type="dxa"/>
            <w:tcBorders>
              <w:bottom w:val="single" w:sz="4" w:space="0" w:color="auto"/>
            </w:tcBorders>
            <w:vAlign w:val="center"/>
          </w:tcPr>
          <w:p w14:paraId="3170A047" w14:textId="77777777"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14:paraId="48C192D8"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14:paraId="452B3425" w14:textId="77777777"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14:paraId="257C5A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14:paraId="2EB4C29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14:paraId="679908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14:paraId="74F43973" w14:textId="77777777"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14:paraId="4BFB6BD7" w14:textId="77777777" w:rsidTr="00555FE3">
        <w:tc>
          <w:tcPr>
            <w:tcW w:w="1540" w:type="dxa"/>
            <w:tcBorders>
              <w:bottom w:val="dotted" w:sz="4" w:space="0" w:color="auto"/>
            </w:tcBorders>
          </w:tcPr>
          <w:p w14:paraId="1BA5D4D8"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14:paraId="43E334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14:paraId="7E59E23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947F7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38F29B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14:paraId="4E480F7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14:paraId="3D85AA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14:paraId="2BF5AB91" w14:textId="77777777" w:rsidTr="00555FE3">
        <w:tc>
          <w:tcPr>
            <w:tcW w:w="1540" w:type="dxa"/>
            <w:tcBorders>
              <w:top w:val="dotted" w:sz="4" w:space="0" w:color="auto"/>
            </w:tcBorders>
          </w:tcPr>
          <w:p w14:paraId="0764E8DB"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4545D38E"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14:paraId="22D1B8B1"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14:paraId="62A72A6D"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14:paraId="4213866B"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14:paraId="02188327"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14:paraId="016C1F33"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1D91EA53" w14:textId="77777777" w:rsidTr="00555FE3">
        <w:tc>
          <w:tcPr>
            <w:tcW w:w="1540" w:type="dxa"/>
            <w:tcBorders>
              <w:bottom w:val="dotted" w:sz="4" w:space="0" w:color="auto"/>
            </w:tcBorders>
          </w:tcPr>
          <w:p w14:paraId="0AC3A174"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14:paraId="0E15A6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6F99171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F18E53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1EC5F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0C9CD9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7863892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 xml:space="preserve">pfd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6369B7DF" w14:textId="77777777" w:rsidTr="00555FE3">
        <w:tc>
          <w:tcPr>
            <w:tcW w:w="1540" w:type="dxa"/>
            <w:tcBorders>
              <w:top w:val="dotted" w:sz="4" w:space="0" w:color="auto"/>
              <w:bottom w:val="single" w:sz="4" w:space="0" w:color="auto"/>
            </w:tcBorders>
          </w:tcPr>
          <w:p w14:paraId="01D73285"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7B9CCEB"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DF71A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BBFB9A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40F9F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8C2D74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15C937AD"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66693B22" w14:textId="77777777" w:rsidTr="00555FE3">
        <w:tc>
          <w:tcPr>
            <w:tcW w:w="1540" w:type="dxa"/>
            <w:tcBorders>
              <w:bottom w:val="dotted" w:sz="4" w:space="0" w:color="auto"/>
            </w:tcBorders>
          </w:tcPr>
          <w:p w14:paraId="69BFBF8C"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14:paraId="7C24606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1A9279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004B0A2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D0281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219E0818"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46A942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34C452E0" w14:textId="77777777" w:rsidTr="00555FE3">
        <w:tc>
          <w:tcPr>
            <w:tcW w:w="1540" w:type="dxa"/>
            <w:tcBorders>
              <w:top w:val="dotted" w:sz="4" w:space="0" w:color="auto"/>
              <w:bottom w:val="single" w:sz="4" w:space="0" w:color="auto"/>
            </w:tcBorders>
          </w:tcPr>
          <w:p w14:paraId="6E0E733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B68274E"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25B8B91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AA0CA4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7D888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7BEB380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09D112A1"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14:paraId="4AFC6AAF" w14:textId="77777777" w:rsidTr="00555FE3">
        <w:tc>
          <w:tcPr>
            <w:tcW w:w="1540" w:type="dxa"/>
            <w:tcBorders>
              <w:bottom w:val="dotted" w:sz="4" w:space="0" w:color="auto"/>
            </w:tcBorders>
          </w:tcPr>
          <w:p w14:paraId="6AAC318A"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14:paraId="6AF576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14:paraId="65E2AB6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43D6E3B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25EBA885"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14:paraId="5CACCE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14:paraId="6C7B230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0580AA1C" w14:textId="77777777" w:rsidTr="00555FE3">
        <w:tc>
          <w:tcPr>
            <w:tcW w:w="1540" w:type="dxa"/>
            <w:tcBorders>
              <w:top w:val="dotted" w:sz="4" w:space="0" w:color="auto"/>
              <w:bottom w:val="single" w:sz="4" w:space="0" w:color="auto"/>
            </w:tcBorders>
          </w:tcPr>
          <w:p w14:paraId="5095A7F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185AB51C"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AE2B3F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161FA8F6"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57A193B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CADF0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6800E5E6"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55C53717" w14:textId="77777777" w:rsidTr="00555FE3">
        <w:tc>
          <w:tcPr>
            <w:tcW w:w="1540" w:type="dxa"/>
            <w:tcBorders>
              <w:bottom w:val="dotted" w:sz="4" w:space="0" w:color="auto"/>
            </w:tcBorders>
          </w:tcPr>
          <w:p w14:paraId="340AA9D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14:paraId="1821B93B"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14:paraId="60CBBB0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14:paraId="02D347B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14:paraId="7E735CEB"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14:paraId="2AC0A5F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14:paraId="3BAC22F0"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5C344147" w14:textId="77777777" w:rsidTr="00555FE3">
        <w:tc>
          <w:tcPr>
            <w:tcW w:w="1540" w:type="dxa"/>
            <w:tcBorders>
              <w:top w:val="dotted" w:sz="4" w:space="0" w:color="auto"/>
            </w:tcBorders>
          </w:tcPr>
          <w:p w14:paraId="09DF4866"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55E918C4"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14:paraId="6A67FB6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14:paraId="3223B2D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14:paraId="1E90026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14:paraId="15B9C4C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14:paraId="12BF9E9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07E455C6" w14:textId="77777777" w:rsidTr="00555FE3">
        <w:tc>
          <w:tcPr>
            <w:tcW w:w="1540" w:type="dxa"/>
          </w:tcPr>
          <w:p w14:paraId="5BB917A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14:paraId="66CC8FB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14:paraId="50B1847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14:paraId="4532C8A7"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14:paraId="48489432"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14:paraId="236A20B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14:paraId="39763BE3"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14:paraId="5DBB4C64" w14:textId="77777777" w:rsidR="00CF2896" w:rsidRPr="00FF37B7" w:rsidRDefault="00CF2896" w:rsidP="00CF2896">
      <w:pPr>
        <w:pStyle w:val="TableFin"/>
        <w:rPr>
          <w:color w:val="000000"/>
        </w:rPr>
      </w:pPr>
    </w:p>
    <w:p w14:paraId="756E92C2" w14:textId="77777777" w:rsidR="00CF2896" w:rsidRPr="00FF37B7" w:rsidRDefault="00CF2896">
      <w:pPr>
        <w:rPr>
          <w:color w:val="000000"/>
        </w:rPr>
      </w:pPr>
    </w:p>
    <w:p w14:paraId="6A62E602" w14:textId="77777777" w:rsidR="006D7A22" w:rsidRDefault="006D7A22" w:rsidP="00FA7AE0"/>
    <w:p w14:paraId="0BF8A2B3" w14:textId="77777777" w:rsidR="00FA7AE0" w:rsidRDefault="00FA7AE0" w:rsidP="00FA7AE0"/>
    <w:p w14:paraId="6F3BCCC7" w14:textId="77777777" w:rsidR="00FA7AE0" w:rsidRDefault="00FA7AE0" w:rsidP="00FA7AE0"/>
    <w:p w14:paraId="4C30498A" w14:textId="77777777" w:rsidR="00FA7AE0" w:rsidRDefault="00FA7AE0" w:rsidP="00FA7AE0"/>
    <w:p w14:paraId="25DA70E7" w14:textId="77777777" w:rsidR="00FA7AE0" w:rsidRDefault="00FA7AE0" w:rsidP="00FA7AE0"/>
    <w:p w14:paraId="25A2E426" w14:textId="77777777" w:rsidR="00FA7AE0" w:rsidRDefault="00FA7AE0" w:rsidP="00FA7AE0"/>
    <w:p w14:paraId="431C5ECC" w14:textId="77777777" w:rsidR="00FA7AE0" w:rsidRDefault="00FA7AE0" w:rsidP="00FA7AE0"/>
    <w:p w14:paraId="2E01150A" w14:textId="35276361" w:rsidR="00FA7AE0" w:rsidRPr="00FA7AE0" w:rsidRDefault="00FA7AE0" w:rsidP="00FA7AE0">
      <w:pPr>
        <w:sectPr w:rsidR="00FA7AE0" w:rsidRPr="00FA7AE0" w:rsidSect="00BB7A92">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7A90DE25" w14:textId="77777777"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14:paraId="169E49CE" w14:textId="77777777" w:rsidTr="00555FE3">
        <w:trPr>
          <w:jc w:val="center"/>
        </w:trPr>
        <w:tc>
          <w:tcPr>
            <w:tcW w:w="1546" w:type="dxa"/>
            <w:tcBorders>
              <w:bottom w:val="single" w:sz="4" w:space="0" w:color="auto"/>
            </w:tcBorders>
          </w:tcPr>
          <w:p w14:paraId="22A73684" w14:textId="77777777" w:rsidR="005A6C8C" w:rsidRPr="00AD2E3F" w:rsidRDefault="005A6C8C" w:rsidP="00555FE3">
            <w:pPr>
              <w:pStyle w:val="TableHead"/>
              <w:rPr>
                <w:b w:val="0"/>
                <w:bCs/>
                <w:sz w:val="16"/>
                <w:lang w:val="fr-CH"/>
              </w:rPr>
            </w:pPr>
            <w:r w:rsidRPr="00AD2E3F">
              <w:rPr>
                <w:b w:val="0"/>
                <w:bCs/>
                <w:sz w:val="16"/>
                <w:lang w:val="fr-CH"/>
              </w:rPr>
              <w:t>CR request: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14:paraId="03E33036"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14:paraId="3DBD3B5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14:paraId="1F99790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14:paraId="5DC3E863" w14:textId="77777777"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14:paraId="3FB713AD"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6D7ABB65"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187412F2"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14:paraId="38078E21"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14:paraId="14E45504" w14:textId="77777777"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14:paraId="54546AC6" w14:textId="77777777" w:rsidTr="00555FE3">
        <w:trPr>
          <w:jc w:val="center"/>
        </w:trPr>
        <w:tc>
          <w:tcPr>
            <w:tcW w:w="1546" w:type="dxa"/>
            <w:tcBorders>
              <w:bottom w:val="dotted" w:sz="4" w:space="0" w:color="auto"/>
            </w:tcBorders>
          </w:tcPr>
          <w:p w14:paraId="5182250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14:paraId="08D33212"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29349CAE"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626B85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51E47B89"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45641DF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2CDDAB5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4F0263E5"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9BF32B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0A61B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334F7ED" w14:textId="77777777" w:rsidTr="00555FE3">
        <w:trPr>
          <w:jc w:val="center"/>
        </w:trPr>
        <w:tc>
          <w:tcPr>
            <w:tcW w:w="1546" w:type="dxa"/>
            <w:tcBorders>
              <w:top w:val="dotted" w:sz="4" w:space="0" w:color="auto"/>
              <w:bottom w:val="single" w:sz="4" w:space="0" w:color="auto"/>
            </w:tcBorders>
          </w:tcPr>
          <w:p w14:paraId="459102F9"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72BEA83"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1AD09E8D"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505F3D7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70C611E9"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79AA185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75D0C0"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7BD6204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60A21FE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46AF03E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2B8BEF9A" w14:textId="77777777" w:rsidTr="00555FE3">
        <w:trPr>
          <w:jc w:val="center"/>
        </w:trPr>
        <w:tc>
          <w:tcPr>
            <w:tcW w:w="1546" w:type="dxa"/>
            <w:tcBorders>
              <w:bottom w:val="dotted" w:sz="4" w:space="0" w:color="auto"/>
            </w:tcBorders>
          </w:tcPr>
          <w:p w14:paraId="62181E7B"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14:paraId="5256374A"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5093ED38"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5600674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68877BF0"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30AAA245" w14:textId="77777777"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14:paraId="1D20031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7024456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3A876067"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768A1D1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DDFAE83" w14:textId="77777777" w:rsidTr="00555FE3">
        <w:trPr>
          <w:jc w:val="center"/>
        </w:trPr>
        <w:tc>
          <w:tcPr>
            <w:tcW w:w="1546" w:type="dxa"/>
            <w:tcBorders>
              <w:top w:val="dotted" w:sz="4" w:space="0" w:color="auto"/>
              <w:bottom w:val="single" w:sz="4" w:space="0" w:color="auto"/>
            </w:tcBorders>
          </w:tcPr>
          <w:p w14:paraId="3273A96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A36D90B"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53141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0DB648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24FF16AC"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6915804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78E6FBA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505244E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7F2989E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779C9A7D"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1B21D8EC" w14:textId="77777777" w:rsidTr="00555FE3">
        <w:trPr>
          <w:jc w:val="center"/>
        </w:trPr>
        <w:tc>
          <w:tcPr>
            <w:tcW w:w="1546" w:type="dxa"/>
            <w:tcBorders>
              <w:bottom w:val="dotted" w:sz="4" w:space="0" w:color="auto"/>
            </w:tcBorders>
          </w:tcPr>
          <w:p w14:paraId="1936B0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14:paraId="62139CB3"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14:paraId="256F73FE"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14:paraId="3FC19F81"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0210F59A"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5FAAD156"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372DB985"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7032F5A9"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6E074622"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81A7C5E"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BDDC370" w14:textId="77777777" w:rsidTr="00555FE3">
        <w:trPr>
          <w:jc w:val="center"/>
        </w:trPr>
        <w:tc>
          <w:tcPr>
            <w:tcW w:w="1546" w:type="dxa"/>
            <w:tcBorders>
              <w:top w:val="dotted" w:sz="4" w:space="0" w:color="auto"/>
              <w:bottom w:val="single" w:sz="4" w:space="0" w:color="auto"/>
            </w:tcBorders>
          </w:tcPr>
          <w:p w14:paraId="7C8BA71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4969AB1"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70B930B8"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0B8EFA6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072A23E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76B03BD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61F5A38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78EE02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2F3968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8742C8C"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745049FC" w14:textId="77777777" w:rsidTr="00555FE3">
        <w:trPr>
          <w:jc w:val="center"/>
        </w:trPr>
        <w:tc>
          <w:tcPr>
            <w:tcW w:w="1546" w:type="dxa"/>
            <w:tcBorders>
              <w:bottom w:val="dotted" w:sz="4" w:space="0" w:color="auto"/>
            </w:tcBorders>
          </w:tcPr>
          <w:p w14:paraId="759F6B9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14:paraId="7FEF59C4" w14:textId="77777777"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14:paraId="1C53B336" w14:textId="77777777"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14:paraId="520ECD99"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1CF23C27"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13FA684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087F49E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1643022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3B666D7"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940353"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pfd</w:t>
            </w:r>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AFE5A36" w14:textId="77777777" w:rsidTr="00555FE3">
        <w:trPr>
          <w:jc w:val="center"/>
        </w:trPr>
        <w:tc>
          <w:tcPr>
            <w:tcW w:w="1546" w:type="dxa"/>
            <w:tcBorders>
              <w:top w:val="dotted" w:sz="4" w:space="0" w:color="auto"/>
              <w:bottom w:val="single" w:sz="4" w:space="0" w:color="auto"/>
            </w:tcBorders>
          </w:tcPr>
          <w:p w14:paraId="473349A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59D3DF3"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4C5E422F"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571DD3AC"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E4E5C1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F2F4901"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41067C2"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469406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74D7F7A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1C4555E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210CC3D8" w14:textId="77777777" w:rsidTr="00555FE3">
        <w:trPr>
          <w:jc w:val="center"/>
        </w:trPr>
        <w:tc>
          <w:tcPr>
            <w:tcW w:w="1546" w:type="dxa"/>
            <w:tcBorders>
              <w:bottom w:val="dotted" w:sz="4" w:space="0" w:color="auto"/>
            </w:tcBorders>
          </w:tcPr>
          <w:p w14:paraId="7AD79FC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3D19B78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1EA2002C"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7ED5AD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14:paraId="77C2050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6947B61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14:paraId="7F221E9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5AFD9A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19E0F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51D9869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7CEC5FC0" w14:textId="77777777" w:rsidTr="00555FE3">
        <w:trPr>
          <w:jc w:val="center"/>
        </w:trPr>
        <w:tc>
          <w:tcPr>
            <w:tcW w:w="1546" w:type="dxa"/>
            <w:tcBorders>
              <w:top w:val="dotted" w:sz="4" w:space="0" w:color="auto"/>
              <w:bottom w:val="single" w:sz="4" w:space="0" w:color="auto"/>
            </w:tcBorders>
          </w:tcPr>
          <w:p w14:paraId="01C1F46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08CA29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EB26628"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05DE5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552FAE02"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21336CFA"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4CE87C06"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0DEADDC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064AEED8"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03B975E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4D0EF5D3" w14:textId="77777777" w:rsidTr="00555FE3">
        <w:trPr>
          <w:jc w:val="center"/>
        </w:trPr>
        <w:tc>
          <w:tcPr>
            <w:tcW w:w="1546" w:type="dxa"/>
            <w:tcBorders>
              <w:bottom w:val="dotted" w:sz="4" w:space="0" w:color="auto"/>
            </w:tcBorders>
          </w:tcPr>
          <w:p w14:paraId="132244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24A0727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3A53E957"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02B8B9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14:paraId="619709A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14:paraId="7A5A37C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14:paraId="721B1E57"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1567E7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25B86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18213585"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14:paraId="257EA888" w14:textId="77777777" w:rsidTr="00555FE3">
        <w:trPr>
          <w:jc w:val="center"/>
        </w:trPr>
        <w:tc>
          <w:tcPr>
            <w:tcW w:w="1546" w:type="dxa"/>
            <w:tcBorders>
              <w:top w:val="dotted" w:sz="4" w:space="0" w:color="auto"/>
              <w:bottom w:val="single" w:sz="4" w:space="0" w:color="auto"/>
            </w:tcBorders>
          </w:tcPr>
          <w:p w14:paraId="51F9769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A468D7D"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2FAED512"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6130D32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921612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099C54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632FF8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81AE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4319860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5388CCF"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636B732B" w14:textId="77777777" w:rsidTr="00555FE3">
        <w:trPr>
          <w:jc w:val="center"/>
        </w:trPr>
        <w:tc>
          <w:tcPr>
            <w:tcW w:w="1546" w:type="dxa"/>
            <w:tcBorders>
              <w:bottom w:val="dotted" w:sz="4" w:space="0" w:color="auto"/>
            </w:tcBorders>
          </w:tcPr>
          <w:p w14:paraId="07144040"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2EF19EBC"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14:paraId="066350B7" w14:textId="77777777"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B1C3BB9"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52BE75E"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0580613"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3BEDC35F"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2B6CDD65"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0A7622EB"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71263FD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0084C3E9" w14:textId="77777777" w:rsidTr="00555FE3">
        <w:trPr>
          <w:jc w:val="center"/>
        </w:trPr>
        <w:tc>
          <w:tcPr>
            <w:tcW w:w="1546" w:type="dxa"/>
            <w:tcBorders>
              <w:top w:val="dotted" w:sz="4" w:space="0" w:color="auto"/>
              <w:bottom w:val="single" w:sz="4" w:space="0" w:color="auto"/>
            </w:tcBorders>
          </w:tcPr>
          <w:p w14:paraId="2C2E19A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7F9AFE1F"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7813DF06"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5FDB7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14:paraId="51727E67"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14:paraId="3068150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3FB7EB1"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14:paraId="02381B4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3D7B3781"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14:paraId="3B0D18FF"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29715E1D" w14:textId="77777777" w:rsidTr="00555FE3">
        <w:trPr>
          <w:jc w:val="center"/>
        </w:trPr>
        <w:tc>
          <w:tcPr>
            <w:tcW w:w="1546" w:type="dxa"/>
            <w:tcBorders>
              <w:bottom w:val="dotted" w:sz="4" w:space="0" w:color="auto"/>
            </w:tcBorders>
          </w:tcPr>
          <w:p w14:paraId="005C69E3"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7456CB55"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14:paraId="40C3651D"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30AE6D3"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445E59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885FA38"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06DD15E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6A9D22EA"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29516478"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328813EE" w14:textId="77777777" w:rsidR="005A6C8C" w:rsidRPr="00FF37B7" w:rsidRDefault="00581C85" w:rsidP="00555FE3">
            <w:pPr>
              <w:spacing w:before="50" w:after="50" w:line="180" w:lineRule="exact"/>
              <w:ind w:left="-85" w:right="-85"/>
              <w:jc w:val="center"/>
              <w:rPr>
                <w:color w:val="000000"/>
                <w:sz w:val="16"/>
              </w:rPr>
            </w:pPr>
            <w:r w:rsidRPr="00FF37B7">
              <w:rPr>
                <w:color w:val="000000"/>
                <w:sz w:val="16"/>
              </w:rPr>
              <w:t xml:space="preserve">pfd </w:t>
            </w:r>
            <w:r w:rsidR="005A6C8C" w:rsidRPr="00FF37B7">
              <w:rPr>
                <w:color w:val="000000"/>
                <w:sz w:val="16"/>
              </w:rPr>
              <w:t>limits</w:t>
            </w:r>
            <w:r w:rsidR="005A6C8C" w:rsidRPr="00FF37B7">
              <w:rPr>
                <w:color w:val="000000"/>
                <w:sz w:val="16"/>
              </w:rPr>
              <w:br/>
              <w:t>(21/Section V)</w:t>
            </w:r>
          </w:p>
        </w:tc>
      </w:tr>
      <w:tr w:rsidR="005A6C8C" w:rsidRPr="00FF37B7" w14:paraId="5AB43A70" w14:textId="77777777" w:rsidTr="00555FE3">
        <w:trPr>
          <w:jc w:val="center"/>
        </w:trPr>
        <w:tc>
          <w:tcPr>
            <w:tcW w:w="1546" w:type="dxa"/>
            <w:tcBorders>
              <w:top w:val="dotted" w:sz="4" w:space="0" w:color="auto"/>
            </w:tcBorders>
          </w:tcPr>
          <w:p w14:paraId="7D345167"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14:paraId="5B23D893"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14:paraId="0938587F"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14:paraId="51A7B27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14:paraId="297741A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14:paraId="5F1E47C8" w14:textId="77777777"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14:paraId="27B4B2A0"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14:paraId="5A357E56"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14:paraId="513C9DC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14:paraId="1D7CE043"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527123FE" w14:textId="77777777" w:rsidTr="00555FE3">
        <w:trPr>
          <w:jc w:val="center"/>
        </w:trPr>
        <w:tc>
          <w:tcPr>
            <w:tcW w:w="1546" w:type="dxa"/>
          </w:tcPr>
          <w:p w14:paraId="4F32BB3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14:paraId="6844453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14:paraId="1E1FC62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14:paraId="44011C4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14:paraId="79A6E1C0"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14:paraId="122F7CA9"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14:paraId="42CE2740"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14:paraId="79C4A38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14:paraId="07C1833A"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14:paraId="25D4092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bl>
    <w:p w14:paraId="597EB1E5" w14:textId="77777777" w:rsidR="005A6C8C" w:rsidRPr="00FF37B7" w:rsidRDefault="005A6C8C" w:rsidP="005A6C8C">
      <w:pPr>
        <w:pStyle w:val="TableFin"/>
      </w:pPr>
    </w:p>
    <w:p w14:paraId="6C7B8A3C" w14:textId="77777777" w:rsidR="004060BD" w:rsidRPr="00FF37B7" w:rsidRDefault="004060BD">
      <w:pPr>
        <w:rPr>
          <w:color w:val="000000"/>
        </w:rPr>
        <w:sectPr w:rsidR="004060BD" w:rsidRPr="00FF37B7" w:rsidSect="00C81CC7">
          <w:headerReference w:type="even" r:id="rId20"/>
          <w:headerReference w:type="default" r:id="rId21"/>
          <w:footerReference w:type="default" r:id="rId22"/>
          <w:footnotePr>
            <w:pos w:val="beneathText"/>
          </w:footnotePr>
          <w:pgSz w:w="16840" w:h="11907" w:orient="landscape" w:code="9"/>
          <w:pgMar w:top="1985" w:right="1134" w:bottom="851" w:left="1134" w:header="720" w:footer="482" w:gutter="0"/>
          <w:cols w:space="720"/>
        </w:sectPr>
      </w:pPr>
    </w:p>
    <w:p w14:paraId="5A731D27" w14:textId="77777777" w:rsidR="004060BD" w:rsidRPr="00FF37B7" w:rsidRDefault="004060BD">
      <w:pPr>
        <w:pStyle w:val="Heading8"/>
        <w:spacing w:before="0"/>
        <w:rPr>
          <w:color w:val="000000"/>
        </w:rPr>
      </w:pPr>
      <w:r w:rsidRPr="00FF37B7">
        <w:rPr>
          <w:color w:val="000000"/>
        </w:rPr>
        <w:lastRenderedPageBreak/>
        <w:t>5.538</w:t>
      </w:r>
    </w:p>
    <w:p w14:paraId="0D3236AA" w14:textId="77777777" w:rsidR="004060BD" w:rsidRPr="00FF37B7" w:rsidRDefault="004060BD">
      <w:pPr>
        <w:rPr>
          <w:color w:val="000000"/>
        </w:rPr>
      </w:pPr>
      <w:r w:rsidRPr="00FF37B7">
        <w:rPr>
          <w:color w:val="000000"/>
        </w:rPr>
        <w:t>For up-link power control beacons, this provision sets an e.i.r.p. limit “in the direction of adjacent satellites on the geostationary-satellite orbit”.</w:t>
      </w:r>
    </w:p>
    <w:p w14:paraId="5A67D4E6" w14:textId="77777777"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14:paraId="5C5F5DC9" w14:textId="77777777" w:rsidR="004060BD" w:rsidRPr="00FF37B7" w:rsidRDefault="004060BD">
      <w:pPr>
        <w:pStyle w:val="Heading8"/>
        <w:rPr>
          <w:color w:val="000000"/>
        </w:rPr>
      </w:pPr>
      <w:r w:rsidRPr="00FF37B7">
        <w:rPr>
          <w:color w:val="000000"/>
        </w:rPr>
        <w:t>5.543</w:t>
      </w:r>
    </w:p>
    <w:p w14:paraId="519DC6E1" w14:textId="77777777" w:rsidR="004060BD" w:rsidRPr="00FF37B7" w:rsidRDefault="004060BD">
      <w:pPr>
        <w:rPr>
          <w:color w:val="000000"/>
        </w:rPr>
      </w:pPr>
      <w:r w:rsidRPr="00FF37B7">
        <w:rPr>
          <w:color w:val="000000"/>
        </w:rPr>
        <w:t>The Board concluded that this provision is an additional allocation to the Earth exploration-satellite service for inter-satellite links. The use of the words “telemetry, tracking, and control purposes” leads the Board to understand that the use is limited to space operation.</w:t>
      </w:r>
    </w:p>
    <w:p w14:paraId="2CE37DEE" w14:textId="77777777" w:rsidR="004060BD" w:rsidRPr="00FF37B7" w:rsidRDefault="004060BD">
      <w:pPr>
        <w:pStyle w:val="Heading8"/>
        <w:rPr>
          <w:color w:val="000000"/>
        </w:rPr>
      </w:pPr>
      <w:r w:rsidRPr="00FF37B7">
        <w:rPr>
          <w:color w:val="000000"/>
        </w:rPr>
        <w:t>5.554</w:t>
      </w:r>
    </w:p>
    <w:p w14:paraId="2E62E549" w14:textId="77777777"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14:paraId="2302E27C" w14:textId="77777777" w:rsidR="004060BD" w:rsidRPr="00FF37B7" w:rsidRDefault="004060BD">
      <w:pPr>
        <w:pStyle w:val="Heading8"/>
        <w:rPr>
          <w:color w:val="000000"/>
        </w:rPr>
      </w:pPr>
      <w:r w:rsidRPr="00FF37B7">
        <w:rPr>
          <w:color w:val="000000"/>
        </w:rPr>
        <w:t>5.556</w:t>
      </w:r>
    </w:p>
    <w:p w14:paraId="40B77508" w14:textId="77777777" w:rsidR="004060BD" w:rsidRPr="00FF37B7" w:rsidRDefault="004060BD">
      <w:pPr>
        <w:rPr>
          <w:color w:val="000000"/>
        </w:rPr>
      </w:pPr>
      <w:r w:rsidRPr="00FF37B7">
        <w:rPr>
          <w:color w:val="000000"/>
        </w:rPr>
        <w:t>There is no allocation to radio astronomy in the bands listed in this provision. The Board concluded that the words “national arrangements”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14:paraId="59118068" w14:textId="77777777" w:rsidR="004060BD" w:rsidRPr="00FF37B7" w:rsidRDefault="004060BD"/>
    <w:p w14:paraId="0F780115" w14:textId="77777777" w:rsidR="004060BD" w:rsidRPr="00FF37B7" w:rsidRDefault="004060BD">
      <w:pPr>
        <w:jc w:val="center"/>
        <w:rPr>
          <w:color w:val="000000"/>
        </w:rPr>
      </w:pPr>
      <w:r w:rsidRPr="00FF37B7">
        <w:rPr>
          <w:color w:val="000000"/>
        </w:rPr>
        <w:t>____________________</w:t>
      </w:r>
    </w:p>
    <w:p w14:paraId="09CE3A4E" w14:textId="77777777" w:rsidR="004060BD" w:rsidRPr="00FF37B7" w:rsidRDefault="004060BD" w:rsidP="00AB39EF"/>
    <w:p w14:paraId="479F743D" w14:textId="77777777" w:rsidR="004060BD" w:rsidRPr="00FF37B7" w:rsidRDefault="004060BD" w:rsidP="00AB39EF"/>
    <w:p w14:paraId="4B3B20F3" w14:textId="77777777" w:rsidR="004060BD" w:rsidRPr="00FF37B7" w:rsidRDefault="004060BD" w:rsidP="00AB39EF"/>
    <w:p w14:paraId="366BED7C" w14:textId="77777777" w:rsidR="00AB39EF" w:rsidRPr="00FF37B7" w:rsidRDefault="00AB39EF" w:rsidP="00AB39EF"/>
    <w:p w14:paraId="65827467" w14:textId="77777777" w:rsidR="004060BD" w:rsidRPr="00FF37B7" w:rsidRDefault="004060BD" w:rsidP="00AB39EF">
      <w:pPr>
        <w:sectPr w:rsidR="004060BD" w:rsidRPr="00FF37B7" w:rsidSect="00517396">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58B882C3" w14:textId="77777777" w:rsidR="004060BD" w:rsidRPr="00FF37B7" w:rsidRDefault="004060BD" w:rsidP="00AB39EF"/>
    <w:sectPr w:rsidR="004060BD" w:rsidRPr="00FF37B7" w:rsidSect="00AB39EF">
      <w:headerReference w:type="even" r:id="rId25"/>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69568" w14:textId="77777777" w:rsidR="0030017F" w:rsidRDefault="0030017F">
      <w:r>
        <w:separator/>
      </w:r>
    </w:p>
  </w:endnote>
  <w:endnote w:type="continuationSeparator" w:id="0">
    <w:p w14:paraId="40E83288" w14:textId="77777777" w:rsidR="0030017F" w:rsidRDefault="0030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imesNewRoman,Bold">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C325F" w14:textId="77777777" w:rsidR="0030017F" w:rsidRDefault="00300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D4988" w14:textId="77777777" w:rsidR="0030017F" w:rsidRDefault="0030017F">
      <w:r>
        <w:rPr>
          <w:b/>
        </w:rPr>
        <w:t>_______________</w:t>
      </w:r>
    </w:p>
  </w:footnote>
  <w:footnote w:type="continuationSeparator" w:id="0">
    <w:p w14:paraId="7F16D814" w14:textId="77777777" w:rsidR="0030017F" w:rsidRDefault="0030017F">
      <w:r>
        <w:continuationSeparator/>
      </w:r>
    </w:p>
  </w:footnote>
  <w:footnote w:id="1">
    <w:p w14:paraId="29A1E9D5" w14:textId="77777777" w:rsidR="0030017F" w:rsidRPr="00022D03" w:rsidRDefault="0030017F" w:rsidP="00022D03">
      <w:pPr>
        <w:pStyle w:val="FootnoteText"/>
        <w:rPr>
          <w:lang w:val="en-US"/>
        </w:rPr>
      </w:pPr>
      <w:r>
        <w:rPr>
          <w:rStyle w:val="FootnoteReference"/>
        </w:rPr>
        <w:t>*</w:t>
      </w:r>
      <w:r>
        <w:t xml:space="preserve"> </w:t>
      </w:r>
      <w:r>
        <w:rPr>
          <w:lang w:val="en-US"/>
        </w:rPr>
        <w:tab/>
      </w:r>
      <w:r w:rsidRPr="00E81395">
        <w:rPr>
          <w:i/>
          <w:iCs/>
          <w:lang w:val="en-US"/>
        </w:rPr>
        <w:t>Note by the Secretariat:</w:t>
      </w:r>
      <w:r>
        <w:rPr>
          <w:lang w:val="en-US"/>
        </w:rPr>
        <w:t xml:space="preserve"> This Resolution was revised by WRC-15.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081C1FC1"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170CC916" w14:textId="77777777" w:rsidR="0030017F" w:rsidRDefault="0030017F"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08B0F7B" w14:textId="1E6AD3B7" w:rsidR="0030017F" w:rsidRDefault="00767116" w:rsidP="00D02580">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DDCE41" w14:textId="77777777" w:rsidR="0030017F" w:rsidRDefault="0030017F"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3E7505" w14:textId="77777777" w:rsidR="0030017F" w:rsidRDefault="0030017F" w:rsidP="00871D8B">
          <w:pPr>
            <w:pStyle w:val="HeaderRegProc"/>
            <w:rPr>
              <w:color w:val="000000"/>
              <w:lang w:val="fr-CH"/>
            </w:rPr>
          </w:pPr>
          <w:r>
            <w:rPr>
              <w:color w:val="000000"/>
              <w:lang w:val="fr-CH"/>
            </w:rPr>
            <w:t>rev.</w:t>
          </w:r>
          <w:r>
            <w:rPr>
              <w:color w:val="000000"/>
            </w:rPr>
            <w:t>-</w:t>
          </w:r>
        </w:p>
      </w:tc>
    </w:tr>
  </w:tbl>
  <w:p w14:paraId="39FAE7E9" w14:textId="77777777" w:rsidR="0030017F" w:rsidRPr="00BA2AB6" w:rsidRDefault="0030017F"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710BE80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E6679A3" w14:textId="77777777" w:rsidR="0030017F" w:rsidRDefault="0030017F">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C553636" w14:textId="2A2D4FBC" w:rsidR="0030017F" w:rsidRDefault="00767116">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0D80D8" w14:textId="77777777" w:rsidR="0030017F" w:rsidRDefault="0030017F">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4C666" w14:textId="77777777" w:rsidR="0030017F" w:rsidRDefault="0030017F" w:rsidP="0039450D">
          <w:pPr>
            <w:pStyle w:val="HeaderRegProc"/>
            <w:rPr>
              <w:color w:val="000000"/>
              <w:lang w:val="fr-CH"/>
            </w:rPr>
          </w:pPr>
          <w:r w:rsidRPr="00871D8B">
            <w:rPr>
              <w:lang w:val="fr-CH"/>
            </w:rPr>
            <w:t>rev.</w:t>
          </w:r>
          <w:r>
            <w:t>-</w:t>
          </w:r>
        </w:p>
      </w:tc>
    </w:tr>
  </w:tbl>
  <w:p w14:paraId="70D25958" w14:textId="77777777" w:rsidR="0030017F" w:rsidRDefault="0030017F">
    <w:pPr>
      <w:pStyle w:val="Header"/>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5DBD" w14:paraId="6F556E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674999AE" w14:textId="77777777" w:rsidR="00615DBD" w:rsidRDefault="00615DB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D99941C" w14:textId="7B98457E" w:rsidR="00615DBD" w:rsidRDefault="00767116" w:rsidP="00D02580">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615DBD">
            <w:rPr>
              <w:color w:val="000000"/>
            </w:rPr>
            <w:fldChar w:fldCharType="begin"/>
          </w:r>
          <w:r w:rsidR="00615DBD">
            <w:rPr>
              <w:color w:val="000000"/>
              <w:lang w:val="en-US"/>
            </w:rPr>
            <w:instrText>styleref href2</w:instrText>
          </w:r>
          <w:r w:rsidR="00615DBD">
            <w:rPr>
              <w:color w:val="000000"/>
            </w:rPr>
            <w:fldChar w:fldCharType="separate"/>
          </w:r>
          <w:r>
            <w:rPr>
              <w:noProof/>
              <w:color w:val="000000"/>
            </w:rPr>
            <w:t>5</w:t>
          </w:r>
          <w:r w:rsidR="00615DB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D3BF3A" w14:textId="77777777" w:rsidR="00615DBD" w:rsidRDefault="00615DBD"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BF1BA" w14:textId="6DE2FD49" w:rsidR="00615DBD" w:rsidRDefault="00615DBD" w:rsidP="00871D8B">
          <w:pPr>
            <w:pStyle w:val="HeaderRegProc"/>
            <w:rPr>
              <w:color w:val="000000"/>
              <w:lang w:val="fr-CH"/>
            </w:rPr>
          </w:pPr>
          <w:r>
            <w:rPr>
              <w:color w:val="000000"/>
              <w:lang w:val="fr-CH"/>
            </w:rPr>
            <w:t>rev.</w:t>
          </w:r>
          <w:r w:rsidR="00C1121B">
            <w:rPr>
              <w:color w:val="000000"/>
              <w:lang w:val="fr-CH"/>
            </w:rPr>
            <w:t xml:space="preserve"> </w:t>
          </w:r>
          <w:r>
            <w:rPr>
              <w:color w:val="000000"/>
            </w:rPr>
            <w:t>6</w:t>
          </w:r>
        </w:p>
      </w:tc>
    </w:tr>
  </w:tbl>
  <w:p w14:paraId="3B857651" w14:textId="77777777" w:rsidR="00615DBD" w:rsidRPr="00BA2AB6" w:rsidRDefault="00615DBD" w:rsidP="00BA2AB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15DBD" w14:paraId="6774B5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54930" w14:textId="77777777" w:rsidR="00615DBD" w:rsidRDefault="00615DB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259059" w14:textId="593455A7" w:rsidR="00615DBD" w:rsidRDefault="00767116">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615DBD">
            <w:rPr>
              <w:color w:val="000000"/>
            </w:rPr>
            <w:fldChar w:fldCharType="begin"/>
          </w:r>
          <w:r w:rsidR="00615DBD">
            <w:rPr>
              <w:color w:val="000000"/>
              <w:lang w:val="en-US"/>
            </w:rPr>
            <w:instrText>styleref href2</w:instrText>
          </w:r>
          <w:r w:rsidR="00615DBD">
            <w:rPr>
              <w:color w:val="000000"/>
            </w:rPr>
            <w:fldChar w:fldCharType="separate"/>
          </w:r>
          <w:r>
            <w:rPr>
              <w:noProof/>
              <w:color w:val="000000"/>
            </w:rPr>
            <w:t>5</w:t>
          </w:r>
          <w:r w:rsidR="00615DBD">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1FA557" w14:textId="77777777" w:rsidR="00615DBD" w:rsidRDefault="00615DB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16A997" w14:textId="02C9E89C" w:rsidR="00615DBD" w:rsidRDefault="00615DBD" w:rsidP="0039450D">
          <w:pPr>
            <w:pStyle w:val="HeaderRegProc"/>
            <w:rPr>
              <w:color w:val="000000"/>
              <w:lang w:val="fr-CH"/>
            </w:rPr>
          </w:pPr>
          <w:r w:rsidRPr="00871D8B">
            <w:rPr>
              <w:lang w:val="fr-CH"/>
            </w:rPr>
            <w:t>rev.</w:t>
          </w:r>
          <w:r w:rsidR="00C1121B">
            <w:rPr>
              <w:lang w:val="fr-CH"/>
            </w:rPr>
            <w:t xml:space="preserve"> </w:t>
          </w:r>
          <w:r>
            <w:t>6</w:t>
          </w:r>
        </w:p>
      </w:tc>
    </w:tr>
  </w:tbl>
  <w:p w14:paraId="035301EE" w14:textId="77777777" w:rsidR="00615DBD" w:rsidRDefault="00615DBD">
    <w:pPr>
      <w:pStyle w:val="Header"/>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79983" w14:textId="77777777" w:rsidR="0030017F" w:rsidRDefault="0030017F">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14:anchorId="76EBEBAD" wp14:editId="53BD3C9D">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0017F" w14:paraId="0AAEF394" w14:textId="77777777">
                            <w:trPr>
                              <w:cantSplit/>
                              <w:trHeight w:hRule="exact" w:val="1605"/>
                              <w:jc w:val="right"/>
                            </w:trPr>
                            <w:tc>
                              <w:tcPr>
                                <w:tcW w:w="255" w:type="dxa"/>
                                <w:textDirection w:val="tbRl"/>
                              </w:tcPr>
                              <w:p w14:paraId="2F73DB40" w14:textId="77777777" w:rsidR="0030017F" w:rsidRDefault="0030017F">
                                <w:pPr>
                                  <w:pStyle w:val="HeaderRegProc"/>
                                  <w:spacing w:before="0"/>
                                  <w:ind w:left="0"/>
                                  <w:rPr>
                                    <w:lang w:val="en-US"/>
                                  </w:rPr>
                                </w:pPr>
                                <w:r>
                                  <w:rPr>
                                    <w:lang w:val="en-US"/>
                                  </w:rPr>
                                  <w:t>Part A1</w:t>
                                </w:r>
                              </w:p>
                            </w:tc>
                          </w:tr>
                          <w:tr w:rsidR="0030017F" w14:paraId="00868632" w14:textId="77777777">
                            <w:trPr>
                              <w:cantSplit/>
                              <w:trHeight w:hRule="exact" w:val="1605"/>
                              <w:jc w:val="right"/>
                            </w:trPr>
                            <w:tc>
                              <w:tcPr>
                                <w:tcW w:w="255" w:type="dxa"/>
                                <w:textDirection w:val="tbRl"/>
                              </w:tcPr>
                              <w:p w14:paraId="74C3399F" w14:textId="388C57A5" w:rsidR="0030017F" w:rsidRDefault="00767116">
                                <w:pPr>
                                  <w:pStyle w:val="HeaderRegProc"/>
                                  <w:spacing w:before="0"/>
                                  <w:ind w:left="0"/>
                                  <w:rPr>
                                    <w:lang w:val="fr-CH"/>
                                  </w:rPr>
                                </w:pPr>
                                <w:r>
                                  <w:fldChar w:fldCharType="begin"/>
                                </w:r>
                                <w:r>
                                  <w:instrText xml:space="preserve"> DOCPROPERTY "Header" \* MERGEFORMAT </w:instrText>
                                </w:r>
                                <w:r>
                                  <w:fldChar w:fldCharType="separate"/>
                                </w:r>
                                <w:r w:rsidRPr="00767116">
                                  <w:rPr>
                                    <w:lang w:val="fr-CH"/>
                                  </w:rPr>
                                  <w:t>AR</w:t>
                                </w:r>
                                <w:r>
                                  <w:rPr>
                                    <w:lang w:val="fr-CH"/>
                                  </w:rPr>
                                  <w:fldChar w:fldCharType="end"/>
                                </w:r>
                                <w:r w:rsidR="0030017F">
                                  <w:fldChar w:fldCharType="begin"/>
                                </w:r>
                                <w:r w:rsidR="0030017F">
                                  <w:rPr>
                                    <w:lang w:val="fr-CH"/>
                                  </w:rPr>
                                  <w:instrText>styleref href2</w:instrText>
                                </w:r>
                                <w:r w:rsidR="0030017F">
                                  <w:fldChar w:fldCharType="separate"/>
                                </w:r>
                                <w:r>
                                  <w:rPr>
                                    <w:noProof/>
                                  </w:rPr>
                                  <w:t>5</w:t>
                                </w:r>
                                <w:r w:rsidR="0030017F">
                                  <w:fldChar w:fldCharType="end"/>
                                </w:r>
                              </w:p>
                            </w:tc>
                          </w:tr>
                          <w:tr w:rsidR="0030017F" w14:paraId="25B5E399" w14:textId="77777777">
                            <w:trPr>
                              <w:cantSplit/>
                              <w:trHeight w:hRule="exact" w:val="1605"/>
                              <w:jc w:val="right"/>
                            </w:trPr>
                            <w:tc>
                              <w:tcPr>
                                <w:tcW w:w="255" w:type="dxa"/>
                                <w:textDirection w:val="tbRl"/>
                              </w:tcPr>
                              <w:p w14:paraId="43D6E256" w14:textId="77777777" w:rsidR="0030017F" w:rsidRDefault="0030017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30017F" w14:paraId="04B6CD52" w14:textId="77777777">
                            <w:trPr>
                              <w:cantSplit/>
                              <w:trHeight w:hRule="exact" w:val="1605"/>
                              <w:jc w:val="right"/>
                            </w:trPr>
                            <w:tc>
                              <w:tcPr>
                                <w:tcW w:w="255" w:type="dxa"/>
                                <w:textDirection w:val="tbRl"/>
                              </w:tcPr>
                              <w:p w14:paraId="4DE9282B" w14:textId="77777777" w:rsidR="0030017F" w:rsidRDefault="0030017F" w:rsidP="00400261">
                                <w:pPr>
                                  <w:pStyle w:val="HeaderRegProc"/>
                                  <w:spacing w:before="0"/>
                                  <w:ind w:left="0"/>
                                  <w:rPr>
                                    <w:lang w:val="fr-CH"/>
                                  </w:rPr>
                                </w:pPr>
                                <w:r>
                                  <w:rPr>
                                    <w:lang w:val="fr-CH"/>
                                  </w:rPr>
                                  <w:t>rev.-</w:t>
                                </w:r>
                              </w:p>
                            </w:tc>
                          </w:tr>
                        </w:tbl>
                        <w:p w14:paraId="73EF7224" w14:textId="77777777" w:rsidR="0030017F" w:rsidRDefault="0030017F">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EBAD"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0017F" w14:paraId="0AAEF394" w14:textId="77777777">
                      <w:trPr>
                        <w:cantSplit/>
                        <w:trHeight w:hRule="exact" w:val="1605"/>
                        <w:jc w:val="right"/>
                      </w:trPr>
                      <w:tc>
                        <w:tcPr>
                          <w:tcW w:w="255" w:type="dxa"/>
                          <w:textDirection w:val="tbRl"/>
                        </w:tcPr>
                        <w:p w14:paraId="2F73DB40" w14:textId="77777777" w:rsidR="0030017F" w:rsidRDefault="0030017F">
                          <w:pPr>
                            <w:pStyle w:val="HeaderRegProc"/>
                            <w:spacing w:before="0"/>
                            <w:ind w:left="0"/>
                            <w:rPr>
                              <w:lang w:val="en-US"/>
                            </w:rPr>
                          </w:pPr>
                          <w:r>
                            <w:rPr>
                              <w:lang w:val="en-US"/>
                            </w:rPr>
                            <w:t>Part A1</w:t>
                          </w:r>
                        </w:p>
                      </w:tc>
                    </w:tr>
                    <w:tr w:rsidR="0030017F" w14:paraId="00868632" w14:textId="77777777">
                      <w:trPr>
                        <w:cantSplit/>
                        <w:trHeight w:hRule="exact" w:val="1605"/>
                        <w:jc w:val="right"/>
                      </w:trPr>
                      <w:tc>
                        <w:tcPr>
                          <w:tcW w:w="255" w:type="dxa"/>
                          <w:textDirection w:val="tbRl"/>
                        </w:tcPr>
                        <w:p w14:paraId="74C3399F" w14:textId="388C57A5" w:rsidR="0030017F" w:rsidRDefault="00767116">
                          <w:pPr>
                            <w:pStyle w:val="HeaderRegProc"/>
                            <w:spacing w:before="0"/>
                            <w:ind w:left="0"/>
                            <w:rPr>
                              <w:lang w:val="fr-CH"/>
                            </w:rPr>
                          </w:pPr>
                          <w:r>
                            <w:fldChar w:fldCharType="begin"/>
                          </w:r>
                          <w:r>
                            <w:instrText xml:space="preserve"> DOCPROPERTY "Header" \* MERGEFORMAT </w:instrText>
                          </w:r>
                          <w:r>
                            <w:fldChar w:fldCharType="separate"/>
                          </w:r>
                          <w:r w:rsidRPr="00767116">
                            <w:rPr>
                              <w:lang w:val="fr-CH"/>
                            </w:rPr>
                            <w:t>AR</w:t>
                          </w:r>
                          <w:r>
                            <w:rPr>
                              <w:lang w:val="fr-CH"/>
                            </w:rPr>
                            <w:fldChar w:fldCharType="end"/>
                          </w:r>
                          <w:r w:rsidR="0030017F">
                            <w:fldChar w:fldCharType="begin"/>
                          </w:r>
                          <w:r w:rsidR="0030017F">
                            <w:rPr>
                              <w:lang w:val="fr-CH"/>
                            </w:rPr>
                            <w:instrText>styleref href2</w:instrText>
                          </w:r>
                          <w:r w:rsidR="0030017F">
                            <w:fldChar w:fldCharType="separate"/>
                          </w:r>
                          <w:r>
                            <w:rPr>
                              <w:noProof/>
                            </w:rPr>
                            <w:t>5</w:t>
                          </w:r>
                          <w:r w:rsidR="0030017F">
                            <w:fldChar w:fldCharType="end"/>
                          </w:r>
                        </w:p>
                      </w:tc>
                    </w:tr>
                    <w:tr w:rsidR="0030017F" w14:paraId="25B5E399" w14:textId="77777777">
                      <w:trPr>
                        <w:cantSplit/>
                        <w:trHeight w:hRule="exact" w:val="1605"/>
                        <w:jc w:val="right"/>
                      </w:trPr>
                      <w:tc>
                        <w:tcPr>
                          <w:tcW w:w="255" w:type="dxa"/>
                          <w:textDirection w:val="tbRl"/>
                        </w:tcPr>
                        <w:p w14:paraId="43D6E256" w14:textId="77777777" w:rsidR="0030017F" w:rsidRDefault="0030017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30017F" w14:paraId="04B6CD52" w14:textId="77777777">
                      <w:trPr>
                        <w:cantSplit/>
                        <w:trHeight w:hRule="exact" w:val="1605"/>
                        <w:jc w:val="right"/>
                      </w:trPr>
                      <w:tc>
                        <w:tcPr>
                          <w:tcW w:w="255" w:type="dxa"/>
                          <w:textDirection w:val="tbRl"/>
                        </w:tcPr>
                        <w:p w14:paraId="4DE9282B" w14:textId="77777777" w:rsidR="0030017F" w:rsidRDefault="0030017F" w:rsidP="00400261">
                          <w:pPr>
                            <w:pStyle w:val="HeaderRegProc"/>
                            <w:spacing w:before="0"/>
                            <w:ind w:left="0"/>
                            <w:rPr>
                              <w:lang w:val="fr-CH"/>
                            </w:rPr>
                          </w:pPr>
                          <w:r>
                            <w:rPr>
                              <w:lang w:val="fr-CH"/>
                            </w:rPr>
                            <w:t>rev.-</w:t>
                          </w:r>
                        </w:p>
                      </w:tc>
                    </w:tr>
                  </w:tbl>
                  <w:p w14:paraId="73EF7224" w14:textId="77777777" w:rsidR="0030017F" w:rsidRDefault="0030017F">
                    <w:pPr>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40F17" w14:textId="77777777" w:rsidR="0030017F" w:rsidRDefault="0030017F">
    <w:pPr>
      <w:pStyle w:val="Header"/>
    </w:pPr>
    <w:r>
      <w:rPr>
        <w:noProof/>
        <w:sz w:val="20"/>
        <w:lang w:eastAsia="en-GB"/>
      </w:rPr>
      <mc:AlternateContent>
        <mc:Choice Requires="wps">
          <w:drawing>
            <wp:anchor distT="0" distB="0" distL="114300" distR="114300" simplePos="0" relativeHeight="251659264" behindDoc="0" locked="0" layoutInCell="1" allowOverlap="1" wp14:anchorId="1DCB3B1D" wp14:editId="18A7867A">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0017F" w14:paraId="22E94FA6" w14:textId="77777777" w:rsidTr="00C81CC7">
                            <w:trPr>
                              <w:cantSplit/>
                              <w:trHeight w:hRule="exact" w:val="1605"/>
                              <w:jc w:val="right"/>
                            </w:trPr>
                            <w:tc>
                              <w:tcPr>
                                <w:tcW w:w="255" w:type="dxa"/>
                                <w:textDirection w:val="tbRl"/>
                              </w:tcPr>
                              <w:p w14:paraId="06C3DC5B" w14:textId="77777777" w:rsidR="0030017F" w:rsidRDefault="0030017F" w:rsidP="005A6C8C">
                                <w:pPr>
                                  <w:pStyle w:val="HeaderRegProc"/>
                                  <w:spacing w:before="0"/>
                                  <w:ind w:left="0"/>
                                  <w:rPr>
                                    <w:lang w:val="en-US"/>
                                  </w:rPr>
                                </w:pPr>
                                <w:r>
                                  <w:rPr>
                                    <w:lang w:val="en-US"/>
                                  </w:rPr>
                                  <w:t>Part A1</w:t>
                                </w:r>
                              </w:p>
                            </w:tc>
                          </w:tr>
                          <w:tr w:rsidR="0030017F" w14:paraId="2872524F" w14:textId="77777777" w:rsidTr="00C81CC7">
                            <w:trPr>
                              <w:cantSplit/>
                              <w:trHeight w:hRule="exact" w:val="1605"/>
                              <w:jc w:val="right"/>
                            </w:trPr>
                            <w:tc>
                              <w:tcPr>
                                <w:tcW w:w="255" w:type="dxa"/>
                                <w:textDirection w:val="tbRl"/>
                              </w:tcPr>
                              <w:p w14:paraId="6BA15CCF" w14:textId="77777777" w:rsidR="0030017F" w:rsidRDefault="0030017F">
                                <w:pPr>
                                  <w:pStyle w:val="HeaderRegProc"/>
                                  <w:spacing w:before="0"/>
                                  <w:ind w:left="0"/>
                                  <w:rPr>
                                    <w:lang w:val="fr-CH"/>
                                  </w:rPr>
                                </w:pPr>
                                <w:r>
                                  <w:t>AR5</w:t>
                                </w:r>
                              </w:p>
                            </w:tc>
                          </w:tr>
                          <w:tr w:rsidR="0030017F" w14:paraId="701BF91E" w14:textId="77777777" w:rsidTr="00C81CC7">
                            <w:trPr>
                              <w:cantSplit/>
                              <w:trHeight w:hRule="exact" w:val="1605"/>
                              <w:jc w:val="right"/>
                            </w:trPr>
                            <w:tc>
                              <w:tcPr>
                                <w:tcW w:w="255" w:type="dxa"/>
                                <w:textDirection w:val="tbRl"/>
                              </w:tcPr>
                              <w:p w14:paraId="44CC63C3" w14:textId="77777777" w:rsidR="0030017F" w:rsidRDefault="0030017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30017F" w14:paraId="7B0632BA" w14:textId="77777777" w:rsidTr="00C81CC7">
                            <w:trPr>
                              <w:cantSplit/>
                              <w:trHeight w:hRule="exact" w:val="1605"/>
                              <w:jc w:val="right"/>
                            </w:trPr>
                            <w:tc>
                              <w:tcPr>
                                <w:tcW w:w="255" w:type="dxa"/>
                                <w:textDirection w:val="tbRl"/>
                              </w:tcPr>
                              <w:p w14:paraId="7C30E676" w14:textId="77777777" w:rsidR="0030017F" w:rsidRDefault="0030017F">
                                <w:pPr>
                                  <w:pStyle w:val="HeaderRegProc"/>
                                  <w:spacing w:before="0"/>
                                  <w:ind w:left="0"/>
                                  <w:rPr>
                                    <w:lang w:val="fr-CH"/>
                                  </w:rPr>
                                </w:pPr>
                                <w:r>
                                  <w:rPr>
                                    <w:lang w:val="fr-CH"/>
                                  </w:rPr>
                                  <w:t>rev.-</w:t>
                                </w:r>
                              </w:p>
                            </w:tc>
                          </w:tr>
                        </w:tbl>
                        <w:p w14:paraId="37D4FF22" w14:textId="77777777" w:rsidR="0030017F" w:rsidRDefault="0030017F"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B3B1D"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0017F" w14:paraId="22E94FA6" w14:textId="77777777" w:rsidTr="00C81CC7">
                      <w:trPr>
                        <w:cantSplit/>
                        <w:trHeight w:hRule="exact" w:val="1605"/>
                        <w:jc w:val="right"/>
                      </w:trPr>
                      <w:tc>
                        <w:tcPr>
                          <w:tcW w:w="255" w:type="dxa"/>
                          <w:textDirection w:val="tbRl"/>
                        </w:tcPr>
                        <w:p w14:paraId="06C3DC5B" w14:textId="77777777" w:rsidR="0030017F" w:rsidRDefault="0030017F" w:rsidP="005A6C8C">
                          <w:pPr>
                            <w:pStyle w:val="HeaderRegProc"/>
                            <w:spacing w:before="0"/>
                            <w:ind w:left="0"/>
                            <w:rPr>
                              <w:lang w:val="en-US"/>
                            </w:rPr>
                          </w:pPr>
                          <w:r>
                            <w:rPr>
                              <w:lang w:val="en-US"/>
                            </w:rPr>
                            <w:t>Part A1</w:t>
                          </w:r>
                        </w:p>
                      </w:tc>
                    </w:tr>
                    <w:tr w:rsidR="0030017F" w14:paraId="2872524F" w14:textId="77777777" w:rsidTr="00C81CC7">
                      <w:trPr>
                        <w:cantSplit/>
                        <w:trHeight w:hRule="exact" w:val="1605"/>
                        <w:jc w:val="right"/>
                      </w:trPr>
                      <w:tc>
                        <w:tcPr>
                          <w:tcW w:w="255" w:type="dxa"/>
                          <w:textDirection w:val="tbRl"/>
                        </w:tcPr>
                        <w:p w14:paraId="6BA15CCF" w14:textId="77777777" w:rsidR="0030017F" w:rsidRDefault="0030017F">
                          <w:pPr>
                            <w:pStyle w:val="HeaderRegProc"/>
                            <w:spacing w:before="0"/>
                            <w:ind w:left="0"/>
                            <w:rPr>
                              <w:lang w:val="fr-CH"/>
                            </w:rPr>
                          </w:pPr>
                          <w:r>
                            <w:t>AR5</w:t>
                          </w:r>
                        </w:p>
                      </w:tc>
                    </w:tr>
                    <w:tr w:rsidR="0030017F" w14:paraId="701BF91E" w14:textId="77777777" w:rsidTr="00C81CC7">
                      <w:trPr>
                        <w:cantSplit/>
                        <w:trHeight w:hRule="exact" w:val="1605"/>
                        <w:jc w:val="right"/>
                      </w:trPr>
                      <w:tc>
                        <w:tcPr>
                          <w:tcW w:w="255" w:type="dxa"/>
                          <w:textDirection w:val="tbRl"/>
                        </w:tcPr>
                        <w:p w14:paraId="44CC63C3" w14:textId="77777777" w:rsidR="0030017F" w:rsidRDefault="0030017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30017F" w14:paraId="7B0632BA" w14:textId="77777777" w:rsidTr="00C81CC7">
                      <w:trPr>
                        <w:cantSplit/>
                        <w:trHeight w:hRule="exact" w:val="1605"/>
                        <w:jc w:val="right"/>
                      </w:trPr>
                      <w:tc>
                        <w:tcPr>
                          <w:tcW w:w="255" w:type="dxa"/>
                          <w:textDirection w:val="tbRl"/>
                        </w:tcPr>
                        <w:p w14:paraId="7C30E676" w14:textId="77777777" w:rsidR="0030017F" w:rsidRDefault="0030017F">
                          <w:pPr>
                            <w:pStyle w:val="HeaderRegProc"/>
                            <w:spacing w:before="0"/>
                            <w:ind w:left="0"/>
                            <w:rPr>
                              <w:lang w:val="fr-CH"/>
                            </w:rPr>
                          </w:pPr>
                          <w:r>
                            <w:rPr>
                              <w:lang w:val="fr-CH"/>
                            </w:rPr>
                            <w:t>rev.-</w:t>
                          </w:r>
                        </w:p>
                      </w:tc>
                    </w:tr>
                  </w:tbl>
                  <w:p w14:paraId="37D4FF22" w14:textId="77777777" w:rsidR="0030017F" w:rsidRDefault="0030017F"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14:anchorId="6DDEBFF9" wp14:editId="1577A28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E8ABB" w14:textId="77777777" w:rsidR="0030017F" w:rsidRDefault="0030017F">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EBFF9"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" stroked="f" strokecolor="red">
              <v:textbox inset="0,0,0,0">
                <w:txbxContent>
                  <w:p w14:paraId="71FE8ABB" w14:textId="77777777" w:rsidR="0030017F" w:rsidRDefault="0030017F">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4BCDD6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D7AA78" w14:textId="77777777" w:rsidR="0030017F" w:rsidRDefault="0030017F">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8B3AE23" w14:textId="218C93EB" w:rsidR="0030017F" w:rsidRDefault="00767116">
          <w:pPr>
            <w:pStyle w:val="HeaderRegProc"/>
            <w:rPr>
              <w:lang w:val="en-US"/>
            </w:rPr>
          </w:pPr>
          <w:r>
            <w:fldChar w:fldCharType="begin"/>
          </w:r>
          <w:r>
            <w:instrText xml:space="preserve"> DOCPROPERTY "Header" \* MERGEFORMAT </w:instrText>
          </w:r>
          <w:r>
            <w:fldChar w:fldCharType="separate"/>
          </w:r>
          <w:r w:rsidRPr="00767116">
            <w:rPr>
              <w:lang w:val="en-US"/>
            </w:rPr>
            <w:t>AR</w:t>
          </w:r>
          <w:r>
            <w:rPr>
              <w:lang w:val="en-US"/>
            </w:rPr>
            <w:fldChar w:fldCharType="end"/>
          </w:r>
          <w:r w:rsidR="0030017F">
            <w:fldChar w:fldCharType="begin"/>
          </w:r>
          <w:r w:rsidR="0030017F">
            <w:rPr>
              <w:lang w:val="en-US"/>
            </w:rPr>
            <w:instrText>styleref href2</w:instrText>
          </w:r>
          <w:r w:rsidR="0030017F">
            <w:fldChar w:fldCharType="separate"/>
          </w:r>
          <w:r>
            <w:rPr>
              <w:noProof/>
            </w:rPr>
            <w:t>5</w:t>
          </w:r>
          <w:r w:rsidR="0030017F">
            <w:fldChar w:fldCharType="end"/>
          </w:r>
        </w:p>
      </w:tc>
      <w:tc>
        <w:tcPr>
          <w:tcW w:w="1701" w:type="dxa"/>
          <w:tcBorders>
            <w:top w:val="single" w:sz="6" w:space="0" w:color="auto"/>
            <w:left w:val="single" w:sz="6" w:space="0" w:color="auto"/>
            <w:bottom w:val="single" w:sz="6" w:space="0" w:color="auto"/>
            <w:right w:val="single" w:sz="6" w:space="0" w:color="auto"/>
          </w:tcBorders>
        </w:tcPr>
        <w:p w14:paraId="002C47D1" w14:textId="77777777" w:rsidR="0030017F" w:rsidRDefault="0030017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BBAE6" w14:textId="528820EE" w:rsidR="0030017F" w:rsidRDefault="0030017F">
          <w:pPr>
            <w:pStyle w:val="HeaderRegProc"/>
            <w:rPr>
              <w:lang w:val="fr-CH"/>
            </w:rPr>
          </w:pPr>
          <w:r>
            <w:rPr>
              <w:lang w:val="fr-CH"/>
            </w:rPr>
            <w:t>rev.</w:t>
          </w:r>
          <w:r w:rsidR="00767116">
            <w:fldChar w:fldCharType="begin"/>
          </w:r>
          <w:r w:rsidR="00767116">
            <w:instrText xml:space="preserve"> DOCPROPERTY "Header10" \* MERGEFORMAT </w:instrText>
          </w:r>
          <w:r w:rsidR="00767116">
            <w:fldChar w:fldCharType="separate"/>
          </w:r>
          <w:r w:rsidR="00767116" w:rsidRPr="00767116">
            <w:rPr>
              <w:lang w:val="fr-CH"/>
            </w:rPr>
            <w:t>-</w:t>
          </w:r>
          <w:r w:rsidR="00767116">
            <w:rPr>
              <w:lang w:val="fr-CH"/>
            </w:rPr>
            <w:fldChar w:fldCharType="end"/>
          </w:r>
        </w:p>
      </w:tc>
    </w:tr>
  </w:tbl>
  <w:p w14:paraId="329F9083" w14:textId="77777777" w:rsidR="0030017F" w:rsidRDefault="0030017F">
    <w:pPr>
      <w:rPr>
        <w:lang w:val="fr-C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2F493AE2" w14:textId="77777777" w:rsidTr="00555FE3">
      <w:trPr>
        <w:cantSplit/>
        <w:jc w:val="right"/>
      </w:trPr>
      <w:tc>
        <w:tcPr>
          <w:tcW w:w="1701" w:type="dxa"/>
          <w:tcBorders>
            <w:top w:val="single" w:sz="6" w:space="0" w:color="auto"/>
            <w:left w:val="single" w:sz="6" w:space="0" w:color="auto"/>
            <w:bottom w:val="single" w:sz="6" w:space="0" w:color="auto"/>
            <w:right w:val="single" w:sz="6" w:space="0" w:color="auto"/>
          </w:tcBorders>
        </w:tcPr>
        <w:p w14:paraId="4370DBE5" w14:textId="77777777" w:rsidR="0030017F" w:rsidRDefault="0030017F" w:rsidP="00555FE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B0AD24" w14:textId="3F40D438" w:rsidR="0030017F" w:rsidRDefault="00767116" w:rsidP="00555FE3">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EF2CD3" w14:textId="77777777" w:rsidR="0030017F" w:rsidRDefault="0030017F" w:rsidP="00555FE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975FF6" w14:textId="77777777" w:rsidR="0030017F" w:rsidRDefault="0030017F" w:rsidP="00555FE3">
          <w:pPr>
            <w:pStyle w:val="HeaderRegProc"/>
            <w:rPr>
              <w:color w:val="000000"/>
              <w:lang w:val="fr-CH"/>
            </w:rPr>
          </w:pPr>
          <w:r>
            <w:rPr>
              <w:color w:val="000000"/>
              <w:lang w:val="fr-CH"/>
            </w:rPr>
            <w:t>rev.</w:t>
          </w:r>
          <w:r>
            <w:rPr>
              <w:color w:val="000000"/>
            </w:rPr>
            <w:t>-</w:t>
          </w:r>
        </w:p>
      </w:tc>
    </w:tr>
  </w:tbl>
  <w:p w14:paraId="2764B3C3" w14:textId="77777777" w:rsidR="0030017F" w:rsidRDefault="0030017F" w:rsidP="00C14FE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29877" w14:textId="77777777" w:rsidR="0030017F" w:rsidRDefault="0030017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1E3A" w14:textId="77777777" w:rsidR="0030017F" w:rsidRDefault="00300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5CA223F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C4A4EAC" w14:textId="77777777" w:rsidR="0030017F" w:rsidRDefault="0030017F">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9B8DEF2" w14:textId="05816DE3" w:rsidR="0030017F" w:rsidRDefault="00767116">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DC82E" w14:textId="77777777" w:rsidR="0030017F" w:rsidRDefault="0030017F">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052D28" w14:textId="77777777" w:rsidR="0030017F" w:rsidRDefault="0030017F" w:rsidP="0039450D">
          <w:pPr>
            <w:pStyle w:val="HeaderRegProc"/>
            <w:rPr>
              <w:color w:val="000000"/>
              <w:lang w:val="fr-CH"/>
            </w:rPr>
          </w:pPr>
          <w:r w:rsidRPr="00871D8B">
            <w:rPr>
              <w:lang w:val="fr-CH"/>
            </w:rPr>
            <w:t>rev.</w:t>
          </w:r>
          <w:r>
            <w:t>-</w:t>
          </w:r>
        </w:p>
      </w:tc>
    </w:tr>
  </w:tbl>
  <w:p w14:paraId="534A5255" w14:textId="77777777" w:rsidR="0030017F" w:rsidRDefault="0030017F">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7650" w14:paraId="35E8A466" w14:textId="77777777" w:rsidTr="00D404D2">
      <w:trPr>
        <w:cantSplit/>
        <w:jc w:val="right"/>
      </w:trPr>
      <w:tc>
        <w:tcPr>
          <w:tcW w:w="1701" w:type="dxa"/>
          <w:tcBorders>
            <w:top w:val="single" w:sz="6" w:space="0" w:color="auto"/>
            <w:left w:val="single" w:sz="6" w:space="0" w:color="auto"/>
            <w:bottom w:val="single" w:sz="6" w:space="0" w:color="auto"/>
            <w:right w:val="single" w:sz="6" w:space="0" w:color="auto"/>
          </w:tcBorders>
        </w:tcPr>
        <w:p w14:paraId="71407A1A" w14:textId="77777777" w:rsidR="00E77650" w:rsidRDefault="00E77650" w:rsidP="00E7765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199291C" w14:textId="1C7AFA5B" w:rsidR="00E77650" w:rsidRDefault="00E77650" w:rsidP="00E77650">
          <w:pPr>
            <w:pStyle w:val="HeaderRegProc"/>
            <w:rPr>
              <w:color w:val="000000"/>
              <w:lang w:val="en-US"/>
            </w:rPr>
          </w:pPr>
          <w:fldSimple w:instr=" DOCPROPERTY &quot;Header&quot; \* MERGEFORMAT ">
            <w:r w:rsidR="00767116" w:rsidRPr="007671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767116">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B0623" w14:textId="1C908E3F" w:rsidR="00E77650" w:rsidRDefault="00E77650" w:rsidP="00E77650">
          <w:pPr>
            <w:pStyle w:val="HeaderRegProc"/>
            <w:rPr>
              <w:color w:val="000000"/>
              <w:lang w:val="fr-CH"/>
            </w:rPr>
          </w:pPr>
          <w:r>
            <w:rPr>
              <w:color w:val="000000"/>
              <w:lang w:val="fr-FR"/>
            </w:rPr>
            <w:t xml:space="preserve">page </w:t>
          </w:r>
          <w:r>
            <w:rPr>
              <w:rStyle w:val="PageNumber"/>
            </w:rPr>
            <w:t>17</w:t>
          </w:r>
          <w:r w:rsidRPr="00E77650">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36B76D4B" w14:textId="77777777" w:rsidR="00E77650" w:rsidRDefault="00E77650" w:rsidP="00E77650">
          <w:pPr>
            <w:pStyle w:val="HeaderRegProc"/>
            <w:rPr>
              <w:color w:val="000000"/>
              <w:lang w:val="fr-CH"/>
            </w:rPr>
          </w:pPr>
          <w:r w:rsidRPr="00871D8B">
            <w:rPr>
              <w:lang w:val="fr-CH"/>
            </w:rPr>
            <w:t>rev.</w:t>
          </w:r>
          <w:r>
            <w:rPr>
              <w:lang w:val="fr-CH"/>
            </w:rPr>
            <w:t xml:space="preserve"> </w:t>
          </w:r>
          <w:r>
            <w:t>6</w:t>
          </w:r>
        </w:p>
      </w:tc>
    </w:tr>
  </w:tbl>
  <w:p w14:paraId="7B5E31F3" w14:textId="77777777" w:rsidR="00BC5E33" w:rsidRPr="00E77650" w:rsidRDefault="00BC5E33" w:rsidP="00E776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5E33" w14:paraId="3EBA16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2EAA83" w14:textId="77777777" w:rsidR="00BC5E33" w:rsidRDefault="00BC5E33">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8501CD5" w14:textId="3E634170" w:rsidR="00BC5E33" w:rsidRDefault="00E77650">
          <w:pPr>
            <w:pStyle w:val="HeaderRegProc"/>
            <w:rPr>
              <w:color w:val="000000"/>
              <w:lang w:val="en-US"/>
            </w:rPr>
          </w:pPr>
          <w:fldSimple w:instr=" DOCPROPERTY &quot;Header&quot; \* MERGEFORMAT ">
            <w:r w:rsidR="00767116" w:rsidRPr="00767116">
              <w:rPr>
                <w:color w:val="000000"/>
                <w:lang w:val="en-US"/>
              </w:rPr>
              <w:t>AR</w:t>
            </w:r>
          </w:fldSimple>
          <w:r w:rsidR="00BC5E33">
            <w:rPr>
              <w:color w:val="000000"/>
            </w:rPr>
            <w:fldChar w:fldCharType="begin"/>
          </w:r>
          <w:r w:rsidR="00BC5E33">
            <w:rPr>
              <w:color w:val="000000"/>
              <w:lang w:val="en-US"/>
            </w:rPr>
            <w:instrText>styleref href2</w:instrText>
          </w:r>
          <w:r w:rsidR="00BC5E33">
            <w:rPr>
              <w:color w:val="000000"/>
            </w:rPr>
            <w:fldChar w:fldCharType="separate"/>
          </w:r>
          <w:r w:rsidR="00767116">
            <w:rPr>
              <w:noProof/>
              <w:color w:val="000000"/>
            </w:rPr>
            <w:t>5</w:t>
          </w:r>
          <w:r w:rsidR="00BC5E33">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6F0EE3" w14:textId="77777777" w:rsidR="00BC5E33" w:rsidRDefault="00BC5E33">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9B0FCE" w14:textId="5B10EC55" w:rsidR="00BC5E33" w:rsidRDefault="00BC5E33" w:rsidP="0039450D">
          <w:pPr>
            <w:pStyle w:val="HeaderRegProc"/>
            <w:rPr>
              <w:color w:val="000000"/>
              <w:lang w:val="fr-CH"/>
            </w:rPr>
          </w:pPr>
          <w:r w:rsidRPr="00871D8B">
            <w:rPr>
              <w:lang w:val="fr-CH"/>
            </w:rPr>
            <w:t>rev.</w:t>
          </w:r>
          <w:r w:rsidR="00C1121B">
            <w:rPr>
              <w:lang w:val="fr-CH"/>
            </w:rPr>
            <w:t xml:space="preserve"> </w:t>
          </w:r>
          <w:r>
            <w:t>6</w:t>
          </w:r>
        </w:p>
      </w:tc>
    </w:tr>
  </w:tbl>
  <w:p w14:paraId="03FFC1FE" w14:textId="77777777" w:rsidR="00BC5E33" w:rsidRDefault="00BC5E33">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77650" w14:paraId="37CC69D6" w14:textId="77777777" w:rsidTr="00D404D2">
      <w:trPr>
        <w:cantSplit/>
      </w:trPr>
      <w:tc>
        <w:tcPr>
          <w:tcW w:w="1701" w:type="dxa"/>
          <w:tcBorders>
            <w:top w:val="single" w:sz="6" w:space="0" w:color="auto"/>
            <w:left w:val="single" w:sz="6" w:space="0" w:color="auto"/>
            <w:bottom w:val="single" w:sz="6" w:space="0" w:color="auto"/>
            <w:right w:val="single" w:sz="6" w:space="0" w:color="auto"/>
          </w:tcBorders>
        </w:tcPr>
        <w:p w14:paraId="5E9412A6" w14:textId="77777777" w:rsidR="00E77650" w:rsidRDefault="00E77650" w:rsidP="00E77650">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19C6243" w14:textId="0C4039CC" w:rsidR="00E77650" w:rsidRDefault="00E77650" w:rsidP="00E77650">
          <w:pPr>
            <w:pStyle w:val="HeaderRegProc"/>
            <w:rPr>
              <w:color w:val="000000"/>
              <w:lang w:val="en-US"/>
            </w:rPr>
          </w:pPr>
          <w:fldSimple w:instr=" DOCPROPERTY &quot;Header&quot; \* MERGEFORMAT ">
            <w:r w:rsidR="00767116" w:rsidRPr="00767116">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767116">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729D21" w14:textId="77777777" w:rsidR="00E77650" w:rsidRDefault="00E77650" w:rsidP="00E77650">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2A6F9" w14:textId="77777777" w:rsidR="00E77650" w:rsidRDefault="00E77650" w:rsidP="00E77650">
          <w:pPr>
            <w:pStyle w:val="HeaderRegProc"/>
            <w:rPr>
              <w:color w:val="000000"/>
              <w:lang w:val="fr-CH"/>
            </w:rPr>
          </w:pPr>
          <w:r>
            <w:rPr>
              <w:color w:val="000000"/>
              <w:lang w:val="fr-CH"/>
            </w:rPr>
            <w:t>rev.</w:t>
          </w:r>
          <w:r>
            <w:rPr>
              <w:color w:val="000000"/>
            </w:rPr>
            <w:t>-</w:t>
          </w:r>
        </w:p>
      </w:tc>
    </w:tr>
  </w:tbl>
  <w:p w14:paraId="1EB2F4F0" w14:textId="77777777" w:rsidR="00E77650" w:rsidRPr="00E77650" w:rsidRDefault="00E77650" w:rsidP="00E776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77650" w14:paraId="1DE164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74187F" w14:textId="77777777" w:rsidR="00E77650" w:rsidRDefault="00E77650">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FDC6D3D" w14:textId="45C0FE13" w:rsidR="00E77650" w:rsidRDefault="00767116">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E77650">
            <w:rPr>
              <w:color w:val="000000"/>
            </w:rPr>
            <w:fldChar w:fldCharType="begin"/>
          </w:r>
          <w:r w:rsidR="00E77650">
            <w:rPr>
              <w:color w:val="000000"/>
              <w:lang w:val="en-US"/>
            </w:rPr>
            <w:instrText>styleref href2</w:instrText>
          </w:r>
          <w:r w:rsidR="00E77650">
            <w:rPr>
              <w:color w:val="000000"/>
            </w:rPr>
            <w:fldChar w:fldCharType="separate"/>
          </w:r>
          <w:r>
            <w:rPr>
              <w:noProof/>
              <w:color w:val="000000"/>
            </w:rPr>
            <w:t>5</w:t>
          </w:r>
          <w:r w:rsidR="00E77650">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7CAB3" w14:textId="77777777" w:rsidR="00E77650" w:rsidRDefault="00E77650">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081383" w14:textId="77777777" w:rsidR="00E77650" w:rsidRDefault="00E77650" w:rsidP="0039450D">
          <w:pPr>
            <w:pStyle w:val="HeaderRegProc"/>
            <w:rPr>
              <w:color w:val="000000"/>
              <w:lang w:val="fr-CH"/>
            </w:rPr>
          </w:pPr>
          <w:r w:rsidRPr="00871D8B">
            <w:rPr>
              <w:lang w:val="fr-CH"/>
            </w:rPr>
            <w:t>rev.</w:t>
          </w:r>
          <w:r>
            <w:rPr>
              <w:lang w:val="fr-CH"/>
            </w:rPr>
            <w:t xml:space="preserve"> </w:t>
          </w:r>
          <w:r>
            <w:t>6</w:t>
          </w:r>
        </w:p>
      </w:tc>
    </w:tr>
  </w:tbl>
  <w:p w14:paraId="6AD1C466" w14:textId="77777777" w:rsidR="00E77650" w:rsidRDefault="00E77650">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62D77CB6"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38204821" w14:textId="77777777" w:rsidR="0030017F" w:rsidRDefault="0030017F"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97BF314" w14:textId="5C8448FD" w:rsidR="0030017F" w:rsidRDefault="00767116" w:rsidP="00D02580">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291EFB" w14:textId="77777777" w:rsidR="0030017F" w:rsidRDefault="0030017F"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965F6C" w14:textId="0134AACF" w:rsidR="0030017F" w:rsidRDefault="0030017F" w:rsidP="00871D8B">
          <w:pPr>
            <w:pStyle w:val="HeaderRegProc"/>
            <w:rPr>
              <w:color w:val="000000"/>
              <w:lang w:val="fr-CH"/>
            </w:rPr>
          </w:pPr>
          <w:r>
            <w:rPr>
              <w:color w:val="000000"/>
              <w:lang w:val="fr-CH"/>
            </w:rPr>
            <w:t>rev.</w:t>
          </w:r>
          <w:r w:rsidR="002167A1">
            <w:rPr>
              <w:color w:val="000000"/>
            </w:rPr>
            <w:t>5</w:t>
          </w:r>
        </w:p>
      </w:tc>
    </w:tr>
  </w:tbl>
  <w:p w14:paraId="7FD84115" w14:textId="77777777" w:rsidR="0030017F" w:rsidRPr="00BA2AB6" w:rsidRDefault="0030017F" w:rsidP="00BA2A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6B04A1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2DB5629" w14:textId="77777777" w:rsidR="0030017F" w:rsidRDefault="0030017F">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853F35" w14:textId="774A4AC3" w:rsidR="0030017F" w:rsidRDefault="00767116">
          <w:pPr>
            <w:pStyle w:val="HeaderRegProc"/>
            <w:rPr>
              <w:color w:val="000000"/>
              <w:lang w:val="en-US"/>
            </w:rPr>
          </w:pPr>
          <w:r>
            <w:fldChar w:fldCharType="begin"/>
          </w:r>
          <w:r>
            <w:instrText xml:space="preserve"> DOCPROPERTY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6A5B3" w14:textId="77777777" w:rsidR="0030017F" w:rsidRDefault="0030017F">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9FAEE0" w14:textId="524D7583" w:rsidR="0030017F" w:rsidRDefault="0030017F" w:rsidP="00A5644E">
          <w:pPr>
            <w:pStyle w:val="HeaderRegProc"/>
            <w:rPr>
              <w:color w:val="000000"/>
              <w:lang w:val="fr-CH"/>
            </w:rPr>
          </w:pPr>
          <w:r w:rsidRPr="00871D8B">
            <w:rPr>
              <w:lang w:val="fr-CH"/>
            </w:rPr>
            <w:t>rev.</w:t>
          </w:r>
          <w:r w:rsidR="00C1121B">
            <w:rPr>
              <w:lang w:val="fr-CH"/>
            </w:rPr>
            <w:t xml:space="preserve"> </w:t>
          </w:r>
          <w:r>
            <w:t>5</w:t>
          </w:r>
        </w:p>
      </w:tc>
    </w:tr>
  </w:tbl>
  <w:p w14:paraId="2BC64B5C" w14:textId="77777777" w:rsidR="0030017F" w:rsidRDefault="0030017F">
    <w:pPr>
      <w:pStyle w:val="Header"/>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17F" w14:paraId="6EC6C18D"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20877BB4" w14:textId="77777777" w:rsidR="0030017F" w:rsidRDefault="0030017F"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8A17772" w14:textId="0D9315A1" w:rsidR="0030017F" w:rsidRDefault="00767116" w:rsidP="00D02580">
          <w:pPr>
            <w:pStyle w:val="HeaderRegProc"/>
            <w:rPr>
              <w:color w:val="000000"/>
              <w:lang w:val="en-US"/>
            </w:rPr>
          </w:pPr>
          <w:r>
            <w:fldChar w:fldCharType="begin"/>
          </w:r>
          <w:r>
            <w:instrText xml:space="preserve"> D</w:instrText>
          </w:r>
          <w:r>
            <w:instrText xml:space="preserve">OCPROPERTY "Header" \* MERGEFORMAT </w:instrText>
          </w:r>
          <w:r>
            <w:fldChar w:fldCharType="separate"/>
          </w:r>
          <w:r w:rsidRPr="00767116">
            <w:rPr>
              <w:color w:val="000000"/>
              <w:lang w:val="en-US"/>
            </w:rPr>
            <w:t>AR</w:t>
          </w:r>
          <w:r>
            <w:rPr>
              <w:color w:val="000000"/>
              <w:lang w:val="en-US"/>
            </w:rPr>
            <w:fldChar w:fldCharType="end"/>
          </w:r>
          <w:r w:rsidR="0030017F">
            <w:rPr>
              <w:color w:val="000000"/>
            </w:rPr>
            <w:fldChar w:fldCharType="begin"/>
          </w:r>
          <w:r w:rsidR="0030017F">
            <w:rPr>
              <w:color w:val="000000"/>
              <w:lang w:val="en-US"/>
            </w:rPr>
            <w:instrText>styleref href2</w:instrText>
          </w:r>
          <w:r w:rsidR="0030017F">
            <w:rPr>
              <w:color w:val="000000"/>
            </w:rPr>
            <w:fldChar w:fldCharType="separate"/>
          </w:r>
          <w:r>
            <w:rPr>
              <w:noProof/>
              <w:color w:val="000000"/>
            </w:rPr>
            <w:t>5</w:t>
          </w:r>
          <w:r w:rsidR="0030017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6FF5BB" w14:textId="77777777" w:rsidR="0030017F" w:rsidRDefault="0030017F"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32CBF2" w14:textId="77777777" w:rsidR="0030017F" w:rsidRDefault="0030017F" w:rsidP="00871D8B">
          <w:pPr>
            <w:pStyle w:val="HeaderRegProc"/>
            <w:rPr>
              <w:color w:val="000000"/>
              <w:lang w:val="fr-CH"/>
            </w:rPr>
          </w:pPr>
          <w:r>
            <w:rPr>
              <w:color w:val="000000"/>
              <w:lang w:val="fr-CH"/>
            </w:rPr>
            <w:t>rev.</w:t>
          </w:r>
          <w:r>
            <w:rPr>
              <w:color w:val="000000"/>
            </w:rPr>
            <w:t>-</w:t>
          </w:r>
        </w:p>
      </w:tc>
    </w:tr>
  </w:tbl>
  <w:p w14:paraId="59FC38BB" w14:textId="77777777" w:rsidR="0030017F" w:rsidRPr="00BA2AB6" w:rsidRDefault="0030017F" w:rsidP="00BA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DC6"/>
    <w:rsid w:val="0001078B"/>
    <w:rsid w:val="00022D03"/>
    <w:rsid w:val="0002351C"/>
    <w:rsid w:val="000258DE"/>
    <w:rsid w:val="0003667F"/>
    <w:rsid w:val="00044477"/>
    <w:rsid w:val="00047B75"/>
    <w:rsid w:val="000513A2"/>
    <w:rsid w:val="0005689B"/>
    <w:rsid w:val="0005762E"/>
    <w:rsid w:val="00072183"/>
    <w:rsid w:val="00094C44"/>
    <w:rsid w:val="000C0911"/>
    <w:rsid w:val="000D172F"/>
    <w:rsid w:val="000D4CFF"/>
    <w:rsid w:val="000E41E0"/>
    <w:rsid w:val="000F1EF4"/>
    <w:rsid w:val="001030EA"/>
    <w:rsid w:val="001106F3"/>
    <w:rsid w:val="0011221B"/>
    <w:rsid w:val="00115597"/>
    <w:rsid w:val="00125717"/>
    <w:rsid w:val="00136D01"/>
    <w:rsid w:val="00144D92"/>
    <w:rsid w:val="001558DB"/>
    <w:rsid w:val="001969C7"/>
    <w:rsid w:val="001C02AC"/>
    <w:rsid w:val="001C237E"/>
    <w:rsid w:val="001C50C5"/>
    <w:rsid w:val="001C70B8"/>
    <w:rsid w:val="001E7494"/>
    <w:rsid w:val="001F1740"/>
    <w:rsid w:val="00200136"/>
    <w:rsid w:val="00206635"/>
    <w:rsid w:val="002167A1"/>
    <w:rsid w:val="0025042A"/>
    <w:rsid w:val="00256800"/>
    <w:rsid w:val="0026307A"/>
    <w:rsid w:val="0026664E"/>
    <w:rsid w:val="00267276"/>
    <w:rsid w:val="002853D9"/>
    <w:rsid w:val="002A0D4F"/>
    <w:rsid w:val="002B1B81"/>
    <w:rsid w:val="002C557F"/>
    <w:rsid w:val="0030017F"/>
    <w:rsid w:val="00335CBF"/>
    <w:rsid w:val="00344C86"/>
    <w:rsid w:val="00345017"/>
    <w:rsid w:val="00346E42"/>
    <w:rsid w:val="00355605"/>
    <w:rsid w:val="003649C4"/>
    <w:rsid w:val="00366731"/>
    <w:rsid w:val="0039450D"/>
    <w:rsid w:val="003D65EE"/>
    <w:rsid w:val="003E0C43"/>
    <w:rsid w:val="003E4B8B"/>
    <w:rsid w:val="003E5BCB"/>
    <w:rsid w:val="003E6B96"/>
    <w:rsid w:val="003F1432"/>
    <w:rsid w:val="003F7A71"/>
    <w:rsid w:val="00400261"/>
    <w:rsid w:val="004060BD"/>
    <w:rsid w:val="00416A2A"/>
    <w:rsid w:val="004218C4"/>
    <w:rsid w:val="00422C27"/>
    <w:rsid w:val="00432B78"/>
    <w:rsid w:val="00435C04"/>
    <w:rsid w:val="00464C0C"/>
    <w:rsid w:val="00476B4C"/>
    <w:rsid w:val="00496DC6"/>
    <w:rsid w:val="0049768F"/>
    <w:rsid w:val="004A35A3"/>
    <w:rsid w:val="004B0704"/>
    <w:rsid w:val="004B79FB"/>
    <w:rsid w:val="004C3E81"/>
    <w:rsid w:val="004C55DF"/>
    <w:rsid w:val="004D3EAB"/>
    <w:rsid w:val="00503F01"/>
    <w:rsid w:val="00517396"/>
    <w:rsid w:val="0052183F"/>
    <w:rsid w:val="00521A1D"/>
    <w:rsid w:val="00540D30"/>
    <w:rsid w:val="0054520D"/>
    <w:rsid w:val="00555FE3"/>
    <w:rsid w:val="00581C85"/>
    <w:rsid w:val="0059499E"/>
    <w:rsid w:val="005A5AE5"/>
    <w:rsid w:val="005A6C8C"/>
    <w:rsid w:val="005B6EC7"/>
    <w:rsid w:val="005D07DC"/>
    <w:rsid w:val="005D0D07"/>
    <w:rsid w:val="005D344B"/>
    <w:rsid w:val="00615DBD"/>
    <w:rsid w:val="00651072"/>
    <w:rsid w:val="006578FD"/>
    <w:rsid w:val="006718B9"/>
    <w:rsid w:val="00672F30"/>
    <w:rsid w:val="00675DFA"/>
    <w:rsid w:val="006823F3"/>
    <w:rsid w:val="006A4865"/>
    <w:rsid w:val="006B39E7"/>
    <w:rsid w:val="006B4D05"/>
    <w:rsid w:val="006D0265"/>
    <w:rsid w:val="006D52B7"/>
    <w:rsid w:val="006D7A22"/>
    <w:rsid w:val="006E4C5E"/>
    <w:rsid w:val="006E50C4"/>
    <w:rsid w:val="006F3B20"/>
    <w:rsid w:val="00704EC7"/>
    <w:rsid w:val="007274A2"/>
    <w:rsid w:val="00736B1D"/>
    <w:rsid w:val="00737CC1"/>
    <w:rsid w:val="00741856"/>
    <w:rsid w:val="00767116"/>
    <w:rsid w:val="0078659A"/>
    <w:rsid w:val="007A6F81"/>
    <w:rsid w:val="007D052A"/>
    <w:rsid w:val="007D10B1"/>
    <w:rsid w:val="007D2C0A"/>
    <w:rsid w:val="007D497A"/>
    <w:rsid w:val="007F5A11"/>
    <w:rsid w:val="008049C8"/>
    <w:rsid w:val="00806C19"/>
    <w:rsid w:val="00815FAC"/>
    <w:rsid w:val="008556F6"/>
    <w:rsid w:val="00856632"/>
    <w:rsid w:val="00871D8B"/>
    <w:rsid w:val="00872149"/>
    <w:rsid w:val="0087510C"/>
    <w:rsid w:val="008C61CD"/>
    <w:rsid w:val="008C6B08"/>
    <w:rsid w:val="008E5494"/>
    <w:rsid w:val="009005C3"/>
    <w:rsid w:val="009015C1"/>
    <w:rsid w:val="009042FB"/>
    <w:rsid w:val="00905A68"/>
    <w:rsid w:val="009456F9"/>
    <w:rsid w:val="0095106B"/>
    <w:rsid w:val="00980238"/>
    <w:rsid w:val="00982753"/>
    <w:rsid w:val="009A101A"/>
    <w:rsid w:val="009A31AA"/>
    <w:rsid w:val="009A7654"/>
    <w:rsid w:val="009B64EB"/>
    <w:rsid w:val="009C68C0"/>
    <w:rsid w:val="009D390C"/>
    <w:rsid w:val="009D565B"/>
    <w:rsid w:val="009E1A26"/>
    <w:rsid w:val="009E511A"/>
    <w:rsid w:val="009F2CE1"/>
    <w:rsid w:val="00A002C0"/>
    <w:rsid w:val="00A14EF7"/>
    <w:rsid w:val="00A46DA2"/>
    <w:rsid w:val="00A5644E"/>
    <w:rsid w:val="00A60ECE"/>
    <w:rsid w:val="00A70704"/>
    <w:rsid w:val="00A87925"/>
    <w:rsid w:val="00A9305A"/>
    <w:rsid w:val="00A9681D"/>
    <w:rsid w:val="00A96D46"/>
    <w:rsid w:val="00AB39EF"/>
    <w:rsid w:val="00AB70A6"/>
    <w:rsid w:val="00AC64D2"/>
    <w:rsid w:val="00AD2E3F"/>
    <w:rsid w:val="00AD493E"/>
    <w:rsid w:val="00AE54CB"/>
    <w:rsid w:val="00AF2E51"/>
    <w:rsid w:val="00B012A1"/>
    <w:rsid w:val="00B02B05"/>
    <w:rsid w:val="00B22EAF"/>
    <w:rsid w:val="00B30DD2"/>
    <w:rsid w:val="00B56FCD"/>
    <w:rsid w:val="00B646B2"/>
    <w:rsid w:val="00B83E5F"/>
    <w:rsid w:val="00B90C3F"/>
    <w:rsid w:val="00B93892"/>
    <w:rsid w:val="00B96B5D"/>
    <w:rsid w:val="00BA14CD"/>
    <w:rsid w:val="00BA2AB6"/>
    <w:rsid w:val="00BB7A92"/>
    <w:rsid w:val="00BC1EDD"/>
    <w:rsid w:val="00BC5E33"/>
    <w:rsid w:val="00BD2C25"/>
    <w:rsid w:val="00BE7A2C"/>
    <w:rsid w:val="00BF1FA3"/>
    <w:rsid w:val="00C1121B"/>
    <w:rsid w:val="00C14FE8"/>
    <w:rsid w:val="00C167E1"/>
    <w:rsid w:val="00C208F6"/>
    <w:rsid w:val="00C22927"/>
    <w:rsid w:val="00C371A2"/>
    <w:rsid w:val="00C438BF"/>
    <w:rsid w:val="00C44E41"/>
    <w:rsid w:val="00C55CC0"/>
    <w:rsid w:val="00C660FB"/>
    <w:rsid w:val="00C6682E"/>
    <w:rsid w:val="00C81556"/>
    <w:rsid w:val="00C81CC7"/>
    <w:rsid w:val="00CB5129"/>
    <w:rsid w:val="00CB5821"/>
    <w:rsid w:val="00CB6B6E"/>
    <w:rsid w:val="00CC60C8"/>
    <w:rsid w:val="00CD685F"/>
    <w:rsid w:val="00CE7D30"/>
    <w:rsid w:val="00CF0EF3"/>
    <w:rsid w:val="00CF1F06"/>
    <w:rsid w:val="00CF2896"/>
    <w:rsid w:val="00D02580"/>
    <w:rsid w:val="00D04F22"/>
    <w:rsid w:val="00D27CAE"/>
    <w:rsid w:val="00D33D89"/>
    <w:rsid w:val="00D61793"/>
    <w:rsid w:val="00D62179"/>
    <w:rsid w:val="00D72C05"/>
    <w:rsid w:val="00D95E6C"/>
    <w:rsid w:val="00DD0BAD"/>
    <w:rsid w:val="00DF54E0"/>
    <w:rsid w:val="00E03A82"/>
    <w:rsid w:val="00E155A9"/>
    <w:rsid w:val="00E24333"/>
    <w:rsid w:val="00E43972"/>
    <w:rsid w:val="00E44507"/>
    <w:rsid w:val="00E5783F"/>
    <w:rsid w:val="00E63370"/>
    <w:rsid w:val="00E77650"/>
    <w:rsid w:val="00E81395"/>
    <w:rsid w:val="00EA7516"/>
    <w:rsid w:val="00EA7838"/>
    <w:rsid w:val="00EB1195"/>
    <w:rsid w:val="00EB353E"/>
    <w:rsid w:val="00EC545A"/>
    <w:rsid w:val="00EF3CF1"/>
    <w:rsid w:val="00EF7C6F"/>
    <w:rsid w:val="00EF7E61"/>
    <w:rsid w:val="00F11361"/>
    <w:rsid w:val="00F150D5"/>
    <w:rsid w:val="00F34531"/>
    <w:rsid w:val="00F53F17"/>
    <w:rsid w:val="00F54AAB"/>
    <w:rsid w:val="00F576D2"/>
    <w:rsid w:val="00F614F2"/>
    <w:rsid w:val="00F67F47"/>
    <w:rsid w:val="00F81875"/>
    <w:rsid w:val="00F96004"/>
    <w:rsid w:val="00F96CE0"/>
    <w:rsid w:val="00F96EDD"/>
    <w:rsid w:val="00FA0431"/>
    <w:rsid w:val="00FA7AE0"/>
    <w:rsid w:val="00FB3FD9"/>
    <w:rsid w:val="00FD108E"/>
    <w:rsid w:val="00FE282F"/>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A69B"/>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7E964-4028-4A77-8CB5-FF94ABE5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428</TotalTime>
  <Pages>31</Pages>
  <Words>9139</Words>
  <Characters>52097</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dc:description>
  <cp:lastModifiedBy>Al-Yammouni, Hala</cp:lastModifiedBy>
  <cp:revision>121</cp:revision>
  <cp:lastPrinted>2020-07-23T15:39:00Z</cp:lastPrinted>
  <dcterms:created xsi:type="dcterms:W3CDTF">2012-10-02T09:38:00Z</dcterms:created>
  <dcterms:modified xsi:type="dcterms:W3CDTF">2020-07-23T15:41:00Z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