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14:paraId="5A815A92" w14:textId="77777777"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940FB2">
        <w:rPr>
          <w:noProof/>
          <w:color w:val="000000"/>
        </w:rPr>
        <w:t>8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940FB2">
        <w:rPr>
          <w:noProof/>
          <w:color w:val="000000"/>
        </w:rPr>
        <w:t>6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940FB2">
        <w:rPr>
          <w:noProof/>
          <w:color w:val="000000"/>
        </w:rPr>
        <w:t>2</w:t>
      </w:r>
    </w:p>
    <w:p w14:paraId="0154994D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32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14:paraId="7D90EA6B" w14:textId="77777777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3B3279">
        <w:rPr>
          <w:noProof/>
          <w:color w:val="000000"/>
        </w:rPr>
        <w:t>2</w:t>
      </w:r>
    </w:p>
    <w:p w14:paraId="3B7DFE56" w14:textId="576FD226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EF481D">
        <w:rPr>
          <w:noProof/>
          <w:color w:val="000000"/>
        </w:rPr>
        <w:t>7</w:t>
      </w:r>
    </w:p>
    <w:p w14:paraId="6B92FFA2" w14:textId="7C146659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A13257">
        <w:rPr>
          <w:noProof/>
          <w:color w:val="000000"/>
        </w:rPr>
        <w:t>10</w:t>
      </w:r>
    </w:p>
    <w:p w14:paraId="0165D441" w14:textId="77777777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3A8C7264" w14:textId="77777777" w:rsidR="009B61F5" w:rsidRPr="009B61F5" w:rsidRDefault="009B61F5" w:rsidP="009B61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 w:rsidRPr="009B61F5">
        <w:rPr>
          <w:b/>
          <w:bCs/>
        </w:rPr>
        <w:t>49 (Rev.WRC-15)</w:t>
      </w:r>
      <w:r>
        <w:tab/>
      </w:r>
      <w:r>
        <w:tab/>
        <w:t>RES49-1</w:t>
      </w:r>
    </w:p>
    <w:p w14:paraId="390D49AF" w14:textId="77777777"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940FB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575701F6" w14:textId="77777777"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77777777" w:rsidR="00B04987" w:rsidRPr="00C73CC0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78284C82" w14:textId="77777777" w:rsidR="002427DD" w:rsidRPr="00C73CC0" w:rsidRDefault="002427DD"/>
    <w:p w14:paraId="3D0C0A04" w14:textId="77777777"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14:paraId="11E91FC9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37751DD0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23058C75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26EA1A74" w14:textId="77777777" w:rsidR="00FB779B" w:rsidRPr="00C73CC0" w:rsidRDefault="00FB779B" w:rsidP="00E15185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 w:rsidR="00E15185">
        <w:rPr>
          <w:b w:val="0"/>
          <w:bCs/>
          <w:noProof/>
          <w:color w:val="000000"/>
          <w:sz w:val="24"/>
        </w:rPr>
        <w:t>9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39AE5657" w14:textId="77777777" w:rsidR="00E15185" w:rsidRDefault="00E15185" w:rsidP="00E15185"/>
    <w:p w14:paraId="70332257" w14:textId="77777777" w:rsidR="00E15185" w:rsidRPr="00E15185" w:rsidRDefault="00E15185" w:rsidP="00E15185">
      <w:pPr>
        <w:sectPr w:rsidR="00E15185" w:rsidRPr="00E15185" w:rsidSect="00C73C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4B96288" w14:textId="77777777" w:rsidR="00EC14CC" w:rsidRPr="00C73CC0" w:rsidRDefault="00EC14CC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77777777" w:rsidR="00FB779B" w:rsidRPr="00C73CC0" w:rsidRDefault="00FB779B" w:rsidP="00633E3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12535A" w:rsidRPr="0012535A">
        <w:rPr>
          <w:b w:val="0"/>
          <w:bCs/>
          <w:color w:val="000000"/>
          <w:sz w:val="24"/>
        </w:rPr>
        <w:t xml:space="preserve">Rules concerning criteria for applying the provisions of No. </w:t>
      </w:r>
      <w:r w:rsidR="0012535A" w:rsidRPr="0012535A">
        <w:rPr>
          <w:color w:val="000000"/>
          <w:sz w:val="24"/>
        </w:rPr>
        <w:t>9.36</w:t>
      </w:r>
      <w:r w:rsidR="0012535A" w:rsidRPr="0012535A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12535A" w:rsidRPr="0012535A">
        <w:rPr>
          <w:color w:val="000000"/>
          <w:sz w:val="24"/>
        </w:rPr>
        <w:t>5.292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5.297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5.309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5.341C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5.429D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5.429F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5.430A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5.431B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5.432B</w:t>
      </w:r>
      <w:r w:rsidR="0012535A" w:rsidRPr="0012535A">
        <w:rPr>
          <w:b w:val="0"/>
          <w:bCs/>
          <w:color w:val="000000"/>
          <w:sz w:val="24"/>
        </w:rPr>
        <w:t xml:space="preserve"> and </w:t>
      </w:r>
      <w:r w:rsidR="0012535A" w:rsidRPr="0012535A">
        <w:rPr>
          <w:color w:val="000000"/>
          <w:sz w:val="24"/>
        </w:rPr>
        <w:t>5.434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9B61F5">
        <w:rPr>
          <w:b w:val="0"/>
          <w:bCs/>
          <w:noProof/>
          <w:color w:val="000000"/>
          <w:sz w:val="24"/>
        </w:rPr>
        <w:t>4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77777777" w:rsidR="005C1154" w:rsidRPr="00C73CC0" w:rsidRDefault="005C1154" w:rsidP="005C1154"/>
    <w:p w14:paraId="39BEED2C" w14:textId="77777777" w:rsidR="00B04987" w:rsidRPr="00C73CC0" w:rsidRDefault="00B04987" w:rsidP="00B04987"/>
    <w:p w14:paraId="6C9D9204" w14:textId="77777777" w:rsidR="002427DD" w:rsidRPr="00C73CC0" w:rsidRDefault="002427DD" w:rsidP="00B04987"/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55CE33B7" w14:textId="77777777" w:rsidR="00FB779B" w:rsidRPr="00C73CC0" w:rsidRDefault="00FB779B" w:rsidP="002427DD"/>
    <w:p w14:paraId="62A2E24C" w14:textId="77777777" w:rsidR="00FB779B" w:rsidRPr="00C73CC0" w:rsidRDefault="00FB779B" w:rsidP="002427DD"/>
    <w:p w14:paraId="1DD07041" w14:textId="77777777" w:rsidR="00FB779B" w:rsidRPr="00C73CC0" w:rsidRDefault="00FB779B" w:rsidP="002427DD"/>
    <w:p w14:paraId="606F1DA4" w14:textId="77777777" w:rsidR="00FB779B" w:rsidRPr="00C73CC0" w:rsidRDefault="00FB779B" w:rsidP="002427DD"/>
    <w:p w14:paraId="21D106FA" w14:textId="77777777" w:rsidR="00FB779B" w:rsidRPr="00C73CC0" w:rsidRDefault="00FB779B" w:rsidP="002427DD"/>
    <w:p w14:paraId="6B057BF6" w14:textId="77777777" w:rsidR="002427DD" w:rsidRPr="00C73CC0" w:rsidRDefault="002427DD" w:rsidP="002427DD"/>
    <w:p w14:paraId="4C716FB9" w14:textId="77777777" w:rsidR="00FB779B" w:rsidRPr="00C73CC0" w:rsidRDefault="00FB779B" w:rsidP="002427DD">
      <w:pPr>
        <w:rPr>
          <w:bCs/>
          <w:rtl/>
        </w:rPr>
        <w:sectPr w:rsidR="00FB779B" w:rsidRPr="00C73CC0" w:rsidSect="00C73CC0"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4"/>
      <w:head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1E54F" w14:textId="77777777" w:rsidR="00157167" w:rsidRDefault="00157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ECEA" w14:textId="77777777" w:rsidR="00157167" w:rsidRDefault="00157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EE0A4" w14:textId="77777777" w:rsidR="00157167" w:rsidRDefault="00157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 w14:paraId="480E17D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D3464F" w14:textId="77777777"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3D0150" w14:textId="77777777"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268583F" w14:textId="77777777"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15185">
            <w:rPr>
              <w:color w:val="000000"/>
              <w:lang w:val="fr-CH"/>
            </w:rPr>
            <w:t xml:space="preserve"> 2</w:t>
          </w:r>
        </w:p>
      </w:tc>
    </w:tr>
  </w:tbl>
  <w:p w14:paraId="5FB67537" w14:textId="77777777" w:rsidR="005C0D6E" w:rsidRDefault="005C0D6E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 w14:paraId="2BB3541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60A540" w14:textId="77777777"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B0677D" w14:textId="77777777"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7ED4B7" w14:textId="6A2A6BDA"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157167">
            <w:rPr>
              <w:color w:val="000000"/>
              <w:lang w:val="fr-CH"/>
            </w:rPr>
            <w:t xml:space="preserve"> </w:t>
          </w:r>
          <w:r w:rsidR="00573D78">
            <w:rPr>
              <w:color w:val="000000"/>
            </w:rPr>
            <w:t>6</w:t>
          </w:r>
        </w:p>
      </w:tc>
    </w:tr>
  </w:tbl>
  <w:p w14:paraId="19ACACA7" w14:textId="5649D983" w:rsidR="005C0D6E" w:rsidRDefault="00157167">
    <w:pPr>
      <w:pStyle w:val="Header"/>
      <w:rPr>
        <w:color w:val="000000"/>
      </w:rPr>
    </w:pPr>
    <w:r>
      <w:rPr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CE7DD" w14:textId="77777777" w:rsidR="00157167" w:rsidRDefault="001571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77777777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>-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E2484" w14:textId="77777777" w:rsidR="00FB779B" w:rsidRDefault="00FB779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B05B3"/>
    <w:rsid w:val="000C636A"/>
    <w:rsid w:val="0012535A"/>
    <w:rsid w:val="00157167"/>
    <w:rsid w:val="0017511D"/>
    <w:rsid w:val="001851F6"/>
    <w:rsid w:val="002427DD"/>
    <w:rsid w:val="0025715F"/>
    <w:rsid w:val="0026622D"/>
    <w:rsid w:val="0027511E"/>
    <w:rsid w:val="002E2240"/>
    <w:rsid w:val="00362959"/>
    <w:rsid w:val="003975DF"/>
    <w:rsid w:val="003B3279"/>
    <w:rsid w:val="003F26DD"/>
    <w:rsid w:val="003F599E"/>
    <w:rsid w:val="00422CB5"/>
    <w:rsid w:val="00486444"/>
    <w:rsid w:val="00514D83"/>
    <w:rsid w:val="00573D78"/>
    <w:rsid w:val="00585C14"/>
    <w:rsid w:val="00596780"/>
    <w:rsid w:val="005A562C"/>
    <w:rsid w:val="005C0D6E"/>
    <w:rsid w:val="005C1154"/>
    <w:rsid w:val="00633E35"/>
    <w:rsid w:val="006D6908"/>
    <w:rsid w:val="006F23BD"/>
    <w:rsid w:val="00771A78"/>
    <w:rsid w:val="007C521B"/>
    <w:rsid w:val="007D7817"/>
    <w:rsid w:val="007E6305"/>
    <w:rsid w:val="00817080"/>
    <w:rsid w:val="00821536"/>
    <w:rsid w:val="00895D8B"/>
    <w:rsid w:val="008B6856"/>
    <w:rsid w:val="00940FB2"/>
    <w:rsid w:val="009A033C"/>
    <w:rsid w:val="009B61F5"/>
    <w:rsid w:val="009B7005"/>
    <w:rsid w:val="009C2EEA"/>
    <w:rsid w:val="00A13257"/>
    <w:rsid w:val="00A46085"/>
    <w:rsid w:val="00B04987"/>
    <w:rsid w:val="00B21D77"/>
    <w:rsid w:val="00B4381B"/>
    <w:rsid w:val="00BC6415"/>
    <w:rsid w:val="00C17E14"/>
    <w:rsid w:val="00C379E8"/>
    <w:rsid w:val="00C42756"/>
    <w:rsid w:val="00C73CC0"/>
    <w:rsid w:val="00C8078C"/>
    <w:rsid w:val="00CB4657"/>
    <w:rsid w:val="00CB635F"/>
    <w:rsid w:val="00D0556B"/>
    <w:rsid w:val="00D35428"/>
    <w:rsid w:val="00E15185"/>
    <w:rsid w:val="00E2050C"/>
    <w:rsid w:val="00E60AB5"/>
    <w:rsid w:val="00EC14CC"/>
    <w:rsid w:val="00ED19F8"/>
    <w:rsid w:val="00EF481D"/>
    <w:rsid w:val="00F8088B"/>
    <w:rsid w:val="00F8714A"/>
    <w:rsid w:val="00FB06F5"/>
    <w:rsid w:val="00FB779B"/>
    <w:rsid w:val="00FD080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664BE-93C2-409B-9525-47A82FC7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51</TotalTime>
  <Pages>4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Berdyeva, Elena</cp:lastModifiedBy>
  <cp:revision>33</cp:revision>
  <cp:lastPrinted>2017-03-01T13:28:00Z</cp:lastPrinted>
  <dcterms:created xsi:type="dcterms:W3CDTF">2014-08-13T12:52:00Z</dcterms:created>
  <dcterms:modified xsi:type="dcterms:W3CDTF">2020-07-24T13:57:00Z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