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5.xml" ContentType="application/vnd.openxmlformats-officedocument.wordprocessingml.footer+xml"/>
  <Override PartName="/word/header2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7212EB1A" w14:textId="77777777" w:rsidR="00C57C96" w:rsidRDefault="00C57C96" w:rsidP="00333C42">
      <w:pPr>
        <w:pStyle w:val="AnnexTitle"/>
        <w:rPr>
          <w:rFonts w:hAnsi="Times New Roman Bold"/>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0AC4A6AA" w14:textId="77777777" w:rsidR="00C57C96"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353A819A" w14:textId="77777777" w:rsidR="00A451A4" w:rsidRPr="00A451A4" w:rsidRDefault="00A451A4" w:rsidP="00C57C96">
      <w:pPr>
        <w:rPr>
          <w:lang w:val="en-US" w:eastAsia="zh-CN"/>
        </w:rPr>
      </w:pPr>
    </w:p>
    <w:p w14:paraId="208AD37A" w14:textId="77777777"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8DFC3B1" w14:textId="77777777"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77777777"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sidR="00024627">
        <w:rPr>
          <w:rFonts w:hint="eastAsia"/>
          <w:b/>
          <w:lang w:eastAsia="zh-CN"/>
        </w:rPr>
        <w:br/>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77777777"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77777777" w:rsidR="00B77DC8" w:rsidRDefault="00230FEE" w:rsidP="00836F00">
      <w:pPr>
        <w:rPr>
          <w:lang w:eastAsia="zh-CN"/>
        </w:rPr>
      </w:pPr>
      <w:r>
        <w:rPr>
          <w:rFonts w:hint="eastAsia"/>
          <w:lang w:eastAsia="zh-CN"/>
        </w:rPr>
        <w:lastRenderedPageBreak/>
        <w:t>以及非</w:t>
      </w:r>
      <w:r>
        <w:rPr>
          <w:rFonts w:hint="eastAsia"/>
          <w:lang w:eastAsia="zh-CN"/>
        </w:rPr>
        <w:t>GSO MSS</w:t>
      </w:r>
      <w:r>
        <w:rPr>
          <w:rFonts w:hint="eastAsia"/>
          <w:lang w:eastAsia="zh-CN"/>
        </w:rPr>
        <w:t>馈线链路和非</w:t>
      </w:r>
      <w:r>
        <w:rPr>
          <w:rFonts w:hint="eastAsia"/>
          <w:lang w:eastAsia="zh-CN"/>
        </w:rPr>
        <w:t>GSO 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7777777"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77777777"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7777777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段的程序（“启动”协调）。也就是说，根据第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77777777"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一些非</w:t>
      </w:r>
      <w:r>
        <w:rPr>
          <w:rFonts w:hint="eastAsia"/>
          <w:lang w:eastAsia="zh-CN"/>
        </w:rPr>
        <w:t>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无线电通信</w:t>
      </w:r>
      <w:r w:rsidR="00021FCA">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7777777" w:rsidR="00B77DC8" w:rsidRDefault="00477D30" w:rsidP="00767927">
      <w:pPr>
        <w:pStyle w:val="enumlev1"/>
        <w:rPr>
          <w:lang w:val="en-US" w:eastAsia="zh-CN"/>
        </w:rPr>
      </w:pPr>
      <w:r>
        <w:rPr>
          <w:lang w:eastAsia="zh-CN"/>
        </w:rPr>
        <w:lastRenderedPageBreak/>
        <w:tab/>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段的程序（“启动”协调）。也就是说，根据第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77777777"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段的程序（“启动”协调）。也就是说，根据第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77777777"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6B28D38" w14:textId="77777777"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4AE06743" w14:textId="77777777" w:rsidR="004E099B" w:rsidRDefault="004E099B" w:rsidP="00230FEE">
      <w:pPr>
        <w:rPr>
          <w:lang w:val="en-US" w:eastAsia="zh-CN"/>
        </w:rPr>
      </w:pP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14:paraId="380CE742" w14:textId="77777777" w:rsidR="00B77DC8" w:rsidRPr="006C61AB" w:rsidRDefault="00B77DC8" w:rsidP="00477D30">
      <w:pPr>
        <w:pStyle w:val="Table"/>
        <w:spacing w:before="0"/>
        <w:rPr>
          <w:lang w:eastAsia="zh-CN"/>
        </w:rPr>
      </w:pPr>
      <w:r w:rsidRPr="00131E04">
        <w:rPr>
          <w:rFonts w:hint="eastAsia"/>
          <w:bCs/>
          <w:lang w:eastAsia="zh-CN"/>
        </w:rPr>
        <w:lastRenderedPageBreak/>
        <w:t>表</w:t>
      </w:r>
      <w:r w:rsidRPr="00131E04">
        <w:rPr>
          <w:bCs/>
          <w:lang w:eastAsia="zh-CN"/>
        </w:rPr>
        <w:t>9.11A-1</w:t>
      </w:r>
    </w:p>
    <w:p w14:paraId="6210B195" w14:textId="4E7966BD"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r w:rsidR="00D346C1" w:rsidRPr="00D346C1">
        <w:rPr>
          <w:rFonts w:eastAsia="Times New Roman"/>
          <w:b w:val="0"/>
          <w:bCs/>
          <w:lang w:eastAsia="zh-CN"/>
        </w:rPr>
        <w:t xml:space="preserve"> </w:t>
      </w:r>
      <w:r w:rsidR="00D346C1" w:rsidRPr="00D346C1">
        <w:rPr>
          <w:rFonts w:eastAsia="Times New Roman"/>
          <w:b w:val="0"/>
          <w:bCs/>
          <w:color w:val="000000"/>
          <w:lang w:eastAsia="zh-CN"/>
        </w:rPr>
        <w:t xml:space="preserve">    </w:t>
      </w:r>
      <w:r w:rsidR="00D346C1" w:rsidRPr="00D346C1">
        <w:rPr>
          <w:rFonts w:eastAsia="Times New Roman"/>
          <w:b w:val="0"/>
          <w:bCs/>
          <w:color w:val="000000"/>
          <w:sz w:val="16"/>
          <w:szCs w:val="16"/>
          <w:lang w:eastAsia="zh-CN"/>
        </w:rPr>
        <w:t>(MOD RRB20/84)</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438"/>
        <w:gridCol w:w="1055"/>
        <w:gridCol w:w="2240"/>
        <w:gridCol w:w="420"/>
        <w:gridCol w:w="2263"/>
        <w:gridCol w:w="415"/>
        <w:gridCol w:w="2253"/>
        <w:gridCol w:w="3354"/>
        <w:gridCol w:w="574"/>
      </w:tblGrid>
      <w:tr w:rsidR="004A513B" w14:paraId="4B134E36" w14:textId="77777777" w:rsidTr="00365DEA">
        <w:trPr>
          <w:trHeight w:val="280"/>
        </w:trPr>
        <w:tc>
          <w:tcPr>
            <w:tcW w:w="1438"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EA6B4B">
            <w:pPr>
              <w:spacing w:beforeLines="20" w:before="48"/>
              <w:jc w:val="center"/>
              <w:rPr>
                <w:b/>
                <w:bCs/>
                <w:sz w:val="18"/>
                <w:lang w:eastAsia="zh-CN"/>
              </w:rPr>
            </w:pPr>
            <w:r>
              <w:rPr>
                <w:b/>
                <w:bCs/>
                <w:sz w:val="18"/>
                <w:lang w:eastAsia="zh-CN"/>
              </w:rPr>
              <w:t>1</w:t>
            </w:r>
          </w:p>
        </w:tc>
        <w:tc>
          <w:tcPr>
            <w:tcW w:w="10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EA6B4B">
            <w:pPr>
              <w:spacing w:beforeLines="20" w:before="48"/>
              <w:jc w:val="center"/>
              <w:rPr>
                <w:b/>
                <w:bCs/>
                <w:sz w:val="18"/>
                <w:lang w:eastAsia="zh-CN"/>
              </w:rPr>
            </w:pPr>
            <w:r>
              <w:rPr>
                <w:b/>
                <w:bCs/>
                <w:sz w:val="18"/>
                <w:lang w:eastAsia="zh-CN"/>
              </w:rPr>
              <w:t>2</w:t>
            </w:r>
          </w:p>
        </w:tc>
        <w:tc>
          <w:tcPr>
            <w:tcW w:w="2660"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EA6B4B">
            <w:pPr>
              <w:spacing w:beforeLines="20" w:before="48"/>
              <w:jc w:val="center"/>
              <w:rPr>
                <w:b/>
                <w:bCs/>
                <w:sz w:val="18"/>
                <w:lang w:eastAsia="zh-CN"/>
              </w:rPr>
            </w:pPr>
            <w:r>
              <w:rPr>
                <w:b/>
                <w:bCs/>
                <w:sz w:val="18"/>
                <w:lang w:eastAsia="zh-CN"/>
              </w:rPr>
              <w:t>3</w:t>
            </w:r>
          </w:p>
        </w:tc>
        <w:tc>
          <w:tcPr>
            <w:tcW w:w="2678"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EA6B4B">
            <w:pPr>
              <w:spacing w:beforeLines="20" w:before="48"/>
              <w:jc w:val="center"/>
              <w:rPr>
                <w:b/>
                <w:bCs/>
                <w:sz w:val="18"/>
                <w:lang w:eastAsia="zh-CN"/>
              </w:rPr>
            </w:pPr>
            <w:r>
              <w:rPr>
                <w:b/>
                <w:bCs/>
                <w:sz w:val="18"/>
                <w:lang w:eastAsia="zh-CN"/>
              </w:rPr>
              <w:t>4</w:t>
            </w:r>
          </w:p>
        </w:tc>
        <w:tc>
          <w:tcPr>
            <w:tcW w:w="2253"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EA6B4B">
            <w:pPr>
              <w:spacing w:beforeLines="20" w:before="48"/>
              <w:jc w:val="center"/>
              <w:rPr>
                <w:b/>
                <w:bCs/>
                <w:sz w:val="18"/>
                <w:lang w:eastAsia="zh-CN"/>
              </w:rPr>
            </w:pPr>
            <w:r>
              <w:rPr>
                <w:b/>
                <w:bCs/>
                <w:sz w:val="18"/>
                <w:lang w:eastAsia="zh-CN"/>
              </w:rPr>
              <w:t>5</w:t>
            </w:r>
          </w:p>
        </w:tc>
        <w:tc>
          <w:tcPr>
            <w:tcW w:w="3354"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EA6B4B">
            <w:pPr>
              <w:spacing w:beforeLines="20" w:before="48"/>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EA6B4B">
            <w:pPr>
              <w:spacing w:beforeLines="20" w:before="48"/>
              <w:jc w:val="center"/>
              <w:rPr>
                <w:b/>
                <w:bCs/>
                <w:sz w:val="18"/>
                <w:lang w:eastAsia="zh-CN"/>
              </w:rPr>
            </w:pPr>
            <w:r>
              <w:rPr>
                <w:b/>
                <w:bCs/>
                <w:sz w:val="18"/>
                <w:lang w:eastAsia="zh-CN"/>
              </w:rPr>
              <w:t>7</w:t>
            </w:r>
          </w:p>
        </w:tc>
      </w:tr>
      <w:tr w:rsidR="004A513B" w14:paraId="47C51CAF" w14:textId="77777777" w:rsidTr="00365DEA">
        <w:tc>
          <w:tcPr>
            <w:tcW w:w="1438"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437FC9">
            <w:pPr>
              <w:pStyle w:val="TableText"/>
              <w:spacing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1055"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437FC9">
            <w:pPr>
              <w:pStyle w:val="TableText"/>
              <w:spacing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437FC9">
            <w:pPr>
              <w:pStyle w:val="TableText"/>
              <w:spacing w:after="0"/>
              <w:jc w:val="left"/>
              <w:rPr>
                <w:sz w:val="16"/>
                <w:szCs w:val="16"/>
                <w:lang w:val="en-US" w:eastAsia="zh-CN"/>
              </w:rPr>
            </w:pPr>
            <w:r w:rsidRPr="004B799C">
              <w:rPr>
                <w:rFonts w:hint="eastAsia"/>
                <w:sz w:val="16"/>
                <w:szCs w:val="16"/>
                <w:lang w:eastAsia="zh-CN"/>
              </w:rPr>
              <w:t>脚注编号</w:t>
            </w:r>
          </w:p>
        </w:tc>
        <w:tc>
          <w:tcPr>
            <w:tcW w:w="2660"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437FC9">
            <w:pPr>
              <w:pStyle w:val="TableText"/>
              <w:spacing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678"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437FC9">
            <w:pPr>
              <w:pStyle w:val="TableText"/>
              <w:spacing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2253"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437FC9">
            <w:pPr>
              <w:pStyle w:val="TableText"/>
              <w:spacing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354"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437FC9">
            <w:pPr>
              <w:pStyle w:val="TableText"/>
              <w:spacing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EA6B4B">
            <w:pPr>
              <w:pStyle w:val="TableText"/>
              <w:spacing w:after="0"/>
              <w:jc w:val="center"/>
              <w:rPr>
                <w:sz w:val="16"/>
                <w:szCs w:val="16"/>
                <w:lang w:eastAsia="zh-CN"/>
              </w:rPr>
            </w:pPr>
            <w:r w:rsidRPr="004B799C">
              <w:rPr>
                <w:rFonts w:hint="eastAsia"/>
                <w:sz w:val="16"/>
                <w:szCs w:val="16"/>
                <w:lang w:eastAsia="zh-CN"/>
              </w:rPr>
              <w:t>注释</w:t>
            </w:r>
          </w:p>
        </w:tc>
      </w:tr>
      <w:tr w:rsidR="004A513B" w14:paraId="09201FDD" w14:textId="77777777" w:rsidTr="00365DEA">
        <w:tc>
          <w:tcPr>
            <w:tcW w:w="1438"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r w:rsidRPr="004B799C">
              <w:rPr>
                <w:sz w:val="16"/>
                <w:szCs w:val="16"/>
                <w:lang w:eastAsia="zh-CN"/>
              </w:rPr>
              <w:br/>
              <w:t>137.175-137.825</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5.208</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7777777" w:rsidR="004A513B" w:rsidRPr="004B799C" w:rsidRDefault="004A513B" w:rsidP="00437FC9">
            <w:pPr>
              <w:pStyle w:val="TableText"/>
              <w:spacing w:before="2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4A513B" w:rsidRPr="004B799C" w:rsidRDefault="004A513B" w:rsidP="00437FC9">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4A513B" w:rsidRPr="004B799C" w:rsidRDefault="004A513B" w:rsidP="00437FC9">
            <w:pPr>
              <w:pStyle w:val="TableText"/>
              <w:spacing w:before="2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4A513B" w:rsidRPr="004B799C" w:rsidRDefault="004A513B" w:rsidP="00437FC9">
            <w:pPr>
              <w:pStyle w:val="TableText"/>
              <w:spacing w:before="20" w:after="20"/>
              <w:jc w:val="center"/>
              <w:rPr>
                <w:sz w:val="16"/>
                <w:szCs w:val="16"/>
                <w:lang w:eastAsia="zh-CN"/>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7777777" w:rsidR="004A513B" w:rsidRPr="004B799C" w:rsidRDefault="004A513B" w:rsidP="00437FC9">
            <w:pPr>
              <w:pStyle w:val="TableText"/>
              <w:spacing w:before="20" w:after="20"/>
              <w:jc w:val="left"/>
              <w:rPr>
                <w:b/>
                <w:bCs/>
                <w:sz w:val="16"/>
                <w:szCs w:val="16"/>
                <w:lang w:eastAsia="zh-CN"/>
              </w:rPr>
            </w:pPr>
            <w:r w:rsidRPr="004B799C">
              <w:rPr>
                <w:rFonts w:hint="eastAsia"/>
                <w:b/>
                <w:bCs/>
                <w:sz w:val="16"/>
                <w:szCs w:val="16"/>
                <w:lang w:eastAsia="zh-CN"/>
              </w:rPr>
              <w:t>9.12, 9.12A, 9.13,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77777777" w:rsidR="004A513B" w:rsidRPr="004B799C" w:rsidRDefault="004A513B" w:rsidP="00437FC9">
            <w:pPr>
              <w:pStyle w:val="TableText"/>
              <w:spacing w:before="20" w:after="20"/>
              <w:jc w:val="left"/>
              <w:rPr>
                <w:sz w:val="16"/>
                <w:szCs w:val="16"/>
                <w:lang w:eastAsia="zh-CN"/>
              </w:rPr>
            </w:pPr>
            <w:r w:rsidRPr="004B799C">
              <w:rPr>
                <w:rFonts w:ascii="SimSun" w:hAnsi="SimSun" w:hint="eastAsia"/>
                <w:sz w:val="16"/>
                <w:szCs w:val="16"/>
                <w:lang w:eastAsia="zh-CN"/>
              </w:rPr>
              <w:t>固定</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陆地移动</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水上移动</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航空移动</w:t>
            </w:r>
            <w:r w:rsidRPr="004B799C">
              <w:rPr>
                <w:rFonts w:hint="eastAsia"/>
                <w:sz w:val="16"/>
                <w:szCs w:val="16"/>
                <w:lang w:eastAsia="zh-CN"/>
              </w:rPr>
              <w:t>（</w:t>
            </w:r>
            <w:r w:rsidRPr="004B799C">
              <w:rPr>
                <w:sz w:val="16"/>
                <w:szCs w:val="16"/>
                <w:lang w:eastAsia="zh-CN"/>
              </w:rPr>
              <w:t>OR</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5.206</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广播</w:t>
            </w:r>
            <w:r w:rsidRPr="004B799C">
              <w:rPr>
                <w:rFonts w:hint="eastAsia"/>
                <w:sz w:val="16"/>
                <w:szCs w:val="16"/>
                <w:lang w:eastAsia="zh-CN"/>
              </w:rPr>
              <w:t>（</w:t>
            </w:r>
            <w:r w:rsidRPr="004B799C">
              <w:rPr>
                <w:b/>
                <w:bCs/>
                <w:sz w:val="16"/>
                <w:szCs w:val="16"/>
                <w:lang w:eastAsia="zh-CN"/>
              </w:rPr>
              <w:t>5.207</w:t>
            </w: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4A513B" w:rsidRPr="004B799C" w:rsidRDefault="004A513B" w:rsidP="00EA6B4B">
            <w:pPr>
              <w:pStyle w:val="TableText"/>
              <w:spacing w:before="20" w:after="20"/>
              <w:jc w:val="center"/>
              <w:rPr>
                <w:sz w:val="16"/>
                <w:szCs w:val="16"/>
                <w:lang w:eastAsia="zh-CN"/>
              </w:rPr>
            </w:pPr>
            <w:r w:rsidRPr="004B799C">
              <w:rPr>
                <w:sz w:val="16"/>
                <w:szCs w:val="16"/>
                <w:lang w:eastAsia="zh-CN"/>
              </w:rPr>
              <w:t>1</w:t>
            </w:r>
          </w:p>
        </w:tc>
      </w:tr>
      <w:tr w:rsidR="004A513B" w14:paraId="2B7993D5" w14:textId="77777777" w:rsidTr="00365DEA">
        <w:tc>
          <w:tcPr>
            <w:tcW w:w="1438"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137.025-137.175</w:t>
            </w:r>
            <w:r w:rsidRPr="004B799C">
              <w:rPr>
                <w:sz w:val="16"/>
                <w:szCs w:val="16"/>
                <w:lang w:eastAsia="zh-CN"/>
              </w:rPr>
              <w:br/>
              <w:t>137.825-138</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5.208</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77777777" w:rsidR="004A513B" w:rsidRPr="004B799C" w:rsidRDefault="004A513B" w:rsidP="00437FC9">
            <w:pPr>
              <w:pStyle w:val="TableText"/>
              <w:spacing w:before="2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4A513B" w:rsidRPr="004B799C" w:rsidRDefault="004A513B" w:rsidP="00437FC9">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CBFF905"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4A513B" w:rsidRPr="004B799C" w:rsidRDefault="004A513B" w:rsidP="00437FC9">
            <w:pPr>
              <w:pStyle w:val="TableText"/>
              <w:spacing w:before="20" w:after="20"/>
              <w:jc w:val="center"/>
              <w:rPr>
                <w:sz w:val="16"/>
                <w:szCs w:val="16"/>
                <w:lang w:eastAsia="zh-CN"/>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77777777" w:rsidR="004A513B" w:rsidRPr="004B799C" w:rsidRDefault="004A513B" w:rsidP="00437FC9">
            <w:pPr>
              <w:pStyle w:val="TableText"/>
              <w:spacing w:before="20" w:after="20"/>
              <w:jc w:val="left"/>
              <w:rPr>
                <w:sz w:val="16"/>
                <w:szCs w:val="16"/>
                <w:lang w:eastAsia="zh-CN"/>
              </w:rPr>
            </w:pPr>
            <w:r w:rsidRPr="004B799C">
              <w:rPr>
                <w:rFonts w:hint="eastAsia"/>
                <w:b/>
                <w:bCs/>
                <w:sz w:val="16"/>
                <w:szCs w:val="16"/>
                <w:lang w:eastAsia="zh-CN"/>
              </w:rPr>
              <w:t>9.12, 9.14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固定（在不同于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sidRPr="004B799C">
              <w:rPr>
                <w:rFonts w:hint="eastAsia"/>
                <w:sz w:val="16"/>
                <w:szCs w:val="16"/>
                <w:lang w:eastAsia="zh-CN"/>
              </w:rPr>
              <w:t>所列的国家内）</w:t>
            </w:r>
            <w:r>
              <w:rPr>
                <w:sz w:val="16"/>
                <w:szCs w:val="16"/>
                <w:lang w:eastAsia="zh-CN"/>
              </w:rPr>
              <w:br/>
            </w:r>
            <w:r w:rsidRPr="004B799C">
              <w:rPr>
                <w:rFonts w:hint="eastAsia"/>
                <w:sz w:val="16"/>
                <w:szCs w:val="16"/>
                <w:lang w:eastAsia="zh-CN"/>
              </w:rPr>
              <w:t>陆地移动（在不同于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Pr>
                <w:rFonts w:hint="eastAsia"/>
                <w:b/>
                <w:bCs/>
                <w:sz w:val="16"/>
                <w:szCs w:val="16"/>
                <w:lang w:eastAsia="zh-CN"/>
              </w:rPr>
              <w:br/>
            </w:r>
            <w:r w:rsidRPr="004B799C">
              <w:rPr>
                <w:rFonts w:hint="eastAsia"/>
                <w:sz w:val="16"/>
                <w:szCs w:val="16"/>
                <w:lang w:eastAsia="zh-CN"/>
              </w:rPr>
              <w:t>所列的国家内）</w:t>
            </w:r>
            <w:r>
              <w:rPr>
                <w:sz w:val="16"/>
                <w:szCs w:val="16"/>
                <w:lang w:eastAsia="zh-CN"/>
              </w:rPr>
              <w:br/>
            </w:r>
            <w:r w:rsidRPr="004B799C">
              <w:rPr>
                <w:rFonts w:hint="eastAsia"/>
                <w:sz w:val="16"/>
                <w:szCs w:val="16"/>
                <w:lang w:eastAsia="zh-CN"/>
              </w:rPr>
              <w:t>水上移动（在不同于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Pr>
                <w:rFonts w:hint="eastAsia"/>
                <w:b/>
                <w:bCs/>
                <w:sz w:val="16"/>
                <w:szCs w:val="16"/>
                <w:lang w:eastAsia="zh-CN"/>
              </w:rPr>
              <w:br/>
            </w:r>
            <w:r w:rsidRPr="004B799C">
              <w:rPr>
                <w:rFonts w:hint="eastAsia"/>
                <w:sz w:val="16"/>
                <w:szCs w:val="16"/>
                <w:lang w:eastAsia="zh-CN"/>
              </w:rPr>
              <w:t>所列的国家内）</w:t>
            </w:r>
            <w:r>
              <w:rPr>
                <w:sz w:val="16"/>
                <w:szCs w:val="16"/>
                <w:lang w:eastAsia="zh-CN"/>
              </w:rPr>
              <w:br/>
            </w:r>
            <w:r w:rsidRPr="004B799C">
              <w:rPr>
                <w:rFonts w:hint="eastAsia"/>
                <w:sz w:val="16"/>
                <w:szCs w:val="16"/>
                <w:lang w:eastAsia="zh-CN"/>
              </w:rPr>
              <w:t>航空移动（</w:t>
            </w:r>
            <w:r w:rsidRPr="004B799C">
              <w:rPr>
                <w:sz w:val="16"/>
                <w:szCs w:val="16"/>
                <w:lang w:eastAsia="zh-CN"/>
              </w:rPr>
              <w:t>OR</w:t>
            </w:r>
            <w:r w:rsidRPr="004B799C">
              <w:rPr>
                <w:rFonts w:hint="eastAsia"/>
                <w:sz w:val="16"/>
                <w:szCs w:val="16"/>
                <w:lang w:eastAsia="zh-CN"/>
              </w:rPr>
              <w:t>）（在不同于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5.206</w:t>
            </w:r>
            <w:r>
              <w:rPr>
                <w:rFonts w:hint="eastAsia"/>
                <w:b/>
                <w:bCs/>
                <w:sz w:val="16"/>
                <w:szCs w:val="16"/>
                <w:lang w:eastAsia="zh-CN"/>
              </w:rPr>
              <w:br/>
            </w:r>
            <w:r w:rsidRPr="004B799C">
              <w:rPr>
                <w:rFonts w:hint="eastAsia"/>
                <w:sz w:val="16"/>
                <w:szCs w:val="16"/>
                <w:lang w:eastAsia="zh-CN"/>
              </w:rPr>
              <w:t>所列的国家内）</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77777777" w:rsidR="004A513B" w:rsidRPr="004B799C" w:rsidRDefault="004A513B" w:rsidP="00EA6B4B">
            <w:pPr>
              <w:pStyle w:val="TableText"/>
              <w:spacing w:before="20" w:after="20"/>
              <w:jc w:val="center"/>
              <w:rPr>
                <w:sz w:val="16"/>
                <w:szCs w:val="16"/>
                <w:lang w:eastAsia="zh-CN"/>
              </w:rPr>
            </w:pPr>
          </w:p>
        </w:tc>
      </w:tr>
      <w:tr w:rsidR="004A513B" w14:paraId="2C2278ED"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148-149.9</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5.219</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4A513B" w:rsidRPr="004B799C" w:rsidRDefault="004A513B" w:rsidP="00437FC9">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4A513B" w:rsidRPr="004B799C" w:rsidRDefault="004A513B" w:rsidP="00437FC9">
            <w:pPr>
              <w:pStyle w:val="TableText"/>
              <w:spacing w:before="20" w:after="20"/>
              <w:jc w:val="left"/>
              <w:rPr>
                <w:b/>
                <w:bCs/>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4A513B" w:rsidRPr="004B799C" w:rsidRDefault="004A513B" w:rsidP="00EA6B4B">
            <w:pPr>
              <w:pStyle w:val="TableText"/>
              <w:spacing w:before="20" w:after="20"/>
              <w:jc w:val="center"/>
              <w:rPr>
                <w:sz w:val="16"/>
                <w:szCs w:val="16"/>
                <w:lang w:eastAsia="zh-CN"/>
              </w:rPr>
            </w:pPr>
          </w:p>
        </w:tc>
      </w:tr>
      <w:tr w:rsidR="004A513B" w14:paraId="4AB40D62"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149.9-150.05</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5.220</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4A513B" w:rsidRPr="004B799C" w:rsidRDefault="004A513B" w:rsidP="00437FC9">
            <w:pPr>
              <w:pStyle w:val="TableText"/>
              <w:spacing w:before="2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4A513B" w:rsidRPr="004B799C" w:rsidRDefault="004A513B" w:rsidP="00437FC9">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4A513B" w:rsidRPr="004B799C" w:rsidRDefault="004A513B" w:rsidP="00437FC9">
            <w:pPr>
              <w:pStyle w:val="TableText"/>
              <w:spacing w:before="20" w:after="20"/>
              <w:jc w:val="left"/>
              <w:rPr>
                <w:b/>
                <w:bCs/>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4A513B" w:rsidRPr="004B799C" w:rsidRDefault="005B238C" w:rsidP="00EA6B4B">
            <w:pPr>
              <w:pStyle w:val="TableText"/>
              <w:spacing w:before="20" w:after="20"/>
              <w:jc w:val="center"/>
              <w:rPr>
                <w:sz w:val="16"/>
                <w:szCs w:val="16"/>
                <w:lang w:eastAsia="zh-CN"/>
              </w:rPr>
            </w:pPr>
            <w:r>
              <w:rPr>
                <w:sz w:val="16"/>
                <w:szCs w:val="16"/>
                <w:lang w:eastAsia="zh-CN"/>
              </w:rPr>
              <w:t>1</w:t>
            </w:r>
          </w:p>
        </w:tc>
      </w:tr>
      <w:tr w:rsidR="004A513B" w14:paraId="4FD59BCF"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312-315</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5.255</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4A513B" w:rsidRPr="004B799C" w:rsidRDefault="004A513B" w:rsidP="00437FC9">
            <w:pPr>
              <w:pStyle w:val="TableText"/>
              <w:spacing w:before="20" w:after="20"/>
              <w:jc w:val="left"/>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4A513B" w:rsidRPr="004B799C" w:rsidRDefault="004A513B" w:rsidP="00EA6B4B">
            <w:pPr>
              <w:pStyle w:val="TableText"/>
              <w:spacing w:before="20" w:after="20"/>
              <w:jc w:val="center"/>
              <w:rPr>
                <w:sz w:val="16"/>
                <w:szCs w:val="16"/>
                <w:lang w:eastAsia="zh-CN"/>
              </w:rPr>
            </w:pPr>
          </w:p>
        </w:tc>
      </w:tr>
      <w:tr w:rsidR="004A513B" w14:paraId="52CDC26A"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50C72499"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312-315</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2D3D79B"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5.255</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402F681"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0B77840"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8D0160"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14:paraId="217A765A"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21B1031" w14:textId="77777777" w:rsidR="004A513B" w:rsidRDefault="004A513B" w:rsidP="00437FC9">
            <w:pPr>
              <w:pStyle w:val="TableText"/>
              <w:spacing w:before="20" w:after="20"/>
              <w:jc w:val="center"/>
              <w:rPr>
                <w:rFonts w:ascii="Symbol" w:hAnsi="Symbol" w:hint="eastAsia"/>
                <w:color w:val="000000"/>
                <w:sz w:val="16"/>
              </w:rPr>
            </w:pPr>
            <w:r>
              <w:rPr>
                <w:rFonts w:ascii="Symbol" w:hAnsi="Symbol"/>
                <w:color w:val="000000"/>
                <w:sz w:val="16"/>
              </w:rPr>
              <w:t></w:t>
            </w:r>
          </w:p>
          <w:p w14:paraId="13491C2B" w14:textId="77777777" w:rsidR="004A513B" w:rsidRPr="004B799C" w:rsidRDefault="004A513B" w:rsidP="00437FC9">
            <w:pPr>
              <w:pStyle w:val="TableText"/>
              <w:spacing w:before="2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6CA548A" w14:textId="77777777" w:rsidR="004A513B" w:rsidRPr="004B799C" w:rsidRDefault="004A513B" w:rsidP="00437FC9">
            <w:pPr>
              <w:pStyle w:val="TableText"/>
              <w:spacing w:before="20" w:after="20"/>
              <w:jc w:val="left"/>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4B1A37CE"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47DBB579" w14:textId="77777777"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2</w:t>
            </w:r>
          </w:p>
        </w:tc>
      </w:tr>
      <w:tr w:rsidR="004A513B" w14:paraId="066671F9"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387-390</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5.255</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4A513B" w:rsidRPr="004B799C" w:rsidRDefault="004A513B" w:rsidP="00437FC9">
            <w:pPr>
              <w:pStyle w:val="TableText"/>
              <w:spacing w:before="20" w:after="20"/>
              <w:jc w:val="center"/>
              <w:rPr>
                <w:sz w:val="16"/>
                <w:szCs w:val="16"/>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4A513B" w:rsidRPr="004B799C" w:rsidRDefault="004A513B" w:rsidP="00437FC9">
            <w:pPr>
              <w:pStyle w:val="TableText"/>
              <w:spacing w:before="20" w:after="20"/>
              <w:jc w:val="left"/>
              <w:rPr>
                <w:sz w:val="16"/>
                <w:szCs w:val="16"/>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4A513B" w:rsidRPr="004B799C" w:rsidRDefault="004A513B" w:rsidP="00EA6B4B">
            <w:pPr>
              <w:pStyle w:val="TableText"/>
              <w:spacing w:before="20" w:after="20"/>
              <w:jc w:val="center"/>
              <w:rPr>
                <w:sz w:val="16"/>
                <w:szCs w:val="16"/>
              </w:rPr>
            </w:pPr>
          </w:p>
        </w:tc>
      </w:tr>
      <w:tr w:rsidR="004A513B" w14:paraId="2A8AE0FE"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232F13A2" w14:textId="77777777" w:rsidR="004A513B" w:rsidRPr="004B799C" w:rsidRDefault="004A513B" w:rsidP="00437FC9">
            <w:pPr>
              <w:pStyle w:val="TableText"/>
              <w:spacing w:before="20" w:after="20"/>
              <w:jc w:val="left"/>
              <w:rPr>
                <w:sz w:val="16"/>
                <w:szCs w:val="16"/>
              </w:rPr>
            </w:pPr>
            <w:r w:rsidRPr="004B799C">
              <w:rPr>
                <w:sz w:val="16"/>
                <w:szCs w:val="16"/>
              </w:rPr>
              <w:t>387-390</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010EDD7"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5.255</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4812F98"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B0B8F91" w14:textId="77777777" w:rsidR="004A513B" w:rsidRPr="004B799C" w:rsidRDefault="004A513B" w:rsidP="00437FC9">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8F941B"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14:paraId="60318EF9"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846C504" w14:textId="77777777" w:rsidR="004A513B" w:rsidRPr="004B799C"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r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E010D21" w14:textId="77777777" w:rsidR="004A513B" w:rsidRPr="004B799C" w:rsidRDefault="004A513B" w:rsidP="00437FC9">
            <w:pPr>
              <w:pStyle w:val="TableText"/>
              <w:spacing w:before="20" w:after="20"/>
              <w:jc w:val="left"/>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0961B3A9"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43619DD" w14:textId="77777777"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2</w:t>
            </w:r>
          </w:p>
        </w:tc>
      </w:tr>
      <w:tr w:rsidR="004A513B" w14:paraId="3543AE3C" w14:textId="77777777" w:rsidTr="00365DEA">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4A513B" w:rsidRPr="004B799C" w:rsidRDefault="004A513B" w:rsidP="00437FC9">
            <w:pPr>
              <w:pStyle w:val="TableText"/>
              <w:spacing w:before="20" w:after="20"/>
              <w:jc w:val="left"/>
              <w:rPr>
                <w:sz w:val="16"/>
                <w:szCs w:val="16"/>
                <w:lang w:eastAsia="zh-CN"/>
              </w:rPr>
            </w:pPr>
            <w:r w:rsidRPr="004B799C">
              <w:rPr>
                <w:sz w:val="16"/>
                <w:szCs w:val="16"/>
                <w:lang w:eastAsia="zh-CN"/>
              </w:rPr>
              <w:t>399.9-400.05</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4A513B" w:rsidRPr="004B799C" w:rsidRDefault="004A513B" w:rsidP="00437FC9">
            <w:pPr>
              <w:pStyle w:val="TableText"/>
              <w:spacing w:before="20" w:after="20"/>
              <w:jc w:val="left"/>
              <w:rPr>
                <w:b/>
                <w:bCs/>
                <w:sz w:val="16"/>
                <w:szCs w:val="16"/>
                <w:lang w:eastAsia="zh-CN"/>
              </w:rPr>
            </w:pPr>
            <w:r w:rsidRPr="004B799C">
              <w:rPr>
                <w:b/>
                <w:bCs/>
                <w:sz w:val="16"/>
                <w:szCs w:val="16"/>
                <w:lang w:eastAsia="zh-CN"/>
              </w:rPr>
              <w:t>5.220</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7777777" w:rsidR="004A513B" w:rsidRPr="00204553" w:rsidRDefault="004A513B"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4A513B" w:rsidRPr="004E099B" w:rsidRDefault="004A513B" w:rsidP="00437FC9">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4A513B" w:rsidRPr="004B799C" w:rsidRDefault="004A513B" w:rsidP="00437FC9">
            <w:pPr>
              <w:pStyle w:val="TableText"/>
              <w:spacing w:before="20" w:after="20"/>
              <w:jc w:val="left"/>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4A513B" w:rsidRPr="004B799C" w:rsidRDefault="004A513B" w:rsidP="00437FC9">
            <w:pPr>
              <w:pStyle w:val="TableText"/>
              <w:spacing w:before="20" w:after="20"/>
              <w:jc w:val="left"/>
              <w:rPr>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4A513B" w:rsidRPr="004B799C" w:rsidRDefault="004A513B" w:rsidP="00437FC9">
            <w:pPr>
              <w:pStyle w:val="TableText"/>
              <w:spacing w:before="2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4A513B" w:rsidRPr="004B799C" w:rsidRDefault="004A513B" w:rsidP="00EA6B4B">
            <w:pPr>
              <w:pStyle w:val="TableText"/>
              <w:spacing w:before="20" w:after="20"/>
              <w:jc w:val="center"/>
              <w:rPr>
                <w:sz w:val="16"/>
                <w:szCs w:val="16"/>
                <w:lang w:eastAsia="zh-CN"/>
              </w:rPr>
            </w:pPr>
          </w:p>
        </w:tc>
      </w:tr>
      <w:tr w:rsidR="00437FC9" w:rsidRPr="00131E04" w14:paraId="5C6D53E9" w14:textId="77777777" w:rsidTr="00365DEA">
        <w:tc>
          <w:tcPr>
            <w:tcW w:w="1438"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437FC9" w:rsidRPr="00131E04" w:rsidRDefault="00437FC9" w:rsidP="00437FC9">
            <w:pPr>
              <w:pStyle w:val="TableText"/>
              <w:spacing w:before="20" w:after="20"/>
              <w:jc w:val="left"/>
              <w:rPr>
                <w:sz w:val="16"/>
                <w:szCs w:val="16"/>
                <w:lang w:eastAsia="zh-CN"/>
              </w:rPr>
            </w:pPr>
            <w:r w:rsidRPr="00131E04">
              <w:rPr>
                <w:sz w:val="16"/>
                <w:szCs w:val="16"/>
                <w:lang w:eastAsia="zh-CN"/>
              </w:rPr>
              <w:t>400.15-401</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437FC9" w:rsidRPr="00131E04" w:rsidRDefault="00437FC9" w:rsidP="00437FC9">
            <w:pPr>
              <w:pStyle w:val="TableText"/>
              <w:spacing w:before="20" w:after="20"/>
              <w:jc w:val="left"/>
              <w:rPr>
                <w:b/>
                <w:bCs/>
                <w:sz w:val="16"/>
                <w:szCs w:val="16"/>
                <w:lang w:eastAsia="zh-CN"/>
              </w:rPr>
            </w:pPr>
            <w:r w:rsidRPr="00131E04">
              <w:rPr>
                <w:b/>
                <w:bCs/>
                <w:sz w:val="16"/>
                <w:szCs w:val="16"/>
                <w:lang w:eastAsia="zh-CN"/>
              </w:rPr>
              <w:t>5.264</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77777777" w:rsidR="00437FC9" w:rsidRPr="00204553" w:rsidRDefault="00437FC9"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437FC9" w:rsidRPr="00437FC9" w:rsidRDefault="00437FC9" w:rsidP="00437FC9">
            <w:pPr>
              <w:pStyle w:val="TableText"/>
              <w:spacing w:before="20" w:after="20"/>
              <w:jc w:val="center"/>
              <w:rPr>
                <w:rFonts w:ascii="Symbol" w:hAnsi="Symbol" w:hint="eastAsia"/>
                <w:color w:val="000000"/>
                <w:sz w:val="16"/>
                <w:szCs w:val="16"/>
              </w:rPr>
            </w:pPr>
            <w:r w:rsidRPr="00437FC9">
              <w:rPr>
                <w:rFonts w:ascii="Symbol" w:hAnsi="Symbol"/>
                <w:color w:val="000000"/>
                <w:sz w:val="16"/>
                <w:szCs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437FC9" w:rsidRPr="00437FC9" w:rsidRDefault="00437FC9" w:rsidP="00437FC9">
            <w:pPr>
              <w:pStyle w:val="TableText"/>
              <w:spacing w:before="20" w:after="20"/>
              <w:jc w:val="left"/>
              <w:rPr>
                <w:sz w:val="16"/>
                <w:szCs w:val="16"/>
                <w:lang w:eastAsia="zh-CN"/>
              </w:rPr>
            </w:pPr>
            <w:r w:rsidRPr="00437FC9">
              <w:rPr>
                <w:rFonts w:hint="eastAsia"/>
                <w:sz w:val="16"/>
                <w:szCs w:val="16"/>
                <w:lang w:eastAsia="zh-CN"/>
              </w:rPr>
              <w:t>卫星气象</w:t>
            </w:r>
          </w:p>
          <w:p w14:paraId="7ABF1076" w14:textId="77777777" w:rsidR="00437FC9" w:rsidRPr="00131E04" w:rsidRDefault="00437FC9" w:rsidP="00437FC9">
            <w:pPr>
              <w:pStyle w:val="TableText"/>
              <w:spacing w:before="2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77777777" w:rsidR="00437FC9" w:rsidRPr="00131E04" w:rsidRDefault="00437FC9" w:rsidP="00437FC9">
            <w:pPr>
              <w:pStyle w:val="TableText"/>
              <w:spacing w:before="20" w:after="20"/>
              <w:jc w:val="left"/>
              <w:rPr>
                <w:sz w:val="16"/>
                <w:szCs w:val="16"/>
                <w:lang w:eastAsia="zh-CN"/>
              </w:rPr>
            </w:pPr>
            <w:r w:rsidRPr="00437FC9">
              <w:rPr>
                <w:sz w:val="16"/>
                <w:szCs w:val="16"/>
                <w:lang w:eastAsia="zh-CN"/>
              </w:rPr>
              <w:t></w:t>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437FC9" w:rsidRPr="00437FC9" w:rsidRDefault="00437FC9" w:rsidP="00437FC9">
            <w:pPr>
              <w:pStyle w:val="TableText"/>
              <w:spacing w:before="20" w:after="20"/>
              <w:jc w:val="left"/>
              <w:rPr>
                <w:b/>
                <w:bCs/>
                <w:sz w:val="16"/>
                <w:szCs w:val="16"/>
                <w:lang w:eastAsia="zh-CN"/>
              </w:rPr>
            </w:pPr>
            <w:r w:rsidRPr="00131E04">
              <w:rPr>
                <w:rFonts w:hint="eastAsia"/>
                <w:b/>
                <w:bCs/>
                <w:sz w:val="16"/>
                <w:szCs w:val="16"/>
                <w:lang w:eastAsia="zh-CN"/>
              </w:rPr>
              <w:t>9.12, 9.12A, 9.13,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437FC9" w:rsidRPr="00131E04" w:rsidRDefault="00437FC9" w:rsidP="00437FC9">
            <w:pPr>
              <w:pStyle w:val="TableText"/>
              <w:spacing w:before="2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437FC9">
              <w:rPr>
                <w:sz w:val="16"/>
                <w:szCs w:val="16"/>
                <w:lang w:eastAsia="zh-CN"/>
              </w:rPr>
              <w:t>5.262</w:t>
            </w:r>
            <w:r w:rsidRPr="00131E04">
              <w:rPr>
                <w:rFonts w:hint="eastAsia"/>
                <w:sz w:val="16"/>
                <w:szCs w:val="16"/>
                <w:lang w:eastAsia="zh-CN"/>
              </w:rPr>
              <w:t>）</w:t>
            </w:r>
          </w:p>
          <w:p w14:paraId="7E1530D7" w14:textId="77777777" w:rsidR="00437FC9" w:rsidRPr="00131E04" w:rsidRDefault="00437FC9" w:rsidP="00437FC9">
            <w:pPr>
              <w:pStyle w:val="TableText"/>
              <w:spacing w:before="2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437FC9">
              <w:rPr>
                <w:sz w:val="16"/>
                <w:szCs w:val="16"/>
                <w:lang w:eastAsia="zh-CN"/>
              </w:rPr>
              <w:t>5.262</w:t>
            </w:r>
            <w:r w:rsidRPr="00131E04">
              <w:rPr>
                <w:rFonts w:hint="eastAsia"/>
                <w:sz w:val="16"/>
                <w:szCs w:val="16"/>
                <w:lang w:eastAsia="zh-CN"/>
              </w:rPr>
              <w:t>）</w:t>
            </w:r>
          </w:p>
          <w:p w14:paraId="0DFF9A99" w14:textId="77777777" w:rsidR="00437FC9" w:rsidRPr="00437FC9" w:rsidRDefault="00437FC9" w:rsidP="00437FC9">
            <w:pPr>
              <w:pStyle w:val="TableText"/>
              <w:spacing w:before="2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437FC9" w:rsidRPr="00131E04" w:rsidRDefault="00437FC9" w:rsidP="00204553">
            <w:pPr>
              <w:pStyle w:val="TableText"/>
              <w:spacing w:before="20" w:after="20"/>
              <w:jc w:val="center"/>
              <w:rPr>
                <w:sz w:val="16"/>
                <w:szCs w:val="16"/>
                <w:lang w:eastAsia="zh-CN"/>
              </w:rPr>
            </w:pPr>
            <w:r w:rsidRPr="00131E04">
              <w:rPr>
                <w:sz w:val="16"/>
                <w:szCs w:val="16"/>
                <w:lang w:eastAsia="zh-CN"/>
              </w:rPr>
              <w:t>1</w:t>
            </w:r>
          </w:p>
        </w:tc>
      </w:tr>
      <w:tr w:rsidR="00437FC9" w:rsidRPr="00131E04" w14:paraId="4090325B" w14:textId="77777777" w:rsidTr="00365DEA">
        <w:tc>
          <w:tcPr>
            <w:tcW w:w="1438"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437FC9" w:rsidRPr="00131E04" w:rsidRDefault="00437FC9" w:rsidP="00437FC9">
            <w:pPr>
              <w:pStyle w:val="TableText"/>
              <w:spacing w:before="20" w:after="20"/>
              <w:jc w:val="left"/>
              <w:rPr>
                <w:sz w:val="16"/>
                <w:szCs w:val="16"/>
                <w:lang w:eastAsia="zh-CN"/>
              </w:rPr>
            </w:pPr>
            <w:r w:rsidRPr="00131E04">
              <w:rPr>
                <w:sz w:val="16"/>
                <w:szCs w:val="16"/>
                <w:lang w:eastAsia="zh-CN"/>
              </w:rPr>
              <w:t>454-455</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437FC9" w:rsidRPr="00131E04" w:rsidRDefault="00437FC9" w:rsidP="00437FC9">
            <w:pPr>
              <w:pStyle w:val="TableText"/>
              <w:spacing w:before="20" w:after="20"/>
              <w:jc w:val="left"/>
              <w:rPr>
                <w:b/>
                <w:bCs/>
                <w:sz w:val="16"/>
                <w:szCs w:val="16"/>
                <w:lang w:eastAsia="zh-CN"/>
              </w:rPr>
            </w:pPr>
            <w:r w:rsidRPr="00131E04">
              <w:rPr>
                <w:b/>
                <w:bCs/>
                <w:sz w:val="16"/>
                <w:szCs w:val="16"/>
                <w:lang w:eastAsia="zh-CN"/>
              </w:rPr>
              <w:t>5.286A</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77777777" w:rsidR="00437FC9" w:rsidRPr="00204553" w:rsidRDefault="00437FC9"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437FC9" w:rsidRPr="00437FC9" w:rsidRDefault="00437FC9" w:rsidP="00437FC9">
            <w:pPr>
              <w:pStyle w:val="TableText"/>
              <w:spacing w:before="2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437FC9" w:rsidRPr="00131E04" w:rsidRDefault="00437FC9" w:rsidP="00437FC9">
            <w:pPr>
              <w:pStyle w:val="TableText"/>
              <w:spacing w:before="2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437FC9" w:rsidRPr="00131E04" w:rsidRDefault="00437FC9" w:rsidP="00437FC9">
            <w:pPr>
              <w:pStyle w:val="TableText"/>
              <w:spacing w:before="20" w:after="20"/>
              <w:jc w:val="left"/>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437FC9" w:rsidRPr="00437FC9" w:rsidRDefault="00437FC9" w:rsidP="00437FC9">
            <w:pPr>
              <w:pStyle w:val="TableText"/>
              <w:spacing w:before="20" w:after="20"/>
              <w:jc w:val="left"/>
              <w:rPr>
                <w:b/>
                <w:bCs/>
                <w:sz w:val="16"/>
                <w:szCs w:val="16"/>
                <w:lang w:eastAsia="zh-CN"/>
              </w:rPr>
            </w:pPr>
            <w:r w:rsidRPr="00131E04">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437FC9" w:rsidRPr="00131E04" w:rsidRDefault="00437FC9" w:rsidP="00437FC9">
            <w:pPr>
              <w:pStyle w:val="TableText"/>
              <w:spacing w:before="2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437FC9">
              <w:rPr>
                <w:sz w:val="16"/>
                <w:szCs w:val="16"/>
                <w:lang w:eastAsia="zh-CN"/>
              </w:rPr>
              <w:t>5.286B</w:t>
            </w:r>
            <w:r w:rsidRPr="00131E04">
              <w:rPr>
                <w:rFonts w:hint="eastAsia"/>
                <w:sz w:val="16"/>
                <w:szCs w:val="16"/>
                <w:lang w:eastAsia="zh-CN"/>
              </w:rPr>
              <w:t>和</w:t>
            </w:r>
            <w:r w:rsidRPr="00437FC9">
              <w:rPr>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437FC9" w:rsidRPr="00131E04" w:rsidRDefault="00437FC9" w:rsidP="00437FC9">
            <w:pPr>
              <w:pStyle w:val="TableText"/>
              <w:spacing w:before="20" w:after="20"/>
              <w:rPr>
                <w:sz w:val="16"/>
                <w:szCs w:val="16"/>
                <w:lang w:eastAsia="zh-CN"/>
              </w:rPr>
            </w:pPr>
          </w:p>
        </w:tc>
      </w:tr>
      <w:tr w:rsidR="00437FC9" w:rsidRPr="00131E04" w14:paraId="440BA266" w14:textId="77777777" w:rsidTr="00365DEA">
        <w:tc>
          <w:tcPr>
            <w:tcW w:w="1438"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437FC9" w:rsidRPr="00131E04" w:rsidRDefault="00437FC9" w:rsidP="00437FC9">
            <w:pPr>
              <w:pStyle w:val="TableText"/>
              <w:spacing w:before="20" w:after="20"/>
              <w:jc w:val="left"/>
              <w:rPr>
                <w:sz w:val="16"/>
                <w:szCs w:val="16"/>
                <w:lang w:eastAsia="zh-CN"/>
              </w:rPr>
            </w:pPr>
            <w:r w:rsidRPr="00131E04">
              <w:rPr>
                <w:sz w:val="16"/>
                <w:szCs w:val="16"/>
                <w:lang w:eastAsia="zh-CN"/>
              </w:rPr>
              <w:t>455-456</w:t>
            </w:r>
          </w:p>
          <w:p w14:paraId="53DF33AD" w14:textId="77777777" w:rsidR="00437FC9" w:rsidRPr="00131E04" w:rsidRDefault="00437FC9" w:rsidP="00437FC9">
            <w:pPr>
              <w:pStyle w:val="TableText"/>
              <w:spacing w:before="20" w:after="20"/>
              <w:jc w:val="left"/>
              <w:rPr>
                <w:sz w:val="16"/>
                <w:szCs w:val="16"/>
                <w:lang w:eastAsia="zh-CN"/>
              </w:rPr>
            </w:pPr>
            <w:r w:rsidRPr="00131E04">
              <w:rPr>
                <w:sz w:val="16"/>
                <w:szCs w:val="16"/>
                <w:lang w:eastAsia="zh-CN"/>
              </w:rPr>
              <w:t>459-460</w:t>
            </w:r>
          </w:p>
        </w:tc>
        <w:tc>
          <w:tcPr>
            <w:tcW w:w="105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437FC9" w:rsidRPr="00131E04" w:rsidRDefault="00437FC9" w:rsidP="00437FC9">
            <w:pPr>
              <w:pStyle w:val="TableText"/>
              <w:spacing w:before="20" w:after="20"/>
              <w:jc w:val="left"/>
              <w:rPr>
                <w:b/>
                <w:bCs/>
                <w:sz w:val="16"/>
                <w:szCs w:val="16"/>
                <w:lang w:eastAsia="zh-CN"/>
              </w:rPr>
            </w:pPr>
            <w:r w:rsidRPr="00131E04">
              <w:rPr>
                <w:b/>
                <w:bCs/>
                <w:sz w:val="16"/>
                <w:szCs w:val="16"/>
                <w:lang w:eastAsia="zh-CN"/>
              </w:rPr>
              <w:t>5.286A</w:t>
            </w:r>
          </w:p>
        </w:tc>
        <w:tc>
          <w:tcPr>
            <w:tcW w:w="224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77777777" w:rsidR="00437FC9" w:rsidRPr="00204553" w:rsidRDefault="00437FC9" w:rsidP="00437FC9">
            <w:pPr>
              <w:pStyle w:val="TableText"/>
              <w:spacing w:before="20" w:after="20"/>
              <w:jc w:val="left"/>
              <w:rPr>
                <w:sz w:val="16"/>
                <w:szCs w:val="16"/>
                <w:lang w:eastAsia="zh-CN"/>
              </w:rPr>
            </w:pPr>
            <w:r w:rsidRPr="00204553">
              <w:rPr>
                <w:sz w:val="16"/>
                <w:szCs w:val="16"/>
                <w:lang w:eastAsia="zh-CN"/>
              </w:rPr>
              <w:t>卫星移动（非</w:t>
            </w:r>
            <w:r w:rsidRPr="00204553">
              <w:rPr>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437FC9" w:rsidRPr="00437FC9" w:rsidRDefault="00437FC9" w:rsidP="00437FC9">
            <w:pPr>
              <w:pStyle w:val="TableText"/>
              <w:spacing w:before="2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437FC9" w:rsidRPr="00131E04" w:rsidRDefault="00437FC9" w:rsidP="00437FC9">
            <w:pPr>
              <w:pStyle w:val="TableText"/>
              <w:spacing w:before="2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437FC9" w:rsidRPr="00131E04" w:rsidRDefault="00437FC9" w:rsidP="00437FC9">
            <w:pPr>
              <w:pStyle w:val="TableText"/>
              <w:spacing w:before="20" w:after="20"/>
              <w:jc w:val="left"/>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437FC9" w:rsidRPr="00437FC9" w:rsidRDefault="00437FC9" w:rsidP="00437FC9">
            <w:pPr>
              <w:pStyle w:val="TableText"/>
              <w:spacing w:before="20" w:after="20"/>
              <w:jc w:val="left"/>
              <w:rPr>
                <w:b/>
                <w:bCs/>
                <w:sz w:val="16"/>
                <w:szCs w:val="16"/>
                <w:lang w:eastAsia="zh-CN"/>
              </w:rPr>
            </w:pPr>
            <w:r w:rsidRPr="00131E04">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437FC9" w:rsidRPr="00131E04" w:rsidRDefault="00437FC9" w:rsidP="00437FC9">
            <w:pPr>
              <w:pStyle w:val="TableText"/>
              <w:spacing w:before="2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437FC9">
              <w:rPr>
                <w:sz w:val="16"/>
                <w:szCs w:val="16"/>
                <w:lang w:eastAsia="zh-CN"/>
              </w:rPr>
              <w:t>5.286B</w:t>
            </w:r>
            <w:r w:rsidRPr="00131E04">
              <w:rPr>
                <w:rFonts w:hint="eastAsia"/>
                <w:sz w:val="16"/>
                <w:szCs w:val="16"/>
                <w:lang w:eastAsia="zh-CN"/>
              </w:rPr>
              <w:t>和</w:t>
            </w:r>
            <w:r w:rsidRPr="00437FC9">
              <w:rPr>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437FC9" w:rsidRPr="00131E04" w:rsidRDefault="00437FC9" w:rsidP="00437FC9">
            <w:pPr>
              <w:pStyle w:val="TableText"/>
              <w:spacing w:before="2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0"/>
          <w:headerReference w:type="default" r:id="rId11"/>
          <w:footerReference w:type="even" r:id="rId12"/>
          <w:footerReference w:type="default" r:id="rId13"/>
          <w:footnotePr>
            <w:pos w:val="beneathText"/>
          </w:footnotePr>
          <w:pgSz w:w="16840" w:h="11907" w:orient="landscape" w:code="9"/>
          <w:pgMar w:top="1985" w:right="1701" w:bottom="851" w:left="1134" w:header="720" w:footer="482" w:gutter="0"/>
          <w:cols w:space="720"/>
        </w:sectPr>
      </w:pPr>
    </w:p>
    <w:p w14:paraId="3B87DD80" w14:textId="78C75DD0"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r w:rsidR="00D346C1" w:rsidRPr="00D346C1">
        <w:rPr>
          <w:rFonts w:eastAsia="Times New Roman"/>
          <w:lang w:eastAsia="zh-CN"/>
        </w:rPr>
        <w:t xml:space="preserve"> </w:t>
      </w:r>
      <w:r w:rsidR="00D346C1" w:rsidRPr="00D346C1">
        <w:rPr>
          <w:rFonts w:eastAsia="Times New Roman"/>
          <w:color w:val="000000"/>
          <w:lang w:eastAsia="zh-CN"/>
        </w:rPr>
        <w:t xml:space="preserve">    </w:t>
      </w:r>
      <w:r w:rsidR="00D346C1" w:rsidRPr="00D346C1">
        <w:rPr>
          <w:rFonts w:eastAsia="Times New Roman"/>
          <w:color w:val="000000"/>
          <w:sz w:val="16"/>
          <w:szCs w:val="16"/>
          <w:lang w:eastAsia="zh-CN"/>
        </w:rPr>
        <w:t>(MOD RRB20/84)</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77777777" w:rsidR="00B77DC8" w:rsidRPr="00131E04" w:rsidRDefault="00B77DC8" w:rsidP="00437FC9">
            <w:pPr>
              <w:spacing w:beforeLines="1" w:before="2"/>
              <w:jc w:val="center"/>
              <w:rPr>
                <w:sz w:val="16"/>
                <w:szCs w:val="16"/>
                <w:lang w:eastAsia="zh-CN"/>
              </w:rPr>
            </w:pP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77777777" w:rsidR="00B77DC8" w:rsidRPr="00131E04" w:rsidRDefault="00B77DC8" w:rsidP="00437FC9">
            <w:pPr>
              <w:spacing w:beforeLines="1" w:before="2"/>
              <w:jc w:val="center"/>
              <w:rPr>
                <w:sz w:val="16"/>
                <w:szCs w:val="16"/>
                <w:lang w:eastAsia="zh-CN"/>
              </w:rPr>
            </w:pP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77777777"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77777777" w:rsidR="00B77DC8" w:rsidRPr="00131E04" w:rsidRDefault="00B77DC8" w:rsidP="00437FC9">
            <w:pPr>
              <w:spacing w:beforeLines="1" w:before="2"/>
              <w:jc w:val="center"/>
              <w:rPr>
                <w:sz w:val="16"/>
                <w:szCs w:val="16"/>
              </w:rPr>
            </w:pP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685C1F">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685C1F">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685C1F">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685C1F">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685C1F">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685C1F">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685C1F">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685C1F">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685C1F">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685C1F">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685C1F">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685C1F">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685C1F">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685C1F">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685C1F">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685C1F">
            <w:pPr>
              <w:spacing w:before="40" w:after="40" w:line="180" w:lineRule="exact"/>
              <w:jc w:val="center"/>
              <w:rPr>
                <w:rFonts w:ascii="Symbol" w:hAnsi="Symbol" w:hint="eastAsia"/>
                <w:color w:val="000000"/>
                <w:sz w:val="16"/>
              </w:rPr>
            </w:pPr>
          </w:p>
          <w:p w14:paraId="0DEB71FD" w14:textId="77777777" w:rsidR="006A3BA7" w:rsidRPr="0052273C" w:rsidRDefault="006A3BA7" w:rsidP="00685C1F">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685C1F">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685C1F">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685C1F">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4"/>
          <w:footnotePr>
            <w:pos w:val="beneathText"/>
          </w:footnotePr>
          <w:pgSz w:w="16840" w:h="11907" w:orient="landscape" w:code="9"/>
          <w:pgMar w:top="851" w:right="1701" w:bottom="1985" w:left="1134" w:header="720" w:footer="482" w:gutter="0"/>
          <w:cols w:space="720"/>
        </w:sectPr>
      </w:pPr>
    </w:p>
    <w:p w14:paraId="564C5E2D" w14:textId="182D9681" w:rsidR="00D9528C" w:rsidRDefault="00D9528C" w:rsidP="00C12ABE">
      <w:pPr>
        <w:pStyle w:val="Table"/>
        <w:keepNext w:val="0"/>
        <w:spacing w:before="12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r w:rsidR="00D346C1" w:rsidRPr="00D346C1">
        <w:rPr>
          <w:rFonts w:eastAsia="Times New Roman"/>
          <w:lang w:eastAsia="zh-CN"/>
        </w:rPr>
        <w:t xml:space="preserve"> </w:t>
      </w:r>
      <w:r w:rsidR="00D346C1" w:rsidRPr="00D346C1">
        <w:rPr>
          <w:rFonts w:eastAsia="Times New Roman"/>
          <w:color w:val="000000"/>
          <w:lang w:eastAsia="zh-CN"/>
        </w:rPr>
        <w:t xml:space="preserve">    </w:t>
      </w:r>
      <w:r w:rsidR="00D346C1" w:rsidRPr="00D346C1">
        <w:rPr>
          <w:rFonts w:eastAsia="Times New Roman"/>
          <w:color w:val="000000"/>
          <w:sz w:val="16"/>
          <w:szCs w:val="16"/>
          <w:lang w:eastAsia="zh-CN"/>
        </w:rPr>
        <w:t>(MOD RRB20/84)</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43"/>
        <w:gridCol w:w="416"/>
        <w:gridCol w:w="2254"/>
        <w:gridCol w:w="3373"/>
        <w:gridCol w:w="560"/>
      </w:tblGrid>
      <w:tr w:rsidR="004A513B" w:rsidRPr="00131E04" w14:paraId="049BF40F"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77777777"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w:t>
            </w:r>
            <w:r>
              <w:rPr>
                <w:sz w:val="16"/>
                <w:szCs w:val="16"/>
                <w:lang w:eastAsia="zh-CN"/>
              </w:rPr>
              <w:br/>
            </w:r>
            <w:r w:rsidRPr="00131E04">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8B7E1C1" w:rsidR="00C12ABE" w:rsidRPr="00AE6713" w:rsidRDefault="00C12ABE" w:rsidP="00C12ABE">
            <w:pPr>
              <w:spacing w:before="40" w:after="40" w:line="180" w:lineRule="exact"/>
              <w:ind w:left="170" w:hanging="170"/>
              <w:jc w:val="left"/>
              <w:rPr>
                <w:color w:val="000000"/>
                <w:sz w:val="16"/>
              </w:rPr>
            </w:pPr>
            <w:proofErr w:type="spellStart"/>
            <w:r w:rsidRPr="00667C3E">
              <w:rPr>
                <w:rFonts w:ascii="SimSun" w:hAnsi="SimSun" w:hint="eastAsia"/>
                <w:sz w:val="16"/>
                <w:szCs w:val="16"/>
              </w:rPr>
              <w:t>卫星移动</w:t>
            </w:r>
            <w:proofErr w:type="spellEnd"/>
            <w:r>
              <w:rPr>
                <w:rFonts w:ascii="SimSun" w:hAnsi="SimSun" w:hint="eastAsia"/>
                <w:sz w:val="16"/>
                <w:szCs w:val="16"/>
                <w:lang w:eastAsia="zh-CN"/>
              </w:rPr>
              <w:t xml:space="preserve"> </w:t>
            </w:r>
            <w:r w:rsidRPr="00AE6713">
              <w:rPr>
                <w:color w:val="000000"/>
                <w:sz w:val="16"/>
              </w:rPr>
              <w:t xml:space="preserve">MOBILE-SATELLITE </w:t>
            </w:r>
          </w:p>
          <w:p w14:paraId="5728D279" w14:textId="77777777" w:rsidR="00C12ABE" w:rsidRPr="00AE6713" w:rsidRDefault="00C12ABE" w:rsidP="00C12ABE">
            <w:pPr>
              <w:spacing w:before="40" w:after="40" w:line="180" w:lineRule="exact"/>
              <w:ind w:left="170" w:hanging="170"/>
              <w:jc w:val="left"/>
              <w:rPr>
                <w:color w:val="000000"/>
                <w:sz w:val="16"/>
              </w:rPr>
            </w:pPr>
            <w:proofErr w:type="spellStart"/>
            <w:r w:rsidRPr="00667C3E">
              <w:rPr>
                <w:rFonts w:ascii="SimSun" w:hAnsi="SimSun" w:hint="eastAsia"/>
                <w:sz w:val="16"/>
                <w:szCs w:val="16"/>
              </w:rPr>
              <w:t>卫星无线电测定</w:t>
            </w:r>
            <w:proofErr w:type="spellEnd"/>
            <w:r w:rsidRPr="00667C3E">
              <w:rPr>
                <w:rFonts w:hint="eastAsia"/>
                <w:sz w:val="16"/>
                <w:szCs w:val="16"/>
              </w:rPr>
              <w:t>（</w:t>
            </w:r>
            <w:r w:rsidRPr="00667C3E">
              <w:rPr>
                <w:rFonts w:hint="eastAsia"/>
                <w:sz w:val="16"/>
                <w:szCs w:val="16"/>
              </w:rPr>
              <w:t>2</w:t>
            </w:r>
            <w:proofErr w:type="spellStart"/>
            <w:r w:rsidRPr="00667C3E">
              <w:rPr>
                <w:rFonts w:hint="eastAsia"/>
                <w:sz w:val="16"/>
                <w:szCs w:val="16"/>
              </w:rPr>
              <w:t>区（</w:t>
            </w:r>
            <w:r>
              <w:rPr>
                <w:rFonts w:hint="eastAsia"/>
                <w:sz w:val="16"/>
                <w:szCs w:val="16"/>
              </w:rPr>
              <w:t>第</w:t>
            </w:r>
            <w:proofErr w:type="spellEnd"/>
            <w:r w:rsidRPr="00667C3E">
              <w:rPr>
                <w:b/>
                <w:bCs/>
                <w:sz w:val="16"/>
                <w:szCs w:val="16"/>
              </w:rPr>
              <w:t>5.3</w:t>
            </w:r>
            <w:r w:rsidRPr="00667C3E">
              <w:rPr>
                <w:rFonts w:hint="eastAsia"/>
                <w:b/>
                <w:bCs/>
                <w:sz w:val="16"/>
                <w:szCs w:val="16"/>
              </w:rPr>
              <w:t>70</w:t>
            </w:r>
            <w:proofErr w:type="spellStart"/>
            <w:r w:rsidRPr="00911DE7">
              <w:rPr>
                <w:rFonts w:hint="eastAsia"/>
                <w:sz w:val="16"/>
                <w:szCs w:val="16"/>
              </w:rPr>
              <w:t>款所述</w:t>
            </w:r>
            <w:r w:rsidRPr="00667C3E">
              <w:rPr>
                <w:rFonts w:hint="eastAsia"/>
                <w:sz w:val="16"/>
                <w:szCs w:val="16"/>
              </w:rPr>
              <w:t>国家除外</w:t>
            </w:r>
            <w:proofErr w:type="spellEnd"/>
            <w:r w:rsidRPr="00667C3E">
              <w:rPr>
                <w:rFonts w:hint="eastAsia"/>
                <w:sz w:val="16"/>
                <w:szCs w:val="16"/>
              </w:rPr>
              <w:t>），</w:t>
            </w:r>
            <w:r>
              <w:rPr>
                <w:rFonts w:hint="eastAsia"/>
                <w:sz w:val="16"/>
                <w:szCs w:val="16"/>
              </w:rPr>
              <w:t>第</w:t>
            </w:r>
            <w:r w:rsidRPr="00667C3E">
              <w:rPr>
                <w:rFonts w:hint="eastAsia"/>
                <w:b/>
                <w:bCs/>
                <w:sz w:val="16"/>
                <w:szCs w:val="16"/>
              </w:rPr>
              <w:t>5.369</w:t>
            </w:r>
            <w:proofErr w:type="spellStart"/>
            <w:r w:rsidRPr="00911DE7">
              <w:rPr>
                <w:rFonts w:hint="eastAsia"/>
                <w:sz w:val="16"/>
                <w:szCs w:val="16"/>
              </w:rPr>
              <w:t>款</w:t>
            </w:r>
            <w:r w:rsidRPr="00667C3E">
              <w:rPr>
                <w:rFonts w:hint="eastAsia"/>
                <w:sz w:val="16"/>
                <w:szCs w:val="16"/>
              </w:rPr>
              <w:t>的国家</w:t>
            </w:r>
            <w:proofErr w:type="spellEnd"/>
            <w:r w:rsidRPr="00667C3E">
              <w:rPr>
                <w:rFonts w:hint="eastAsia"/>
                <w:sz w:val="16"/>
                <w:szCs w:val="16"/>
              </w:rPr>
              <w:t>）</w:t>
            </w:r>
          </w:p>
          <w:p w14:paraId="4ECE1465" w14:textId="77777777" w:rsidR="00C12ABE" w:rsidRDefault="00C12ABE" w:rsidP="00C12ABE">
            <w:pPr>
              <w:spacing w:before="40" w:after="40" w:line="180" w:lineRule="exact"/>
              <w:ind w:left="170" w:hanging="170"/>
              <w:jc w:val="left"/>
              <w:rPr>
                <w:color w:val="000000"/>
                <w:sz w:val="16"/>
              </w:rPr>
            </w:pPr>
            <w:proofErr w:type="spellStart"/>
            <w:r w:rsidRPr="00667C3E">
              <w:rPr>
                <w:rFonts w:ascii="SimSun" w:hAnsi="SimSun" w:hint="eastAsia"/>
                <w:sz w:val="16"/>
                <w:szCs w:val="16"/>
              </w:rPr>
              <w:t>卫星航空移动</w:t>
            </w:r>
            <w:proofErr w:type="spellEnd"/>
            <w:r w:rsidRPr="00667C3E">
              <w:rPr>
                <w:rFonts w:hint="eastAsia"/>
                <w:sz w:val="16"/>
                <w:szCs w:val="16"/>
              </w:rPr>
              <w:t>（</w:t>
            </w:r>
            <w:r w:rsidRPr="00667C3E">
              <w:rPr>
                <w:sz w:val="16"/>
                <w:szCs w:val="16"/>
              </w:rPr>
              <w:t>R</w:t>
            </w:r>
            <w:r w:rsidRPr="00667C3E">
              <w:rPr>
                <w:rFonts w:hint="eastAsia"/>
                <w:sz w:val="16"/>
                <w:szCs w:val="16"/>
              </w:rPr>
              <w:t>）</w:t>
            </w:r>
            <w:r w:rsidRPr="00AE6713">
              <w:rPr>
                <w:color w:val="000000"/>
                <w:sz w:val="16"/>
              </w:rPr>
              <w:t xml:space="preserve"> (</w:t>
            </w:r>
            <w:r w:rsidRPr="006A3BA7">
              <w:rPr>
                <w:b/>
                <w:bCs/>
                <w:color w:val="000000"/>
                <w:sz w:val="16"/>
              </w:rPr>
              <w:t>5.367</w:t>
            </w:r>
            <w:r w:rsidRPr="00AE6713">
              <w:rPr>
                <w:color w:val="000000"/>
                <w:sz w:val="16"/>
              </w:rPr>
              <w:t>)</w:t>
            </w:r>
          </w:p>
          <w:p w14:paraId="4110B36F" w14:textId="77777777" w:rsidR="00C12ABE" w:rsidRPr="00131E04" w:rsidRDefault="00C12ABE" w:rsidP="00C12ABE">
            <w:pPr>
              <w:spacing w:before="0"/>
              <w:jc w:val="left"/>
              <w:rPr>
                <w:rFonts w:ascii="SimSun" w:hAnsi="SimSun"/>
                <w:sz w:val="16"/>
                <w:szCs w:val="16"/>
                <w:lang w:eastAsia="zh-CN"/>
              </w:rPr>
            </w:pP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F133B8" w14:textId="70598B89" w:rsidR="00C12ABE" w:rsidRPr="00AE6713" w:rsidRDefault="008D1F6B" w:rsidP="00C12ABE">
            <w:pPr>
              <w:rPr>
                <w:rFonts w:ascii="Symbol" w:hAnsi="Symbol" w:hint="eastAsia"/>
                <w:color w:val="000000"/>
                <w:sz w:val="16"/>
              </w:rPr>
            </w:pPr>
            <w:r>
              <w:rPr>
                <w:rFonts w:ascii="Symbol" w:hAnsi="Symbol"/>
                <w:color w:val="000000"/>
                <w:sz w:val="16"/>
              </w:rPr>
              <w:br/>
            </w:r>
            <w:r w:rsidR="00C12ABE" w:rsidRPr="00AE6713">
              <w:rPr>
                <w:rFonts w:ascii="Symbol" w:hAnsi="Symbol"/>
                <w:color w:val="000000"/>
                <w:sz w:val="16"/>
              </w:rPr>
              <w:t></w:t>
            </w:r>
          </w:p>
          <w:p w14:paraId="0A59E932" w14:textId="31F033C5" w:rsidR="00C12ABE" w:rsidRDefault="00C12ABE" w:rsidP="00C12ABE">
            <w:pPr>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131E04" w:rsidRDefault="00C12ABE" w:rsidP="00C12ABE">
            <w:pPr>
              <w:spacing w:before="0"/>
              <w:rPr>
                <w:b/>
                <w:bCs/>
                <w:sz w:val="16"/>
                <w:szCs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5A39E1E9" w:rsidR="00C12ABE" w:rsidRPr="00131E04" w:rsidRDefault="00C12ABE" w:rsidP="00C12ABE">
            <w:pPr>
              <w:spacing w:before="0"/>
              <w:rPr>
                <w:b/>
                <w:sz w:val="16"/>
                <w:szCs w:val="16"/>
                <w:lang w:eastAsia="zh-CN"/>
              </w:rPr>
            </w:pPr>
            <w:proofErr w:type="spellStart"/>
            <w:r w:rsidRPr="00701E26">
              <w:rPr>
                <w:rFonts w:hint="eastAsia"/>
                <w:color w:val="000000"/>
                <w:sz w:val="16"/>
              </w:rPr>
              <w:t>固定</w:t>
            </w:r>
            <w:proofErr w:type="spellEnd"/>
            <w:r w:rsidRPr="006A3BA7">
              <w:rPr>
                <w:rFonts w:ascii="Calibri" w:hAnsi="Calibri"/>
                <w:color w:val="000000"/>
                <w:sz w:val="16"/>
              </w:rPr>
              <w:t xml:space="preserve"> (</w:t>
            </w:r>
            <w:r w:rsidRPr="006A3BA7">
              <w:rPr>
                <w:b/>
                <w:bCs/>
                <w:color w:val="000000"/>
                <w:sz w:val="16"/>
              </w:rPr>
              <w:t>5.359</w:t>
            </w:r>
            <w:r w:rsidRPr="006A3BA7">
              <w:rPr>
                <w:rFonts w:ascii="Calibri" w:hAnsi="Calibri"/>
                <w:color w:val="000000"/>
                <w:sz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4A513B" w:rsidRPr="00131E04" w14:paraId="7B8867E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77777777" w:rsidR="004A513B" w:rsidRPr="00131E04" w:rsidRDefault="004A513B" w:rsidP="004A513B">
            <w:pPr>
              <w:spacing w:before="0"/>
              <w:rPr>
                <w:sz w:val="16"/>
                <w:szCs w:val="16"/>
                <w:lang w:eastAsia="zh-CN"/>
              </w:rPr>
            </w:pPr>
            <w:r w:rsidRPr="00131E04">
              <w:rPr>
                <w:sz w:val="16"/>
                <w:szCs w:val="16"/>
                <w:lang w:eastAsia="zh-CN"/>
              </w:rPr>
              <w:t>1 610-1 6</w:t>
            </w:r>
            <w:r w:rsidRPr="00131E04">
              <w:rPr>
                <w:rFonts w:hint="eastAsia"/>
                <w:sz w:val="16"/>
                <w:szCs w:val="16"/>
                <w:lang w:eastAsia="zh-CN"/>
              </w:rPr>
              <w:t>26.5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4A513B" w:rsidRPr="00131E04" w:rsidRDefault="004A513B" w:rsidP="004A513B">
            <w:pPr>
              <w:spacing w:before="0"/>
              <w:rPr>
                <w:b/>
                <w:bCs/>
                <w:sz w:val="16"/>
                <w:szCs w:val="16"/>
                <w:lang w:eastAsia="zh-CN"/>
              </w:rPr>
            </w:pPr>
            <w:r w:rsidRPr="00131E04">
              <w:rPr>
                <w:b/>
                <w:bCs/>
                <w:sz w:val="16"/>
                <w:szCs w:val="16"/>
                <w:lang w:eastAsia="zh-CN"/>
              </w:rPr>
              <w:t>5.364</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7777777" w:rsidR="004A513B" w:rsidRPr="00131E04" w:rsidRDefault="004A513B" w:rsidP="008D1F6B">
            <w:pPr>
              <w:spacing w:before="0"/>
              <w:ind w:left="87" w:hanging="87"/>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 xml:space="preserve"> 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77777777" w:rsidR="004A513B" w:rsidRPr="00131E04" w:rsidRDefault="004A513B" w:rsidP="004A513B">
            <w:pPr>
              <w:spacing w:before="0"/>
              <w:jc w:val="center"/>
              <w:rPr>
                <w:sz w:val="16"/>
                <w:szCs w:val="16"/>
                <w:lang w:eastAsia="zh-CN"/>
              </w:rPr>
            </w:pPr>
            <w:r>
              <w:rPr>
                <w:rFonts w:ascii="Symbol" w:hAnsi="Symbol"/>
                <w:color w:val="000000"/>
                <w:sz w:val="16"/>
                <w:lang w:eastAsia="zh-CN"/>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4A513B" w:rsidRPr="00131E04" w:rsidRDefault="004A513B" w:rsidP="004A513B">
            <w:pPr>
              <w:pStyle w:val="a0"/>
              <w:spacing w:before="0"/>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4A513B" w:rsidRPr="00131E04" w:rsidRDefault="004A513B" w:rsidP="004A513B">
            <w:pPr>
              <w:spacing w:before="0"/>
              <w:jc w:val="center"/>
              <w:rPr>
                <w:sz w:val="16"/>
                <w:szCs w:val="16"/>
                <w:lang w:eastAsia="zh-CN"/>
              </w:rPr>
            </w:pPr>
          </w:p>
        </w:tc>
      </w:tr>
      <w:tr w:rsidR="00C12ABE" w:rsidRPr="00131E04" w14:paraId="20B3AD1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C12ABE" w:rsidRPr="00131E04" w:rsidRDefault="00C12ABE" w:rsidP="00C12ABE">
            <w:pPr>
              <w:spacing w:before="0"/>
              <w:rPr>
                <w:sz w:val="16"/>
                <w:szCs w:val="16"/>
                <w:lang w:eastAsia="zh-CN"/>
              </w:rPr>
            </w:pPr>
            <w:r>
              <w:rPr>
                <w:sz w:val="16"/>
                <w:szCs w:val="16"/>
              </w:rPr>
              <w:t>1 613.8-1 621.35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4C007D23" w:rsidR="00C12ABE" w:rsidRPr="00131E04" w:rsidRDefault="00C12ABE" w:rsidP="00C12ABE">
            <w:pPr>
              <w:spacing w:before="0"/>
              <w:rPr>
                <w:b/>
                <w:bCs/>
                <w:sz w:val="16"/>
                <w:szCs w:val="16"/>
                <w:lang w:eastAsia="zh-CN"/>
              </w:rPr>
            </w:pPr>
            <w:r>
              <w:rPr>
                <w:b/>
                <w:bCs/>
                <w:sz w:val="16"/>
                <w:szCs w:val="16"/>
              </w:rPr>
              <w:t>5.365</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6DA4E299" w:rsidR="00C12ABE" w:rsidRPr="00131E04" w:rsidRDefault="00C12ABE" w:rsidP="00C12ABE">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39C15245" w:rsidR="00C12ABE" w:rsidRPr="00131E04" w:rsidRDefault="00C12ABE" w:rsidP="00C12ABE">
            <w:pPr>
              <w:spacing w:before="0"/>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23435123" w:rsidR="00C12ABE" w:rsidRPr="00131E04" w:rsidRDefault="00C12ABE" w:rsidP="00C12ABE">
            <w:pPr>
              <w:spacing w:before="0"/>
              <w:rPr>
                <w:sz w:val="16"/>
                <w:szCs w:val="16"/>
              </w:rPr>
            </w:pPr>
            <w:r>
              <w:rPr>
                <w:sz w:val="16"/>
                <w:szCs w:val="16"/>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77777777" w:rsidR="00C12ABE" w:rsidRPr="00131E04" w:rsidRDefault="00C12ABE" w:rsidP="00C12ABE">
            <w:pPr>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6FB623BB" w:rsidR="00C12ABE" w:rsidRPr="00131E04" w:rsidRDefault="00C12ABE" w:rsidP="00C12ABE">
            <w:pPr>
              <w:spacing w:before="0"/>
              <w:rPr>
                <w:sz w:val="16"/>
                <w:szCs w:val="16"/>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B930F6D" w:rsidR="00C12ABE" w:rsidRPr="00131E04" w:rsidRDefault="00C12ABE" w:rsidP="00C12ABE">
            <w:pPr>
              <w:spacing w:before="0"/>
              <w:rPr>
                <w:sz w:val="16"/>
                <w:szCs w:val="16"/>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C12ABE" w:rsidRPr="00131E04" w:rsidRDefault="00C12ABE" w:rsidP="00C12ABE">
            <w:pPr>
              <w:spacing w:before="0"/>
              <w:jc w:val="center"/>
              <w:rPr>
                <w:sz w:val="16"/>
                <w:szCs w:val="16"/>
              </w:rPr>
            </w:pPr>
          </w:p>
        </w:tc>
      </w:tr>
      <w:tr w:rsidR="00C12ABE" w:rsidRPr="00131E04" w14:paraId="2126E704"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C12ABE" w:rsidRDefault="00C12ABE" w:rsidP="00C12ABE">
            <w:pPr>
              <w:spacing w:before="0"/>
              <w:rPr>
                <w:sz w:val="16"/>
                <w:szCs w:val="16"/>
              </w:rPr>
            </w:pPr>
            <w:r w:rsidRPr="00AE6713">
              <w:rPr>
                <w:color w:val="000000"/>
                <w:sz w:val="16"/>
              </w:rPr>
              <w:t>1 621.35 - 1 626.5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2ECCDA85" w:rsidR="00C12ABE" w:rsidRDefault="00C12ABE" w:rsidP="00C12ABE">
            <w:pPr>
              <w:spacing w:before="0"/>
              <w:rPr>
                <w:b/>
                <w:bCs/>
                <w:sz w:val="16"/>
                <w:szCs w:val="16"/>
              </w:rPr>
            </w:pPr>
            <w:r w:rsidRPr="00AE6713">
              <w:rPr>
                <w:b/>
                <w:color w:val="000000"/>
                <w:sz w:val="16"/>
              </w:rPr>
              <w:t>5.365</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03E7E1A8" w:rsidR="00C12ABE" w:rsidRDefault="00C12ABE" w:rsidP="00C12ABE">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71C8AC7D" w:rsidR="00C12ABE" w:rsidRDefault="00C12ABE" w:rsidP="00C12ABE">
            <w:pPr>
              <w:spacing w:before="0"/>
              <w:jc w:val="center"/>
              <w:rPr>
                <w:rFonts w:ascii="Symbol" w:hAnsi="Symbol" w:hint="eastAsia"/>
                <w:color w:val="000000"/>
                <w:sz w:val="16"/>
              </w:rPr>
            </w:pPr>
            <w:r w:rsidRPr="00AE6713">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3A8E3C09" w:rsidR="00C12ABE" w:rsidRDefault="00C12ABE" w:rsidP="00C12ABE">
            <w:pPr>
              <w:spacing w:before="0"/>
              <w:rPr>
                <w:sz w:val="16"/>
                <w:szCs w:val="16"/>
              </w:rPr>
            </w:pPr>
            <w:r w:rsidRPr="00AE6713">
              <w:rPr>
                <w:color w:val="000000"/>
                <w:sz w:val="16"/>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77777777" w:rsidR="00C12ABE" w:rsidRPr="00131E04" w:rsidRDefault="00C12ABE" w:rsidP="00C12ABE">
            <w:pPr>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7DA1EC39" w:rsidR="00C12ABE" w:rsidRDefault="00C12ABE" w:rsidP="00C12ABE">
            <w:pPr>
              <w:spacing w:before="0"/>
              <w:rPr>
                <w:b/>
                <w:bCs/>
                <w:sz w:val="16"/>
                <w:szCs w:val="16"/>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47F0476F" w:rsidR="00C12ABE" w:rsidRDefault="00C12ABE" w:rsidP="00C12ABE">
            <w:pPr>
              <w:spacing w:before="0"/>
              <w:rPr>
                <w:sz w:val="16"/>
                <w:szCs w:val="16"/>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C12ABE" w:rsidRPr="00131E04" w:rsidRDefault="00C12ABE" w:rsidP="00C12ABE">
            <w:pPr>
              <w:spacing w:before="0"/>
              <w:jc w:val="center"/>
              <w:rPr>
                <w:sz w:val="16"/>
                <w:szCs w:val="16"/>
              </w:rPr>
            </w:pPr>
          </w:p>
        </w:tc>
      </w:tr>
      <w:tr w:rsidR="004A513B" w:rsidRPr="00131E04" w14:paraId="426615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4A513B" w:rsidRPr="00131E04" w:rsidRDefault="004A513B" w:rsidP="004A513B">
            <w:pPr>
              <w:spacing w:before="0"/>
              <w:rPr>
                <w:sz w:val="16"/>
                <w:szCs w:val="16"/>
                <w:lang w:eastAsia="zh-CN"/>
              </w:rPr>
            </w:pPr>
            <w:r w:rsidRPr="00131E04">
              <w:rPr>
                <w:sz w:val="16"/>
                <w:szCs w:val="16"/>
                <w:lang w:eastAsia="zh-CN"/>
              </w:rPr>
              <w:t>1 6</w:t>
            </w:r>
            <w:r w:rsidRPr="00131E04">
              <w:rPr>
                <w:rFonts w:hint="eastAsia"/>
                <w:sz w:val="16"/>
                <w:szCs w:val="16"/>
                <w:lang w:eastAsia="zh-CN"/>
              </w:rPr>
              <w:t>26</w:t>
            </w:r>
            <w:r w:rsidRPr="00131E04">
              <w:rPr>
                <w:sz w:val="16"/>
                <w:szCs w:val="16"/>
                <w:lang w:eastAsia="zh-CN"/>
              </w:rPr>
              <w:t>.</w:t>
            </w:r>
            <w:r w:rsidRPr="00131E04">
              <w:rPr>
                <w:rFonts w:hint="eastAsia"/>
                <w:sz w:val="16"/>
                <w:szCs w:val="16"/>
                <w:lang w:eastAsia="zh-CN"/>
              </w:rPr>
              <w:t>5</w:t>
            </w:r>
            <w:r w:rsidRPr="00131E04">
              <w:rPr>
                <w:sz w:val="16"/>
                <w:szCs w:val="16"/>
                <w:lang w:eastAsia="zh-CN"/>
              </w:rPr>
              <w:t>-1 66</w:t>
            </w:r>
            <w:r w:rsidRPr="00131E04">
              <w:rPr>
                <w:rFonts w:hint="eastAsia"/>
                <w:sz w:val="16"/>
                <w:szCs w:val="16"/>
                <w:lang w:eastAsia="zh-CN"/>
              </w:rPr>
              <w:t>0</w:t>
            </w:r>
            <w:r w:rsidRPr="00131E04">
              <w:rPr>
                <w:sz w:val="16"/>
                <w:szCs w:val="16"/>
                <w:lang w:eastAsia="zh-CN"/>
              </w:rPr>
              <w:t>.5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4A513B" w:rsidRPr="00131E04" w:rsidRDefault="004A513B" w:rsidP="004A513B">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4A513B" w:rsidRPr="00131E04" w:rsidRDefault="004A513B" w:rsidP="004A513B">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4A513B" w:rsidRPr="00131E04" w:rsidRDefault="004A513B" w:rsidP="004A513B">
            <w:pPr>
              <w:spacing w:before="0"/>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4A513B" w:rsidRPr="00131E04" w:rsidRDefault="004A513B" w:rsidP="004A513B">
            <w:pPr>
              <w:spacing w:before="0"/>
              <w:rPr>
                <w:sz w:val="16"/>
                <w:szCs w:val="16"/>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4A513B" w:rsidRPr="00131E04" w:rsidRDefault="004A513B" w:rsidP="004A513B">
            <w:pPr>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4A513B" w:rsidRPr="00131E04" w:rsidRDefault="004A513B" w:rsidP="004A513B">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4A513B" w:rsidRPr="00131E04" w:rsidRDefault="004A513B" w:rsidP="004A513B">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4A513B" w:rsidRPr="00131E04" w:rsidRDefault="004A513B" w:rsidP="004A513B">
            <w:pPr>
              <w:spacing w:before="0"/>
              <w:jc w:val="center"/>
              <w:rPr>
                <w:sz w:val="16"/>
                <w:szCs w:val="16"/>
              </w:rPr>
            </w:pPr>
          </w:p>
        </w:tc>
      </w:tr>
      <w:tr w:rsidR="004A513B" w:rsidRPr="00131E04" w14:paraId="483D19F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4A513B" w:rsidRPr="00131E04" w:rsidRDefault="004A513B" w:rsidP="004A513B">
            <w:pPr>
              <w:spacing w:before="0"/>
              <w:rPr>
                <w:sz w:val="16"/>
                <w:szCs w:val="16"/>
                <w:lang w:eastAsia="zh-CN"/>
              </w:rPr>
            </w:pPr>
            <w:r w:rsidRPr="00131E04">
              <w:rPr>
                <w:sz w:val="16"/>
                <w:szCs w:val="16"/>
                <w:lang w:eastAsia="zh-CN"/>
              </w:rPr>
              <w:t>1 668-1 668.4</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4A513B" w:rsidRPr="00131E04" w:rsidRDefault="004A513B" w:rsidP="004A513B">
            <w:pPr>
              <w:spacing w:before="0"/>
              <w:rPr>
                <w:b/>
                <w:bCs/>
                <w:sz w:val="16"/>
                <w:szCs w:val="16"/>
                <w:lang w:eastAsia="zh-CN"/>
              </w:rPr>
            </w:pPr>
            <w:r w:rsidRPr="00131E04">
              <w:rPr>
                <w:b/>
                <w:bCs/>
                <w:sz w:val="16"/>
                <w:szCs w:val="16"/>
                <w:lang w:eastAsia="zh-CN"/>
              </w:rPr>
              <w:t>5.379B</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4A513B" w:rsidRPr="00131E04" w:rsidRDefault="004A513B" w:rsidP="004A513B">
            <w:pPr>
              <w:spacing w:before="0"/>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4A513B" w:rsidRPr="00131E04" w:rsidRDefault="004A513B" w:rsidP="004A513B">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4A513B" w:rsidRPr="00131E04" w:rsidRDefault="004A513B" w:rsidP="004A513B">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4A513B" w:rsidRPr="00131E04" w:rsidRDefault="004A513B" w:rsidP="004A513B">
            <w:pPr>
              <w:spacing w:before="0"/>
              <w:jc w:val="center"/>
              <w:rPr>
                <w:sz w:val="16"/>
                <w:szCs w:val="16"/>
                <w:lang w:eastAsia="zh-CN"/>
              </w:rPr>
            </w:pPr>
          </w:p>
        </w:tc>
      </w:tr>
      <w:tr w:rsidR="004A513B" w:rsidRPr="00131E04" w14:paraId="23F478E5"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4A513B" w:rsidRPr="00131E04" w:rsidRDefault="004A513B" w:rsidP="004A513B">
            <w:pPr>
              <w:spacing w:before="0"/>
              <w:rPr>
                <w:sz w:val="16"/>
                <w:szCs w:val="16"/>
                <w:lang w:eastAsia="zh-CN"/>
              </w:rPr>
            </w:pPr>
            <w:r w:rsidRPr="00131E04">
              <w:rPr>
                <w:sz w:val="16"/>
                <w:szCs w:val="16"/>
                <w:lang w:eastAsia="zh-CN"/>
              </w:rPr>
              <w:t>1 668.4-1 670</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4A513B" w:rsidRPr="00131E04" w:rsidRDefault="004A513B" w:rsidP="004A513B">
            <w:pPr>
              <w:spacing w:before="0"/>
              <w:rPr>
                <w:b/>
                <w:bCs/>
                <w:sz w:val="16"/>
                <w:szCs w:val="16"/>
                <w:lang w:eastAsia="zh-CN"/>
              </w:rPr>
            </w:pPr>
            <w:r w:rsidRPr="00131E04">
              <w:rPr>
                <w:b/>
                <w:bCs/>
                <w:sz w:val="16"/>
                <w:szCs w:val="16"/>
                <w:lang w:eastAsia="zh-CN"/>
              </w:rPr>
              <w:t>5.379B</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4A513B" w:rsidRPr="00131E04" w:rsidRDefault="004A513B" w:rsidP="004A513B">
            <w:pPr>
              <w:spacing w:before="0"/>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4A513B" w:rsidRPr="00131E04" w:rsidRDefault="004A513B" w:rsidP="004A513B">
            <w:pPr>
              <w:spacing w:before="0"/>
              <w:rPr>
                <w:rFonts w:ascii="SimSun" w:hAnsi="SimSun"/>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4A513B" w:rsidRPr="00131E04" w:rsidRDefault="004A513B" w:rsidP="004A513B">
            <w:pPr>
              <w:spacing w:before="0"/>
              <w:jc w:val="center"/>
              <w:rPr>
                <w:sz w:val="16"/>
                <w:szCs w:val="16"/>
                <w:lang w:eastAsia="zh-CN"/>
              </w:rPr>
            </w:pPr>
          </w:p>
        </w:tc>
      </w:tr>
      <w:tr w:rsidR="004A513B" w:rsidRPr="00131E04" w14:paraId="1416C14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4A513B" w:rsidRPr="00131E04" w:rsidRDefault="004A513B" w:rsidP="004A513B">
            <w:pPr>
              <w:spacing w:before="0"/>
              <w:rPr>
                <w:sz w:val="16"/>
                <w:szCs w:val="16"/>
                <w:lang w:eastAsia="zh-CN"/>
              </w:rPr>
            </w:pPr>
            <w:r w:rsidRPr="00131E04">
              <w:rPr>
                <w:sz w:val="16"/>
                <w:szCs w:val="16"/>
                <w:lang w:eastAsia="zh-CN"/>
              </w:rPr>
              <w:t>1 670-1 675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4A513B" w:rsidRPr="00131E04" w:rsidRDefault="004A513B" w:rsidP="004A513B">
            <w:pPr>
              <w:spacing w:before="0"/>
              <w:rPr>
                <w:b/>
                <w:bCs/>
                <w:sz w:val="16"/>
                <w:szCs w:val="16"/>
                <w:lang w:eastAsia="zh-CN"/>
              </w:rPr>
            </w:pPr>
            <w:r w:rsidRPr="00131E04">
              <w:rPr>
                <w:b/>
                <w:bCs/>
                <w:sz w:val="16"/>
                <w:szCs w:val="16"/>
                <w:lang w:eastAsia="zh-CN"/>
              </w:rPr>
              <w:t>5.379B</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4A513B" w:rsidRPr="00131E04" w:rsidRDefault="004A513B" w:rsidP="004A513B">
            <w:pPr>
              <w:spacing w:before="0"/>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4A513B" w:rsidRPr="00131E04" w:rsidRDefault="004A513B" w:rsidP="004A513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6</w:t>
            </w:r>
          </w:p>
        </w:tc>
      </w:tr>
      <w:tr w:rsidR="004A513B" w:rsidRPr="00131E04" w14:paraId="771077A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4A513B" w:rsidRPr="00131E04" w:rsidRDefault="004A513B" w:rsidP="004A513B">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4A513B" w:rsidRPr="00131E04" w:rsidRDefault="004A513B" w:rsidP="004A513B">
            <w:pPr>
              <w:spacing w:before="0"/>
              <w:rPr>
                <w:b/>
                <w:bCs/>
                <w:sz w:val="16"/>
                <w:szCs w:val="16"/>
                <w:lang w:eastAsia="zh-CN"/>
              </w:rPr>
            </w:pPr>
            <w:r w:rsidRPr="00131E04">
              <w:rPr>
                <w:b/>
                <w:bCs/>
                <w:sz w:val="16"/>
                <w:szCs w:val="16"/>
                <w:lang w:eastAsia="zh-CN"/>
              </w:rPr>
              <w:t>5.389A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4A513B" w:rsidRPr="00131E04" w:rsidRDefault="004A513B" w:rsidP="004A513B">
            <w:pPr>
              <w:spacing w:before="0"/>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4A513B" w:rsidRPr="00131E04" w:rsidRDefault="004A513B" w:rsidP="004A513B">
            <w:pPr>
              <w:spacing w:before="0"/>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4A513B" w:rsidRPr="00131E04" w:rsidRDefault="004A513B" w:rsidP="004A513B">
            <w:pPr>
              <w:spacing w:before="0"/>
              <w:jc w:val="center"/>
              <w:rPr>
                <w:sz w:val="16"/>
                <w:szCs w:val="16"/>
                <w:lang w:eastAsia="zh-CN"/>
              </w:rPr>
            </w:pPr>
          </w:p>
        </w:tc>
      </w:tr>
      <w:tr w:rsidR="004A513B" w:rsidRPr="00131E04" w14:paraId="6B9FBD34"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4A513B" w:rsidRPr="00131E04" w:rsidRDefault="004A513B" w:rsidP="004A513B">
            <w:pPr>
              <w:spacing w:beforeLines="9" w:before="21" w:afterLines="9" w:after="21"/>
              <w:rPr>
                <w:sz w:val="16"/>
                <w:szCs w:val="16"/>
                <w:lang w:eastAsia="zh-CN"/>
              </w:rPr>
            </w:pPr>
            <w:r w:rsidRPr="00131E04">
              <w:rPr>
                <w:sz w:val="16"/>
                <w:szCs w:val="16"/>
                <w:lang w:eastAsia="zh-CN"/>
              </w:rPr>
              <w:t>2 010-2 025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4A513B" w:rsidRPr="00131E04" w:rsidRDefault="004A513B" w:rsidP="004A513B">
            <w:pPr>
              <w:pStyle w:val="a0"/>
              <w:spacing w:beforeLines="9" w:before="21" w:afterLines="9" w:after="21"/>
              <w:rPr>
                <w:b/>
                <w:bCs/>
                <w:sz w:val="16"/>
                <w:szCs w:val="16"/>
                <w:lang w:eastAsia="zh-CN"/>
              </w:rPr>
            </w:pPr>
            <w:r w:rsidRPr="00131E04">
              <w:rPr>
                <w:b/>
                <w:bCs/>
                <w:sz w:val="16"/>
                <w:szCs w:val="16"/>
                <w:lang w:eastAsia="zh-CN"/>
              </w:rPr>
              <w:t>5.389C</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4A513B" w:rsidRPr="00131E04" w:rsidRDefault="004A513B" w:rsidP="004A513B">
            <w:pPr>
              <w:pStyle w:val="TableRef"/>
              <w:keepNext w:val="0"/>
              <w:spacing w:beforeLines="9" w:before="21" w:afterLines="9" w:after="21"/>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4A513B" w:rsidRPr="00131E04" w:rsidRDefault="004A513B" w:rsidP="004A513B">
            <w:pPr>
              <w:pStyle w:val="TableRef"/>
              <w:keepNext w:val="0"/>
              <w:spacing w:beforeLines="9" w:before="21" w:afterLines="9" w:after="21"/>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4A513B" w:rsidRPr="00131E04" w:rsidRDefault="004A513B" w:rsidP="004A513B">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4A513B" w:rsidRPr="00131E04" w:rsidRDefault="004A513B" w:rsidP="004A513B">
            <w:pPr>
              <w:pStyle w:val="TableRef"/>
              <w:keepNext w:val="0"/>
              <w:spacing w:beforeLines="9" w:before="21" w:afterLines="9" w:after="21"/>
              <w:rPr>
                <w:sz w:val="16"/>
                <w:szCs w:val="16"/>
                <w:lang w:eastAsia="zh-CN"/>
              </w:rPr>
            </w:pPr>
          </w:p>
        </w:tc>
      </w:tr>
      <w:tr w:rsidR="004A513B" w:rsidRPr="00131E04" w14:paraId="48A43D6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4A513B" w:rsidRPr="00131E04" w:rsidRDefault="004A513B" w:rsidP="004A513B">
            <w:pPr>
              <w:spacing w:beforeLines="9" w:before="21" w:afterLines="9" w:after="21"/>
              <w:rPr>
                <w:sz w:val="16"/>
                <w:szCs w:val="16"/>
                <w:lang w:eastAsia="zh-CN"/>
              </w:rPr>
            </w:pPr>
            <w:r w:rsidRPr="00131E04">
              <w:rPr>
                <w:sz w:val="16"/>
                <w:szCs w:val="16"/>
                <w:lang w:eastAsia="zh-CN"/>
              </w:rPr>
              <w:t>2 160-2 170</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5.389C</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4A513B" w:rsidRPr="00E30C82" w:rsidRDefault="004A513B" w:rsidP="004A513B">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4392EE38" w14:textId="77777777" w:rsidR="004A513B" w:rsidRPr="00E30C82" w:rsidRDefault="004A513B" w:rsidP="004A513B">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p>
          <w:p w14:paraId="76C9B3BB" w14:textId="77777777" w:rsidR="004A513B" w:rsidRPr="00131E04" w:rsidRDefault="004A513B" w:rsidP="004A513B">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4A513B" w:rsidRPr="00131E04" w:rsidRDefault="004A513B" w:rsidP="004A513B">
            <w:pPr>
              <w:spacing w:beforeLines="9" w:before="21" w:afterLines="9" w:after="21"/>
              <w:jc w:val="center"/>
              <w:rPr>
                <w:sz w:val="16"/>
                <w:szCs w:val="16"/>
                <w:lang w:eastAsia="zh-CN"/>
              </w:rPr>
            </w:pPr>
          </w:p>
        </w:tc>
      </w:tr>
      <w:tr w:rsidR="004A513B" w:rsidRPr="00131E04" w14:paraId="54AD7CE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4A513B" w:rsidRPr="00131E04" w:rsidRDefault="004A513B" w:rsidP="004A513B">
            <w:pPr>
              <w:spacing w:beforeLines="9" w:before="21" w:afterLines="9" w:after="21"/>
              <w:rPr>
                <w:sz w:val="16"/>
                <w:szCs w:val="16"/>
                <w:lang w:eastAsia="zh-CN"/>
              </w:rPr>
            </w:pPr>
            <w:r w:rsidRPr="00131E04">
              <w:rPr>
                <w:sz w:val="16"/>
                <w:szCs w:val="16"/>
                <w:lang w:eastAsia="zh-CN"/>
              </w:rPr>
              <w:t>2 170-2 200</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5.389A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4A513B" w:rsidRPr="00131E04" w:rsidRDefault="004A513B" w:rsidP="004A513B">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4A513B" w:rsidRPr="00131E04" w:rsidRDefault="004A513B" w:rsidP="004A513B">
            <w:pPr>
              <w:spacing w:beforeLines="9" w:before="21" w:afterLines="9" w:after="21"/>
              <w:jc w:val="center"/>
              <w:rPr>
                <w:sz w:val="16"/>
                <w:szCs w:val="16"/>
                <w:lang w:eastAsia="zh-CN"/>
              </w:rPr>
            </w:pPr>
          </w:p>
        </w:tc>
      </w:tr>
      <w:tr w:rsidR="004A513B" w:rsidRPr="00131E04" w14:paraId="692B4D3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4A513B" w:rsidRPr="00131E04" w:rsidRDefault="004A513B" w:rsidP="004A513B">
            <w:pPr>
              <w:spacing w:beforeLines="9" w:before="21" w:afterLines="9" w:after="21"/>
              <w:rPr>
                <w:sz w:val="16"/>
                <w:szCs w:val="16"/>
                <w:lang w:eastAsia="zh-CN"/>
              </w:rPr>
            </w:pPr>
            <w:r w:rsidRPr="00131E04">
              <w:rPr>
                <w:sz w:val="16"/>
                <w:szCs w:val="16"/>
                <w:lang w:eastAsia="zh-CN"/>
              </w:rPr>
              <w:t>2 483.5-2 500</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5.402</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4A513B" w:rsidRPr="00861752" w:rsidRDefault="004A513B" w:rsidP="004A513B">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4A513B" w:rsidRPr="00861752" w:rsidRDefault="004A513B" w:rsidP="004A513B">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4A513B" w:rsidRPr="00131E04" w:rsidRDefault="004A513B" w:rsidP="004A513B">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77777777" w:rsidR="004A513B" w:rsidRPr="00131E04" w:rsidRDefault="004A513B" w:rsidP="004A513B">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4A513B" w:rsidRPr="00131E04" w:rsidRDefault="004A513B" w:rsidP="004A513B">
            <w:pPr>
              <w:spacing w:beforeLines="9" w:before="21" w:afterLines="9" w:after="21"/>
              <w:jc w:val="center"/>
              <w:rPr>
                <w:sz w:val="16"/>
                <w:szCs w:val="16"/>
                <w:lang w:eastAsia="zh-CN"/>
              </w:rPr>
            </w:pPr>
          </w:p>
        </w:tc>
      </w:tr>
      <w:tr w:rsidR="004A513B" w:rsidRPr="00131E04" w14:paraId="5B7DACB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3D1EF4" w14:textId="77777777" w:rsidR="004A513B" w:rsidRPr="00131E04" w:rsidRDefault="004A513B" w:rsidP="004A513B">
            <w:pPr>
              <w:spacing w:beforeLines="9" w:before="21" w:afterLines="9" w:after="21"/>
              <w:rPr>
                <w:sz w:val="16"/>
                <w:szCs w:val="16"/>
                <w:lang w:eastAsia="zh-CN"/>
              </w:rPr>
            </w:pPr>
            <w:r w:rsidRPr="00131E04">
              <w:rPr>
                <w:sz w:val="16"/>
                <w:szCs w:val="16"/>
                <w:lang w:eastAsia="zh-CN"/>
              </w:rPr>
              <w:t>2 483.5-2 500</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D93B6C" w14:textId="77777777"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5.402</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C994B2" w14:textId="77777777" w:rsidR="004A513B" w:rsidRPr="00861752" w:rsidRDefault="004A513B" w:rsidP="004A513B">
            <w:pPr>
              <w:spacing w:beforeLines="9" w:before="21" w:afterLines="9" w:after="21"/>
              <w:jc w:val="left"/>
              <w:rPr>
                <w:sz w:val="16"/>
                <w:szCs w:val="16"/>
                <w:lang w:eastAsia="zh-CN"/>
              </w:rPr>
            </w:pPr>
            <w:r w:rsidRPr="00861752">
              <w:rPr>
                <w:sz w:val="16"/>
                <w:szCs w:val="16"/>
                <w:lang w:eastAsia="zh-CN"/>
              </w:rPr>
              <w:t>卫星无线电测定（</w:t>
            </w:r>
            <w:r w:rsidRPr="00861752">
              <w:rPr>
                <w:sz w:val="16"/>
                <w:szCs w:val="16"/>
                <w:lang w:eastAsia="zh-CN"/>
              </w:rPr>
              <w:t>1</w:t>
            </w:r>
            <w:r w:rsidRPr="00861752">
              <w:rPr>
                <w:sz w:val="16"/>
                <w:szCs w:val="16"/>
                <w:lang w:eastAsia="zh-CN"/>
              </w:rPr>
              <w:t>区</w:t>
            </w:r>
            <w:r w:rsidRPr="00861752">
              <w:rPr>
                <w:sz w:val="16"/>
                <w:szCs w:val="16"/>
                <w:lang w:val="en-US" w:eastAsia="zh-CN"/>
              </w:rPr>
              <w:br/>
            </w:r>
            <w:r w:rsidRPr="00861752">
              <w:rPr>
                <w:sz w:val="16"/>
                <w:szCs w:val="16"/>
                <w:lang w:eastAsia="zh-CN"/>
              </w:rPr>
              <w:t>和</w:t>
            </w:r>
            <w:r w:rsidRPr="00861752">
              <w:rPr>
                <w:sz w:val="16"/>
                <w:szCs w:val="16"/>
                <w:lang w:eastAsia="zh-CN"/>
              </w:rPr>
              <w:t>3</w:t>
            </w:r>
            <w:r w:rsidRPr="00861752">
              <w:rPr>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5A5140" w14:textId="77777777"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BBCE6" w14:textId="77777777"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9BA8351" w14:textId="77777777"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4CAA5F" w14:textId="77777777"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30C03A" w14:textId="77777777" w:rsidR="004A513B" w:rsidRPr="00131E04" w:rsidRDefault="004A513B" w:rsidP="004A513B">
            <w:pPr>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C4B3003" w14:textId="77777777" w:rsidR="004A513B" w:rsidRPr="00131E04" w:rsidRDefault="004A513B" w:rsidP="004A513B">
            <w:pPr>
              <w:spacing w:beforeLines="9" w:before="21" w:afterLines="9" w:after="21"/>
              <w:jc w:val="center"/>
              <w:rPr>
                <w:sz w:val="16"/>
                <w:szCs w:val="16"/>
                <w:lang w:eastAsia="zh-CN"/>
              </w:rPr>
            </w:pPr>
          </w:p>
        </w:tc>
      </w:tr>
      <w:tr w:rsidR="004A513B" w:rsidRPr="00131E04" w14:paraId="0399CCF5"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4A513B" w:rsidRPr="00131E04" w:rsidRDefault="004A513B" w:rsidP="004A513B">
            <w:pPr>
              <w:spacing w:beforeLines="9" w:before="21" w:afterLines="9" w:after="21"/>
              <w:rPr>
                <w:sz w:val="16"/>
                <w:szCs w:val="16"/>
                <w:lang w:eastAsia="zh-CN"/>
              </w:rPr>
            </w:pPr>
            <w:r w:rsidRPr="00131E04">
              <w:rPr>
                <w:color w:val="000000"/>
                <w:sz w:val="16"/>
                <w:szCs w:val="16"/>
              </w:rPr>
              <w:t>2 500- 2520</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032415C" w14:textId="77777777"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5.414</w:t>
            </w:r>
          </w:p>
          <w:p w14:paraId="73023086" w14:textId="77777777" w:rsidR="004A513B" w:rsidRPr="00131E04" w:rsidRDefault="004A513B" w:rsidP="004A513B">
            <w:pPr>
              <w:spacing w:beforeLines="9" w:before="21" w:afterLines="9" w:after="21"/>
              <w:rPr>
                <w:b/>
                <w:bCs/>
                <w:sz w:val="16"/>
                <w:szCs w:val="16"/>
                <w:lang w:eastAsia="zh-CN"/>
              </w:rPr>
            </w:pP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4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4A513B" w:rsidRPr="00131E04" w:rsidRDefault="004A513B" w:rsidP="004A513B">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4A513B" w:rsidRPr="00131E04" w:rsidRDefault="004A513B" w:rsidP="004A513B">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1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4A513B" w:rsidRPr="00131E04" w:rsidRDefault="004A513B" w:rsidP="004A513B">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4A513B" w:rsidRPr="00131E04" w:rsidRDefault="004A513B" w:rsidP="00DE0A4A">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4A513B" w:rsidRPr="00131E04" w:rsidRDefault="004A513B" w:rsidP="004A513B">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4A513B" w:rsidRPr="00131E04" w:rsidRDefault="004A513B" w:rsidP="004A513B">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4A513B" w:rsidRPr="00131E04" w:rsidRDefault="004A513B" w:rsidP="004A513B">
            <w:pPr>
              <w:spacing w:beforeLines="9" w:before="21" w:afterLines="9" w:after="21"/>
              <w:jc w:val="center"/>
              <w:rPr>
                <w:sz w:val="16"/>
                <w:szCs w:val="16"/>
                <w:lang w:eastAsia="zh-CN"/>
              </w:rPr>
            </w:pPr>
          </w:p>
        </w:tc>
      </w:tr>
    </w:tbl>
    <w:p w14:paraId="3D936EE9" w14:textId="17815842"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bookmarkStart w:id="0" w:name="OLE_LINK9"/>
      <w:bookmarkStart w:id="1" w:name="OLE_LINK13"/>
      <w:bookmarkStart w:id="2" w:name="OLE_LINK14"/>
      <w:r w:rsidR="00D346C1" w:rsidRPr="00D346C1">
        <w:rPr>
          <w:b w:val="0"/>
          <w:bCs/>
          <w:szCs w:val="21"/>
        </w:rPr>
        <w:t xml:space="preserve">     </w:t>
      </w:r>
      <w:r w:rsidR="00D346C1" w:rsidRPr="00D346C1">
        <w:rPr>
          <w:rFonts w:hint="eastAsia"/>
          <w:bCs/>
          <w:szCs w:val="21"/>
        </w:rPr>
        <w:t xml:space="preserve"> </w:t>
      </w:r>
      <w:r w:rsidR="00D346C1">
        <w:rPr>
          <w:rFonts w:ascii="Times New Roman" w:hAnsi="Times New Roman" w:hint="eastAsia"/>
          <w:b w:val="0"/>
          <w:color w:val="000000"/>
          <w:sz w:val="16"/>
          <w:szCs w:val="16"/>
          <w:lang w:eastAsia="zh-CN"/>
        </w:rPr>
        <w:t>(</w:t>
      </w:r>
      <w:r w:rsidR="006B003E" w:rsidRPr="000E6A7A">
        <w:rPr>
          <w:rFonts w:ascii="Times New Roman" w:hAnsi="Times New Roman"/>
          <w:b w:val="0"/>
          <w:color w:val="000000"/>
          <w:sz w:val="16"/>
          <w:szCs w:val="16"/>
        </w:rPr>
        <w:t>MOD RRB18/78</w:t>
      </w:r>
      <w:bookmarkEnd w:id="0"/>
      <w:bookmarkEnd w:id="1"/>
      <w:bookmarkEnd w:id="2"/>
      <w:r w:rsidR="00D346C1">
        <w:rPr>
          <w:rFonts w:ascii="Times New Roman" w:hAnsi="Times New Roman" w:hint="eastAsia"/>
          <w:b w:val="0"/>
          <w:color w:val="000000"/>
          <w:sz w:val="16"/>
          <w:szCs w:val="16"/>
          <w:lang w:eastAsia="zh-CN"/>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（限于非</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77777777"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卫星无线电测定（非GSO）</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7777777"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卫星固定（限于非</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77777777"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卫星固定（限于非</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77777777"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频段的卫星固定（非静止）</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5"/>
          <w:footnotePr>
            <w:pos w:val="beneathText"/>
          </w:footnotePr>
          <w:pgSz w:w="16840" w:h="11907" w:orient="landscape" w:code="9"/>
          <w:pgMar w:top="1418" w:right="1701" w:bottom="851" w:left="1134" w:header="720" w:footer="482" w:gutter="0"/>
          <w:cols w:space="720"/>
        </w:sectPr>
      </w:pPr>
    </w:p>
    <w:p w14:paraId="014E9F16" w14:textId="77777777"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77777777"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77777777" w:rsidR="00D9528C" w:rsidRPr="00101E9F" w:rsidRDefault="00D9528C" w:rsidP="00365DEA">
            <w:pPr>
              <w:spacing w:beforeLines="1" w:before="2" w:afterLines="1" w:after="2"/>
              <w:rPr>
                <w:b/>
                <w:bCs/>
                <w:sz w:val="16"/>
                <w:szCs w:val="16"/>
              </w:rPr>
            </w:pPr>
            <w:r w:rsidRPr="00101E9F">
              <w:rPr>
                <w:b/>
                <w:bCs/>
                <w:sz w:val="16"/>
                <w:szCs w:val="16"/>
              </w:rPr>
              <w:t>5.488</w:t>
            </w:r>
            <w:r w:rsidRPr="00101E9F">
              <w:rPr>
                <w:rFonts w:hint="eastAsia"/>
                <w:sz w:val="16"/>
                <w:szCs w:val="16"/>
              </w:rPr>
              <w:t>和</w:t>
            </w:r>
          </w:p>
          <w:p w14:paraId="3BA5F73B" w14:textId="77777777" w:rsidR="00D9528C" w:rsidRPr="00101E9F" w:rsidRDefault="00D9528C" w:rsidP="00365DEA">
            <w:pPr>
              <w:spacing w:beforeLines="1" w:before="2" w:afterLines="1" w:after="2"/>
              <w:jc w:val="left"/>
              <w:rPr>
                <w:b/>
                <w:bCs/>
                <w:sz w:val="16"/>
                <w:szCs w:val="16"/>
              </w:rPr>
            </w:pPr>
            <w:r w:rsidRPr="00101E9F">
              <w:rPr>
                <w:rFonts w:hint="eastAsia"/>
                <w:sz w:val="16"/>
                <w:szCs w:val="16"/>
                <w:lang w:eastAsia="zh-CN"/>
              </w:rPr>
              <w:t>第</w:t>
            </w:r>
            <w:r w:rsidRPr="00101E9F">
              <w:rPr>
                <w:b/>
                <w:bCs/>
                <w:sz w:val="16"/>
                <w:szCs w:val="16"/>
              </w:rPr>
              <w:t>142</w:t>
            </w:r>
            <w:r w:rsidRPr="00101E9F">
              <w:rPr>
                <w:rFonts w:hint="eastAsia"/>
                <w:sz w:val="16"/>
                <w:szCs w:val="16"/>
                <w:lang w:eastAsia="zh-CN"/>
              </w:rPr>
              <w:t>号决议</w:t>
            </w:r>
            <w:r w:rsidRPr="00101E9F">
              <w:rPr>
                <w:b/>
                <w:bCs/>
                <w:sz w:val="16"/>
                <w:szCs w:val="16"/>
              </w:rPr>
              <w:br/>
              <w:t>(WRC-03)</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77777777"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77777777"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77777777"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77777777"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卫星广播（</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77777777"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77777777" w:rsidR="00D9528C" w:rsidRPr="00101E9F" w:rsidRDefault="00D9528C" w:rsidP="00365DEA">
            <w:pPr>
              <w:tabs>
                <w:tab w:val="left" w:pos="1670"/>
              </w:tabs>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77777777"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卫星广播（</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77777777"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7777777"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77777777"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D9528C" w:rsidRPr="00101E9F" w14:paraId="1F63B9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753B74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77777777" w:rsidR="00D9528C" w:rsidRPr="00101E9F" w:rsidRDefault="00D9528C" w:rsidP="00365DEA">
            <w:pPr>
              <w:spacing w:beforeLines="1" w:before="2" w:afterLines="1" w:after="2"/>
              <w:rPr>
                <w:sz w:val="16"/>
                <w:szCs w:val="16"/>
                <w:lang w:eastAsia="zh-CN"/>
              </w:rPr>
            </w:pPr>
            <w:r w:rsidRPr="00101E9F">
              <w:rPr>
                <w:rFonts w:hint="eastAsia"/>
                <w:sz w:val="16"/>
                <w:szCs w:val="16"/>
                <w:lang w:eastAsia="zh-CN"/>
              </w:rPr>
              <w:t>卫星固定（</w:t>
            </w:r>
            <w:r w:rsidRPr="00101E9F">
              <w:rPr>
                <w:sz w:val="16"/>
                <w:szCs w:val="16"/>
                <w:lang w:eastAsia="zh-CN"/>
              </w:rPr>
              <w:t>非</w:t>
            </w:r>
            <w:r w:rsidRPr="00101E9F">
              <w:rPr>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14:paraId="4F6C2DC4"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D9528C" w:rsidRPr="00101E9F" w:rsidRDefault="00D9528C" w:rsidP="00365DEA">
            <w:pPr>
              <w:spacing w:beforeLines="1" w:before="2" w:afterLines="1" w:after="2"/>
              <w:jc w:val="center"/>
              <w:rPr>
                <w:sz w:val="16"/>
                <w:szCs w:val="16"/>
                <w:lang w:eastAsia="zh-CN"/>
              </w:rPr>
            </w:pPr>
          </w:p>
        </w:tc>
      </w:tr>
      <w:tr w:rsidR="00D9528C"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14:paraId="1C2A0C8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卫星广播（</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D9528C" w:rsidRPr="00101E9F" w:rsidRDefault="00D9528C" w:rsidP="00365DEA">
            <w:pPr>
              <w:spacing w:beforeLines="1" w:before="2" w:afterLines="1" w:after="2"/>
              <w:jc w:val="center"/>
              <w:rPr>
                <w:sz w:val="16"/>
                <w:szCs w:val="16"/>
                <w:lang w:eastAsia="zh-CN"/>
              </w:rPr>
            </w:pPr>
          </w:p>
        </w:tc>
      </w:tr>
      <w:tr w:rsidR="00D9528C"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D9528C" w:rsidRPr="00101E9F" w:rsidRDefault="00D9528C" w:rsidP="00365DEA">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D9528C" w:rsidRPr="00101E9F" w:rsidRDefault="00D9528C" w:rsidP="00365DEA">
            <w:pPr>
              <w:spacing w:beforeLines="1" w:before="2" w:afterLines="1" w:after="2"/>
              <w:jc w:val="center"/>
              <w:rPr>
                <w:sz w:val="16"/>
                <w:szCs w:val="16"/>
                <w:lang w:eastAsia="zh-CN"/>
              </w:rPr>
            </w:pPr>
          </w:p>
        </w:tc>
      </w:tr>
      <w:tr w:rsidR="00D9528C"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D9528C" w:rsidRPr="00101E9F" w:rsidRDefault="00D9528C" w:rsidP="00365DEA">
            <w:pPr>
              <w:spacing w:beforeLines="1" w:before="2" w:afterLines="1" w:after="2"/>
              <w:jc w:val="center"/>
              <w:rPr>
                <w:sz w:val="16"/>
                <w:szCs w:val="16"/>
                <w:lang w:eastAsia="zh-CN"/>
              </w:rPr>
            </w:pPr>
          </w:p>
        </w:tc>
      </w:tr>
      <w:tr w:rsidR="00D9528C"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D9528C" w:rsidRPr="00101E9F" w:rsidRDefault="00D9528C" w:rsidP="00365DEA">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16"/>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74087A01" w:rsidR="00D9528C" w:rsidRDefault="00D9528C" w:rsidP="00EA6B4B">
      <w:pPr>
        <w:pStyle w:val="Table"/>
        <w:spacing w:before="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r w:rsidR="00D346C1" w:rsidRPr="00D346C1">
        <w:rPr>
          <w:rFonts w:eastAsia="Times New Roman"/>
          <w:color w:val="000000"/>
        </w:rPr>
        <w:t xml:space="preserve">    </w:t>
      </w:r>
      <w:r w:rsidR="00D346C1" w:rsidRPr="00D346C1">
        <w:rPr>
          <w:rFonts w:eastAsia="Times New Roman"/>
          <w:color w:val="000000"/>
          <w:sz w:val="16"/>
          <w:szCs w:val="16"/>
        </w:rPr>
        <w:t>(MOD RRB20/84)</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77777777"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77777777"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77777777"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7777777"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77777777"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77777777"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7777777"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77777777"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77777777"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的非</w:t>
            </w:r>
            <w:r w:rsidRPr="00101E9F">
              <w:rPr>
                <w:sz w:val="16"/>
                <w:szCs w:val="16"/>
                <w:lang w:eastAsia="zh-CN"/>
              </w:rPr>
              <w:t>GSO</w:t>
            </w:r>
            <w:r w:rsidRPr="00101E9F">
              <w:rPr>
                <w:rFonts w:hAnsi="SimSun"/>
                <w:sz w:val="16"/>
                <w:szCs w:val="16"/>
                <w:lang w:eastAsia="zh-CN"/>
              </w:rPr>
              <w:t>卫星</w:t>
            </w:r>
            <w:r w:rsidRPr="00101E9F">
              <w:rPr>
                <w:sz w:val="16"/>
                <w:szCs w:val="16"/>
                <w:lang w:eastAsia="zh-CN"/>
              </w:rPr>
              <w:br w:type="page"/>
            </w:r>
            <w:r w:rsidRPr="00101E9F">
              <w:rPr>
                <w:rFonts w:hAnsi="SimSun"/>
                <w:sz w:val="16"/>
                <w:szCs w:val="16"/>
                <w:lang w:eastAsia="zh-CN"/>
              </w:rPr>
              <w:t>固定（</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）和非</w:t>
            </w:r>
            <w:r w:rsidRPr="00101E9F">
              <w:rPr>
                <w:rFonts w:hAnsi="SimSun"/>
                <w:sz w:val="16"/>
                <w:szCs w:val="16"/>
                <w:lang w:eastAsia="zh-CN"/>
              </w:rPr>
              <w:t>GSO</w:t>
            </w:r>
            <w:r w:rsidRPr="00101E9F">
              <w:rPr>
                <w:rFonts w:hAnsi="SimSun"/>
                <w:sz w:val="16"/>
                <w:szCs w:val="16"/>
                <w:lang w:eastAsia="zh-CN"/>
              </w:rPr>
              <w:t>卫星移动业务馈线链路</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77777777" w:rsidR="00D9528C" w:rsidRPr="00101E9F" w:rsidRDefault="00D9528C" w:rsidP="006B003E">
            <w:pPr>
              <w:spacing w:before="0"/>
              <w:ind w:left="210" w:hanging="170"/>
              <w:jc w:val="left"/>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卫星移动（</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7777777"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卫星固定（非</w:t>
            </w:r>
            <w:r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77777777"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卫星移动</w:t>
            </w:r>
          </w:p>
          <w:p w14:paraId="3D8295C4" w14:textId="77777777"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的非</w:t>
            </w:r>
            <w:r w:rsidRPr="00101E9F">
              <w:rPr>
                <w:rFonts w:hint="eastAsia"/>
                <w:sz w:val="16"/>
                <w:szCs w:val="16"/>
                <w:lang w:eastAsia="zh-CN"/>
              </w:rPr>
              <w:t>GSO</w:t>
            </w:r>
            <w:r w:rsidRPr="00101E9F">
              <w:rPr>
                <w:sz w:val="16"/>
                <w:szCs w:val="16"/>
                <w:lang w:eastAsia="zh-CN"/>
              </w:rPr>
              <w:t>卫星固定（</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1D73F6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Pr="00AE6713">
              <w:rPr>
                <w:rFonts w:ascii="CG Times" w:hAnsi="CG Times"/>
                <w:color w:val="000000"/>
                <w:sz w:val="16"/>
              </w:rPr>
              <w:t>(non-GSO)</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77777777"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Pr="006B003E">
              <w:rPr>
                <w:rFonts w:ascii="CG Times" w:hAnsi="CG Times"/>
                <w:color w:val="000000"/>
                <w:sz w:val="16"/>
                <w:lang w:val="fr-CH"/>
              </w:rPr>
              <w:t>(non-GSO)</w:t>
            </w:r>
          </w:p>
          <w:p w14:paraId="121B8EB4" w14:textId="1CB73DB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Pr="006B003E">
              <w:rPr>
                <w:rFonts w:ascii="CG Times" w:hAnsi="CG Times"/>
                <w:color w:val="000000"/>
                <w:sz w:val="16"/>
                <w:lang w:val="fr-CH"/>
              </w:rPr>
              <w:t>(non-GSO)</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5F565743"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Pr="00AE6713">
              <w:rPr>
                <w:rFonts w:ascii="CG Times" w:hAnsi="CG Times"/>
                <w:color w:val="000000"/>
                <w:sz w:val="16"/>
              </w:rPr>
              <w:t>(non-GSO)</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06BE1C3D"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Pr="00AE6713">
              <w:rPr>
                <w:rFonts w:ascii="CG Times" w:hAnsi="CG Times"/>
                <w:color w:val="000000"/>
                <w:sz w:val="16"/>
              </w:rPr>
              <w:t>(non-GSO)</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7831B4E3"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Pr="00AE6713">
              <w:rPr>
                <w:rFonts w:ascii="CG Times" w:hAnsi="CG Times"/>
                <w:color w:val="000000"/>
                <w:sz w:val="16"/>
              </w:rPr>
              <w:t>(non-GSO)</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17"/>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7777777"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77777777"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WRC-15</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71398C37" w14:textId="77777777" w:rsidR="00036FEA" w:rsidRDefault="00036FEA" w:rsidP="00101E9F">
      <w:pPr>
        <w:rPr>
          <w:lang w:eastAsia="zh-CN"/>
        </w:rPr>
      </w:pPr>
    </w:p>
    <w:p w14:paraId="47C514B6" w14:textId="77777777" w:rsidR="00036FEA" w:rsidRPr="00B86B95" w:rsidRDefault="00036FEA" w:rsidP="00D12B37">
      <w:pPr>
        <w:pStyle w:val="Table"/>
        <w:rPr>
          <w:szCs w:val="24"/>
          <w:lang w:eastAsia="zh-CN"/>
        </w:rPr>
      </w:pPr>
      <w:r w:rsidRPr="00B86B95">
        <w:rPr>
          <w:rFonts w:hint="eastAsia"/>
          <w:szCs w:val="24"/>
          <w:lang w:eastAsia="zh-CN"/>
        </w:rPr>
        <w:t>表</w:t>
      </w:r>
      <w:r w:rsidRPr="00B86B95">
        <w:rPr>
          <w:szCs w:val="24"/>
          <w:lang w:eastAsia="zh-CN"/>
        </w:rPr>
        <w:t>9.11A-2</w:t>
      </w:r>
    </w:p>
    <w:p w14:paraId="6EB87856" w14:textId="77777777" w:rsidR="00036FEA" w:rsidRPr="00B86B95" w:rsidRDefault="00036FEA" w:rsidP="004F5D9B">
      <w:pPr>
        <w:pStyle w:val="TableTitle"/>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4F5D9B" w:rsidRDefault="004F5D9B" w:rsidP="004F5D9B">
      <w:pPr>
        <w:pStyle w:val="TableText"/>
        <w:rPr>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77777777"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水上移动（</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航空移动（</w:t>
            </w:r>
            <w:r w:rsidRPr="00404D32">
              <w:rPr>
                <w:sz w:val="18"/>
                <w:lang w:eastAsia="zh-CN"/>
              </w:rPr>
              <w:t>OR</w:t>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77777777" w:rsidR="00511B3B" w:rsidRDefault="00511B3B" w:rsidP="000D5795">
      <w:pPr>
        <w:spacing w:beforeLines="10" w:before="24" w:afterLines="10" w:after="24"/>
        <w:jc w:val="left"/>
        <w:rPr>
          <w:sz w:val="18"/>
          <w:lang w:eastAsia="zh-CN"/>
        </w:rPr>
      </w:pPr>
    </w:p>
    <w:p w14:paraId="025DCF02" w14:textId="77777777" w:rsidR="00511B3B" w:rsidRDefault="00511B3B" w:rsidP="000D5795">
      <w:pPr>
        <w:spacing w:beforeLines="10" w:before="24" w:afterLines="10" w:after="24"/>
        <w:jc w:val="left"/>
        <w:rPr>
          <w:sz w:val="18"/>
          <w:lang w:eastAsia="zh-CN"/>
        </w:rPr>
      </w:pPr>
    </w:p>
    <w:p w14:paraId="35263CF6" w14:textId="77777777" w:rsidR="00005726" w:rsidRDefault="00005726" w:rsidP="000D5795">
      <w:pPr>
        <w:spacing w:beforeLines="10" w:before="24" w:afterLines="10" w:after="24"/>
        <w:jc w:val="left"/>
        <w:rPr>
          <w:sz w:val="18"/>
          <w:lang w:eastAsia="zh-CN"/>
        </w:rPr>
        <w:sectPr w:rsidR="00005726" w:rsidSect="003607C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691A7CA7" w14:textId="708DD8EC"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r w:rsidR="00D346C1" w:rsidRPr="00D346C1">
        <w:rPr>
          <w:rFonts w:eastAsia="Times New Roman"/>
          <w:color w:val="000000"/>
        </w:rPr>
        <w:t xml:space="preserve">    </w:t>
      </w:r>
      <w:r w:rsidR="00D346C1" w:rsidRPr="00D346C1">
        <w:rPr>
          <w:rFonts w:eastAsia="Times New Roman"/>
          <w:color w:val="000000"/>
          <w:sz w:val="16"/>
          <w:szCs w:val="16"/>
        </w:rPr>
        <w:t>(MOD RRB20/84)</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77777777" w:rsidR="00360B8E" w:rsidRDefault="00360B8E" w:rsidP="004F5D9B">
      <w:pPr>
        <w:spacing w:beforeLines="10" w:before="24" w:afterLines="10" w:after="24"/>
        <w:jc w:val="left"/>
        <w:rPr>
          <w:sz w:val="18"/>
          <w:lang w:eastAsia="zh-CN"/>
        </w:rPr>
      </w:pPr>
    </w:p>
    <w:p w14:paraId="215E3ACB" w14:textId="77777777" w:rsidR="00005726" w:rsidRDefault="00005726" w:rsidP="004F5D9B">
      <w:pPr>
        <w:spacing w:beforeLines="10" w:before="24" w:afterLines="10" w:after="24"/>
        <w:jc w:val="left"/>
        <w:rPr>
          <w:sz w:val="18"/>
          <w:lang w:eastAsia="zh-CN"/>
        </w:rPr>
        <w:sectPr w:rsidR="00005726" w:rsidSect="00D346C1">
          <w:headerReference w:type="even" r:id="rId20"/>
          <w:footnotePr>
            <w:pos w:val="beneathText"/>
          </w:footnotePr>
          <w:pgSz w:w="11907" w:h="16840" w:code="9"/>
          <w:pgMar w:top="1701" w:right="851" w:bottom="1134" w:left="1985" w:header="720" w:footer="482" w:gutter="0"/>
          <w:cols w:space="720"/>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77777777"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2D4C195F" w14:textId="77777777"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14:paraId="5B7612EC" w14:textId="77777777"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77777777"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77777777"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90435F4" w14:textId="77777777" w:rsidR="00802259" w:rsidRDefault="00802259" w:rsidP="00B77DC8">
      <w:pPr>
        <w:rPr>
          <w:lang w:eastAsia="zh-CN"/>
        </w:rPr>
      </w:pPr>
    </w:p>
    <w:p w14:paraId="3196CED9" w14:textId="77777777" w:rsidR="00F63AC6" w:rsidRDefault="00F63AC6" w:rsidP="00B77DC8">
      <w:pPr>
        <w:rPr>
          <w:lang w:eastAsia="zh-CN"/>
        </w:rPr>
      </w:pPr>
    </w:p>
    <w:p w14:paraId="018A2265" w14:textId="77777777" w:rsidR="00F63AC6" w:rsidRDefault="00F63AC6" w:rsidP="00B77DC8">
      <w:pPr>
        <w:rPr>
          <w:lang w:eastAsia="zh-CN"/>
        </w:rPr>
      </w:pPr>
    </w:p>
    <w:p w14:paraId="2B561BB7"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71F69A" w14:textId="77777777"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48F558D" w14:textId="77777777"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14:paraId="69D1F529"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Pr="003D1010" w:rsidRDefault="00343BB9" w:rsidP="00F83132">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29091D1" w14:textId="77777777" w:rsidR="00036FEA" w:rsidRDefault="00036FEA" w:rsidP="00036FEA">
      <w:pPr>
        <w:rPr>
          <w:lang w:eastAsia="zh-CN"/>
        </w:rPr>
      </w:pPr>
    </w:p>
    <w:p w14:paraId="2F36F610" w14:textId="77777777" w:rsidR="00F63AC6" w:rsidRDefault="00F63AC6" w:rsidP="00036FEA">
      <w:pPr>
        <w:rPr>
          <w:lang w:eastAsia="zh-CN"/>
        </w:rPr>
      </w:pP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款的表述方式“以同等权利划分……的</w:t>
      </w:r>
      <w:r w:rsidR="00922D85">
        <w:rPr>
          <w:rFonts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，“以同等权利”这一条件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7777777" w:rsidR="00317D55" w:rsidRDefault="00317D55" w:rsidP="00ED59EE">
      <w:pPr>
        <w:tabs>
          <w:tab w:val="left" w:pos="567"/>
        </w:tabs>
        <w:spacing w:before="120"/>
        <w:ind w:firstLine="490"/>
        <w:rPr>
          <w:lang w:eastAsia="zh-CN"/>
        </w:rPr>
      </w:pPr>
    </w:p>
    <w:p w14:paraId="3E47E8A1" w14:textId="77777777" w:rsidR="00005726" w:rsidRDefault="00005726">
      <w:pPr>
        <w:tabs>
          <w:tab w:val="clear" w:pos="1134"/>
          <w:tab w:val="clear" w:pos="1871"/>
          <w:tab w:val="clear" w:pos="2268"/>
        </w:tabs>
        <w:overflowPunct/>
        <w:autoSpaceDE/>
        <w:autoSpaceDN/>
        <w:adjustRightInd/>
        <w:spacing w:before="0"/>
        <w:jc w:val="left"/>
        <w:textAlignment w:val="auto"/>
        <w:rPr>
          <w:lang w:eastAsia="zh-CN"/>
        </w:rPr>
        <w:sectPr w:rsidR="00005726" w:rsidSect="003607CC">
          <w:headerReference w:type="even" r:id="rId21"/>
          <w:footnotePr>
            <w:pos w:val="beneathText"/>
          </w:footnotePr>
          <w:pgSz w:w="11907" w:h="16840" w:code="9"/>
          <w:pgMar w:top="1701" w:right="851" w:bottom="1134" w:left="1985" w:header="720" w:footer="482" w:gutter="0"/>
          <w:cols w:space="720"/>
          <w:vAlign w:val="both"/>
        </w:sectPr>
      </w:pP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53CCF585"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r w:rsidR="00D346C1">
        <w:rPr>
          <w:rFonts w:hint="eastAsia"/>
          <w:bCs/>
          <w:color w:val="000000"/>
          <w:sz w:val="16"/>
          <w:szCs w:val="16"/>
          <w:lang w:eastAsia="zh-CN"/>
        </w:rPr>
        <w:t>(</w:t>
      </w:r>
      <w:r w:rsidRPr="00A05438">
        <w:rPr>
          <w:bCs/>
          <w:color w:val="000000"/>
          <w:sz w:val="16"/>
          <w:szCs w:val="16"/>
          <w:lang w:eastAsia="zh-CN"/>
        </w:rPr>
        <w:t>MOD RRB20/84</w:t>
      </w:r>
      <w:r w:rsidR="00D346C1">
        <w:rPr>
          <w:rFonts w:hint="eastAsia"/>
          <w:bCs/>
          <w:color w:val="000000"/>
          <w:sz w:val="16"/>
          <w:szCs w:val="16"/>
          <w:lang w:eastAsia="zh-CN"/>
        </w:rPr>
        <w:t>)</w:t>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r w:rsidRPr="0052273C">
        <w:rPr>
          <w:lang w:eastAsia="zh-CN"/>
        </w:rPr>
        <w:t>频段</w:t>
      </w:r>
      <w:r w:rsidRPr="0052273C">
        <w:rPr>
          <w:rFonts w:hint="eastAsia"/>
          <w:lang w:eastAsia="zh-CN"/>
        </w:rPr>
        <w:t>中按照</w:t>
      </w:r>
      <w:r w:rsidRPr="0052273C">
        <w:rPr>
          <w:lang w:eastAsia="zh-CN"/>
        </w:rPr>
        <w:t>业务性质为</w:t>
      </w:r>
      <w:r w:rsidRPr="0052273C">
        <w:rPr>
          <w:lang w:eastAsia="zh-CN"/>
        </w:rPr>
        <w:t>“IM”</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r w:rsidR="002C66BC">
        <w:fldChar w:fldCharType="begin"/>
      </w:r>
      <w:r w:rsidR="002C66BC">
        <w:rPr>
          <w:lang w:eastAsia="zh-CN"/>
        </w:rPr>
        <w:instrText xml:space="preserve"> HYPERLINK "https://www.itu.int/rec/R-REC-P.1546-6-201908-I/en" </w:instrText>
      </w:r>
      <w:r w:rsidR="002C66BC">
        <w:fldChar w:fldCharType="separate"/>
      </w:r>
      <w:r w:rsidRPr="00B67130">
        <w:rPr>
          <w:lang w:eastAsia="zh-CN"/>
        </w:rPr>
        <w:t>P.452-16</w:t>
      </w:r>
      <w:r w:rsidR="002C66BC">
        <w:rPr>
          <w:lang w:eastAsia="zh-CN"/>
        </w:rPr>
        <w:fldChar w:fldCharType="end"/>
      </w:r>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3" w:name="OLE_LINK19"/>
      <w:bookmarkStart w:id="4" w:name="OLE_LINK20"/>
      <w:r w:rsidRPr="0052273C">
        <w:rPr>
          <w:lang w:eastAsia="zh-CN"/>
        </w:rPr>
        <w:t>–</w:t>
      </w:r>
      <w:r w:rsidRPr="0052273C">
        <w:rPr>
          <w:lang w:eastAsia="zh-CN"/>
        </w:rPr>
        <w:tab/>
      </w:r>
      <w:bookmarkEnd w:id="3"/>
      <w:bookmarkEnd w:id="4"/>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77777777"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r w:rsidRPr="0070071F">
        <w:rPr>
          <w:rFonts w:cs="Calibri"/>
          <w:lang w:eastAsia="zh-CN"/>
        </w:rPr>
        <w:t xml:space="preserve"> </w:t>
      </w:r>
    </w:p>
    <w:p w14:paraId="37A1BED5" w14:textId="77777777" w:rsidR="00B67130" w:rsidRPr="008755EB"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8755EB">
        <w:rPr>
          <w:rFonts w:eastAsia="STKaiti"/>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款，地面业务指配相对于卫星广播业务典型地球站的协调要求，这八个频段是：</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5322C29A" w14:textId="77777777" w:rsidR="00B67130" w:rsidRPr="008755EB"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8755EB">
        <w:rPr>
          <w:rFonts w:eastAsia="STKaiti"/>
          <w:lang w:eastAsia="zh-CN"/>
        </w:rPr>
        <w:t>2</w:t>
      </w:r>
      <w:r w:rsidRPr="008755EB">
        <w:rPr>
          <w:rFonts w:eastAsia="STKaiti"/>
          <w:lang w:eastAsia="zh-CN"/>
        </w:rPr>
        <w:tab/>
      </w:r>
      <w:r w:rsidRPr="008755EB">
        <w:rPr>
          <w:rFonts w:eastAsia="STKaiti"/>
          <w:lang w:eastAsia="zh-CN"/>
        </w:rPr>
        <w:t>我们还注意到，目前只有在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中。对于所有其他频段，无线电通信局采用《无线电规则》第</w:t>
      </w:r>
      <w:r w:rsidRPr="008755EB">
        <w:rPr>
          <w:rFonts w:eastAsia="STKaiti"/>
          <w:b/>
          <w:bCs/>
          <w:lang w:eastAsia="zh-CN"/>
        </w:rPr>
        <w:t>9.19</w:t>
      </w:r>
      <w:r w:rsidRPr="008755EB">
        <w:rPr>
          <w:rFonts w:eastAsia="STKaiti"/>
          <w:lang w:eastAsia="zh-CN"/>
        </w:rPr>
        <w:t>款的程序规则将协调标准确定为：存在频率重叠且与典型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439F018A" w14:textId="77777777"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8755EB">
        <w:rPr>
          <w:rFonts w:eastAsia="STKaiti"/>
          <w:lang w:eastAsia="zh-CN"/>
        </w:rPr>
        <w:br w:type="page"/>
      </w:r>
    </w:p>
    <w:p w14:paraId="779063E3" w14:textId="1625CFBB"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8755EB">
        <w:rPr>
          <w:rFonts w:eastAsia="STKaiti"/>
          <w:lang w:eastAsia="zh-CN"/>
        </w:rPr>
        <w:lastRenderedPageBreak/>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8755EB">
        <w:rPr>
          <w:rFonts w:eastAsia="STKaiti"/>
          <w:lang w:eastAsia="zh-CN"/>
        </w:rPr>
        <w:t xml:space="preserve">” </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8D1F6B">
        <w:rPr>
          <w:rFonts w:eastAsia="STKaiti"/>
          <w:sz w:val="24"/>
          <w:szCs w:val="24"/>
          <w:lang w:eastAsia="zh-CN"/>
        </w:rPr>
        <w:t>WRC-19</w:t>
      </w:r>
      <w:r w:rsidRPr="008D1F6B">
        <w:rPr>
          <w:rFonts w:eastAsia="STKaiti"/>
          <w:sz w:val="24"/>
          <w:szCs w:val="24"/>
          <w:lang w:eastAsia="zh-CN"/>
        </w:rPr>
        <w:t>废止了有关将</w:t>
      </w:r>
      <w:r w:rsidRPr="008D1F6B">
        <w:rPr>
          <w:rFonts w:eastAsia="STKaiti"/>
          <w:sz w:val="24"/>
          <w:szCs w:val="24"/>
          <w:lang w:eastAsia="zh-CN"/>
        </w:rPr>
        <w:t>620-790 MHz</w:t>
      </w:r>
      <w:r w:rsidRPr="008D1F6B">
        <w:rPr>
          <w:rFonts w:eastAsia="STKaiti"/>
          <w:sz w:val="24"/>
          <w:szCs w:val="24"/>
          <w:lang w:eastAsia="zh-CN"/>
        </w:rPr>
        <w:t>频段划分给</w:t>
      </w:r>
      <w:r w:rsidRPr="008D1F6B">
        <w:rPr>
          <w:rFonts w:eastAsia="STKaiti"/>
          <w:sz w:val="24"/>
          <w:szCs w:val="24"/>
          <w:lang w:eastAsia="zh-CN"/>
        </w:rPr>
        <w:t>BSS</w:t>
      </w:r>
      <w:r w:rsidRPr="008D1F6B">
        <w:rPr>
          <w:rFonts w:eastAsia="STKaiti"/>
          <w:sz w:val="24"/>
          <w:szCs w:val="24"/>
          <w:lang w:eastAsia="zh-CN"/>
        </w:rPr>
        <w:t>的第</w:t>
      </w:r>
      <w:r w:rsidRPr="008D1F6B">
        <w:rPr>
          <w:rFonts w:eastAsia="STKaiti"/>
          <w:b/>
          <w:bCs/>
          <w:sz w:val="24"/>
          <w:szCs w:val="24"/>
          <w:lang w:eastAsia="zh-CN"/>
        </w:rPr>
        <w:t>5.311A</w:t>
      </w:r>
      <w:r w:rsidRPr="008D1F6B">
        <w:rPr>
          <w:rFonts w:eastAsia="STKaiti"/>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65AF37F" w14:textId="77777777" w:rsidR="00343BB9" w:rsidRDefault="00343BB9" w:rsidP="00343BB9">
      <w:pPr>
        <w:tabs>
          <w:tab w:val="left" w:pos="567"/>
        </w:tabs>
        <w:ind w:firstLine="490"/>
        <w:rPr>
          <w:color w:val="000000"/>
          <w:lang w:val="en-US" w:eastAsia="zh-CN"/>
        </w:rPr>
      </w:pPr>
      <w:r>
        <w:rPr>
          <w:rFonts w:hint="eastAsia"/>
          <w:lang w:eastAsia="zh-CN"/>
        </w:rPr>
        <w:t>对于将要实施第</w:t>
      </w:r>
      <w:r>
        <w:rPr>
          <w:b/>
          <w:bCs/>
          <w:lang w:eastAsia="zh-CN"/>
        </w:rPr>
        <w:t>9.21</w:t>
      </w:r>
      <w:r>
        <w:rPr>
          <w:rFonts w:hint="eastAsia"/>
          <w:lang w:eastAsia="zh-CN"/>
        </w:rPr>
        <w:t>款协调程序的某个</w:t>
      </w:r>
      <w:r w:rsidR="00922D85">
        <w:rPr>
          <w:rFonts w:hint="eastAsia"/>
          <w:lang w:eastAsia="zh-CN"/>
        </w:rPr>
        <w:t>频段</w:t>
      </w:r>
      <w:r>
        <w:rPr>
          <w:rFonts w:hint="eastAsia"/>
          <w:lang w:eastAsia="zh-CN"/>
        </w:rPr>
        <w:t>，无线电通信局可在启动第</w:t>
      </w:r>
      <w:r>
        <w:rPr>
          <w:b/>
          <w:bCs/>
          <w:lang w:eastAsia="zh-CN"/>
        </w:rPr>
        <w:t>9.21</w:t>
      </w:r>
      <w:r>
        <w:rPr>
          <w:rFonts w:hint="eastAsia"/>
          <w:lang w:eastAsia="zh-CN"/>
        </w:rPr>
        <w:t>款程序之前的任何时刻或在实施该程序的过程中（见第</w:t>
      </w:r>
      <w:smartTag w:uri="urn:schemas-microsoft-com:office:smarttags" w:element="chsdate">
        <w:smartTagPr>
          <w:attr w:name="Year" w:val="1899"/>
          <w:attr w:name="Month" w:val="12"/>
          <w:attr w:name="Day" w:val="30"/>
          <w:attr w:name="IsLunarDate" w:val="False"/>
          <w:attr w:name="IsROCDate" w:val="False"/>
        </w:smartTagPr>
        <w:r w:rsidRPr="00A63BFB">
          <w:rPr>
            <w:rFonts w:hint="eastAsia"/>
            <w:b/>
            <w:lang w:eastAsia="zh-CN"/>
          </w:rPr>
          <w:t>11.31.1</w:t>
        </w:r>
      </w:smartTag>
      <w:r>
        <w:rPr>
          <w:rFonts w:hint="eastAsia"/>
          <w:lang w:eastAsia="zh-CN"/>
        </w:rPr>
        <w:t>款）受理按照引证第</w:t>
      </w:r>
      <w:r>
        <w:rPr>
          <w:b/>
          <w:bCs/>
          <w:lang w:eastAsia="zh-CN"/>
        </w:rPr>
        <w:t>4.4</w:t>
      </w:r>
      <w:r>
        <w:rPr>
          <w:rFonts w:hint="eastAsia"/>
          <w:lang w:eastAsia="zh-CN"/>
        </w:rPr>
        <w:t>款的第</w:t>
      </w:r>
      <w:r>
        <w:rPr>
          <w:b/>
          <w:bCs/>
          <w:lang w:eastAsia="zh-CN"/>
        </w:rPr>
        <w:t>11</w:t>
      </w:r>
      <w:r>
        <w:rPr>
          <w:rFonts w:hint="eastAsia"/>
          <w:lang w:eastAsia="zh-CN"/>
        </w:rPr>
        <w:t>条提交的通知。在第</w:t>
      </w:r>
      <w:r>
        <w:rPr>
          <w:b/>
          <w:bCs/>
          <w:lang w:eastAsia="zh-CN"/>
        </w:rPr>
        <w:t>9.21</w:t>
      </w:r>
      <w:r>
        <w:rPr>
          <w:rFonts w:hint="eastAsia"/>
          <w:lang w:eastAsia="zh-CN"/>
        </w:rPr>
        <w:t>款的协调程序已经启动但尚未最后完成的情况下，对于按照第</w:t>
      </w:r>
      <w:r>
        <w:rPr>
          <w:b/>
          <w:bCs/>
          <w:lang w:eastAsia="zh-CN"/>
        </w:rPr>
        <w:t>11</w:t>
      </w:r>
      <w:r>
        <w:rPr>
          <w:rFonts w:hint="eastAsia"/>
          <w:lang w:eastAsia="zh-CN"/>
        </w:rPr>
        <w:t>条提交的通知，</w:t>
      </w:r>
      <w:proofErr w:type="gramStart"/>
      <w:r>
        <w:rPr>
          <w:rFonts w:hint="eastAsia"/>
          <w:lang w:eastAsia="zh-CN"/>
        </w:rPr>
        <w:t>见关于</w:t>
      </w:r>
      <w:proofErr w:type="gramEnd"/>
      <w:r>
        <w:rPr>
          <w:rFonts w:hint="eastAsia"/>
          <w:lang w:eastAsia="zh-CN"/>
        </w:rPr>
        <w:t>第</w:t>
      </w:r>
      <w:smartTag w:uri="urn:schemas-microsoft-com:office:smarttags" w:element="chsdate">
        <w:smartTagPr>
          <w:attr w:name="Year" w:val="1899"/>
          <w:attr w:name="Month" w:val="12"/>
          <w:attr w:name="Day" w:val="30"/>
          <w:attr w:name="IsLunarDate" w:val="False"/>
          <w:attr w:name="IsROCDate" w:val="False"/>
        </w:smartTagPr>
        <w:r>
          <w:rPr>
            <w:b/>
            <w:bCs/>
            <w:lang w:eastAsia="zh-CN"/>
          </w:rPr>
          <w:t>11.31.1</w:t>
        </w:r>
      </w:smartTag>
      <w:r>
        <w:rPr>
          <w:rFonts w:hint="eastAsia"/>
          <w:lang w:eastAsia="zh-CN"/>
        </w:rPr>
        <w:t>和第</w:t>
      </w:r>
      <w:r>
        <w:rPr>
          <w:b/>
          <w:bCs/>
          <w:lang w:eastAsia="zh-CN"/>
        </w:rPr>
        <w:t>11.37</w:t>
      </w:r>
      <w:r>
        <w:rPr>
          <w:rFonts w:hint="eastAsia"/>
          <w:lang w:eastAsia="zh-CN"/>
        </w:rPr>
        <w:t>款的程序规则的说明。</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2CFECD7B" w14:textId="77777777" w:rsidR="00B67130" w:rsidRDefault="00B67130" w:rsidP="008A5BA5">
      <w:pPr>
        <w:tabs>
          <w:tab w:val="clear" w:pos="1134"/>
          <w:tab w:val="clear" w:pos="1871"/>
          <w:tab w:val="clear" w:pos="2268"/>
        </w:tabs>
        <w:overflowPunct/>
        <w:autoSpaceDE/>
        <w:autoSpaceDN/>
        <w:adjustRightInd/>
        <w:spacing w:before="0"/>
        <w:ind w:firstLine="488"/>
        <w:jc w:val="left"/>
        <w:textAlignment w:val="auto"/>
        <w:rPr>
          <w:lang w:eastAsia="zh-CN"/>
        </w:rPr>
      </w:pPr>
    </w:p>
    <w:p w14:paraId="58321AB0" w14:textId="77777777" w:rsidR="00B67130" w:rsidRDefault="00B67130">
      <w:pPr>
        <w:tabs>
          <w:tab w:val="clear" w:pos="1134"/>
          <w:tab w:val="clear" w:pos="1871"/>
          <w:tab w:val="clear" w:pos="2268"/>
        </w:tabs>
        <w:overflowPunct/>
        <w:autoSpaceDE/>
        <w:autoSpaceDN/>
        <w:adjustRightInd/>
        <w:spacing w:before="0"/>
        <w:jc w:val="left"/>
        <w:textAlignment w:val="auto"/>
        <w:rPr>
          <w:lang w:val="en-US" w:eastAsia="zh-CN"/>
        </w:rPr>
        <w:sectPr w:rsidR="00B67130" w:rsidSect="003607C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款规定，“未做出响应的主管部门</w:t>
      </w:r>
      <w:r w:rsidR="0019673A">
        <w:rPr>
          <w:lang w:eastAsia="zh-CN"/>
        </w:rPr>
        <w:t>...</w:t>
      </w:r>
      <w:r w:rsidRPr="00F65890">
        <w:rPr>
          <w:rFonts w:hint="eastAsia"/>
          <w:szCs w:val="24"/>
          <w:lang w:val="en-US" w:eastAsia="zh-CN"/>
        </w:rPr>
        <w:t>应视为未受到影响”。主管部门可能认为，应用第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422AAA81" w14:textId="77777777"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14:paraId="79DC0142" w14:textId="77777777"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14:paraId="08293E7C" w14:textId="77777777"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14:paraId="314ED81D" w14:textId="77777777" w:rsidR="008A5BA5" w:rsidRDefault="008A5BA5" w:rsidP="0019673A">
      <w:pPr>
        <w:tabs>
          <w:tab w:val="left" w:pos="567"/>
        </w:tabs>
        <w:ind w:firstLine="490"/>
        <w:rPr>
          <w:lang w:eastAsia="zh-CN"/>
        </w:rPr>
      </w:pPr>
    </w:p>
    <w:p w14:paraId="38C5ABCC" w14:textId="77777777" w:rsidR="008A5BA5" w:rsidRDefault="008A5BA5" w:rsidP="0019673A">
      <w:pPr>
        <w:tabs>
          <w:tab w:val="left" w:pos="567"/>
        </w:tabs>
        <w:ind w:firstLine="490"/>
        <w:rPr>
          <w:lang w:eastAsia="zh-CN"/>
        </w:rPr>
      </w:pPr>
    </w:p>
    <w:p w14:paraId="125C9418" w14:textId="77777777" w:rsidR="006F06F0" w:rsidRDefault="006F06F0">
      <w:pPr>
        <w:tabs>
          <w:tab w:val="clear" w:pos="1134"/>
          <w:tab w:val="clear" w:pos="1871"/>
          <w:tab w:val="clear" w:pos="2268"/>
        </w:tabs>
        <w:overflowPunct/>
        <w:autoSpaceDE/>
        <w:autoSpaceDN/>
        <w:adjustRightInd/>
        <w:spacing w:before="0"/>
        <w:jc w:val="left"/>
        <w:textAlignment w:val="auto"/>
        <w:rPr>
          <w:color w:val="000000"/>
          <w:lang w:val="en-US" w:eastAsia="zh-CN"/>
        </w:rPr>
        <w:sectPr w:rsidR="006F06F0" w:rsidSect="003607CC">
          <w:headerReference w:type="even" r:id="rId24"/>
          <w:footnotePr>
            <w:pos w:val="beneathText"/>
          </w:footnotePr>
          <w:pgSz w:w="11907" w:h="16840" w:code="9"/>
          <w:pgMar w:top="1701" w:right="851" w:bottom="1134" w:left="1985" w:header="720" w:footer="482" w:gutter="0"/>
          <w:cols w:space="720"/>
          <w:vAlign w:val="both"/>
        </w:sectPr>
      </w:pPr>
    </w:p>
    <w:p w14:paraId="04AA0E2D" w14:textId="77777777" w:rsidR="00B77DC8" w:rsidRDefault="00B77DC8" w:rsidP="006F06F0">
      <w:pPr>
        <w:pStyle w:val="Heading8"/>
        <w:rPr>
          <w:lang w:eastAsia="zh-CN"/>
        </w:rPr>
      </w:pPr>
      <w:r>
        <w:rPr>
          <w:lang w:eastAsia="zh-CN"/>
        </w:rPr>
        <w:lastRenderedPageBreak/>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77777777"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w:t>
      </w:r>
      <w:r w:rsidR="002E10F4">
        <w:rPr>
          <w:b/>
          <w:bCs/>
          <w:lang w:eastAsia="zh-CN"/>
        </w:rPr>
        <w:t>5</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WRC-1</w:t>
      </w:r>
      <w:r w:rsidR="002E10F4">
        <w:rPr>
          <w:b/>
          <w:lang w:eastAsia="zh-CN"/>
        </w:rPr>
        <w:t>5</w:t>
      </w:r>
      <w:r>
        <w:rPr>
          <w:rFonts w:hint="eastAsia"/>
          <w:b/>
          <w:lang w:eastAsia="zh-CN"/>
        </w:rPr>
        <w:t>）</w:t>
      </w:r>
      <w:r>
        <w:rPr>
          <w:rFonts w:hint="eastAsia"/>
          <w:lang w:eastAsia="zh-CN"/>
        </w:rPr>
        <w:t>的规定）。</w:t>
      </w:r>
      <w:r w:rsidR="006F06F0">
        <w:rPr>
          <w:lang w:eastAsia="zh-CN"/>
        </w:rPr>
        <w:t>     </w:t>
      </w:r>
      <w:r w:rsidR="006F06F0" w:rsidRPr="000E6A7A">
        <w:rPr>
          <w:bCs/>
          <w:color w:val="000000"/>
          <w:sz w:val="16"/>
          <w:szCs w:val="16"/>
          <w:lang w:eastAsia="zh-CN"/>
        </w:rPr>
        <w:t>(MOD RRB18/78)</w:t>
      </w:r>
    </w:p>
    <w:p w14:paraId="6A8802C9" w14:textId="77777777"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14:paraId="7EDFBEB2" w14:textId="77777777"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903AB4" w14:textId="77777777"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77777777"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14:paraId="3109CA09" w14:textId="77777777"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0"/>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w:t>
      </w:r>
      <w:r w:rsidR="002E10F4">
        <w:rPr>
          <w:b/>
          <w:bCs/>
          <w:lang w:eastAsia="zh-CN"/>
        </w:rPr>
        <w:t>5</w:t>
      </w:r>
      <w:r w:rsidR="000A2EF7">
        <w:rPr>
          <w:rFonts w:hint="eastAsia"/>
          <w:b/>
          <w:bCs/>
          <w:lang w:eastAsia="zh-CN"/>
        </w:rPr>
        <w:t>，修订版</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proofErr w:type="spellStart"/>
      <w:r w:rsidR="00CA1B45">
        <w:rPr>
          <w:rFonts w:hint="eastAsia"/>
          <w:lang w:eastAsia="zh-CN"/>
        </w:rPr>
        <w:t>pfd</w:t>
      </w:r>
      <w:proofErr w:type="spellEnd"/>
      <w:r w:rsidR="00CA1B45">
        <w:rPr>
          <w:rFonts w:hint="eastAsia"/>
          <w:lang w:eastAsia="zh-CN"/>
        </w:rPr>
        <w:t>值</w:t>
      </w:r>
      <w:r w:rsidR="00CA1B45" w:rsidRPr="008012AB">
        <w:rPr>
          <w:rFonts w:hint="eastAsia"/>
          <w:lang w:eastAsia="zh-CN"/>
        </w:rPr>
        <w:t>来衡量。</w:t>
      </w:r>
      <w:r w:rsidR="00A33FFD" w:rsidRPr="00265924">
        <w:rPr>
          <w:rFonts w:ascii="Calibri" w:hAnsi="Calibri" w:hint="eastAsia"/>
          <w:lang w:eastAsia="zh-CN"/>
        </w:rPr>
        <w:t>如果属于第</w:t>
      </w:r>
      <w:r w:rsidR="00A33FFD" w:rsidRPr="00265924">
        <w:rPr>
          <w:rFonts w:ascii="Calibri" w:hAnsi="Calibri"/>
          <w:b/>
          <w:bCs/>
          <w:iCs/>
          <w:color w:val="000000"/>
          <w:sz w:val="22"/>
          <w:szCs w:val="18"/>
          <w:lang w:eastAsia="zh-CN"/>
        </w:rPr>
        <w:t>9.7B</w:t>
      </w:r>
      <w:r w:rsidR="00A33FFD" w:rsidRPr="00265924">
        <w:rPr>
          <w:rFonts w:ascii="Calibri" w:hAnsi="Calibri" w:hint="eastAsia"/>
          <w:lang w:eastAsia="zh-CN"/>
        </w:rPr>
        <w:t>款所述的非静止网络，则通过这些地球站所产生的等效功率通量密度（</w:t>
      </w:r>
      <w:proofErr w:type="spellStart"/>
      <w:r w:rsidR="00A33FFD" w:rsidRPr="00265924">
        <w:rPr>
          <w:rFonts w:ascii="Calibri" w:hAnsi="Calibri"/>
          <w:szCs w:val="18"/>
          <w:lang w:eastAsia="zh-CN"/>
        </w:rPr>
        <w:t>epfd</w:t>
      </w:r>
      <w:proofErr w:type="spellEnd"/>
      <w:r w:rsidR="00A33FFD" w:rsidRPr="00265924">
        <w:rPr>
          <w:rFonts w:ascii="Calibri" w:hAnsi="Calibri" w:hint="eastAsia"/>
          <w:lang w:eastAsia="zh-CN"/>
        </w:rPr>
        <w:t>）的累积分布函数的形式衡量增加的干扰。</w:t>
      </w:r>
      <w:r w:rsidR="00D121E8">
        <w:rPr>
          <w:iCs/>
          <w:color w:val="000000"/>
          <w:lang w:eastAsia="zh-CN"/>
        </w:rPr>
        <w:t xml:space="preserve">     </w:t>
      </w:r>
      <w:r w:rsidR="00D121E8" w:rsidRPr="00D97807">
        <w:rPr>
          <w:bCs/>
          <w:color w:val="000000"/>
          <w:sz w:val="16"/>
          <w:szCs w:val="16"/>
          <w:lang w:eastAsia="zh-CN"/>
        </w:rPr>
        <w:t>(MOD RRB18/78)</w:t>
      </w:r>
    </w:p>
    <w:p w14:paraId="5F988320" w14:textId="77777777"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14:paraId="78EB43E1" w14:textId="77777777"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14:paraId="74980619" w14:textId="77777777"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14:paraId="072ED490"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9D45F2" w14:textId="77777777" w:rsidR="00A33FFD" w:rsidRPr="00265924" w:rsidRDefault="00A33FFD" w:rsidP="00A33FFD">
      <w:pPr>
        <w:rPr>
          <w:lang w:eastAsia="zh-CN"/>
        </w:rPr>
      </w:pPr>
      <w:r w:rsidRPr="00265924">
        <w:rPr>
          <w:lang w:eastAsia="zh-CN"/>
        </w:rPr>
        <w:lastRenderedPageBreak/>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bookmarkStart w:id="5" w:name="_Ref503540280"/>
      <w:r w:rsidRPr="00A33FFD">
        <w:rPr>
          <w:rStyle w:val="FootnoteReference"/>
          <w:lang w:eastAsia="zh-CN"/>
        </w:rPr>
        <w:footnoteReference w:customMarkFollows="1" w:id="11"/>
        <w:t>4</w:t>
      </w:r>
      <w:r w:rsidRPr="00FF32E9">
        <w:rPr>
          <w:rStyle w:val="FootnoteReference"/>
          <w:rFonts w:ascii="STKaiti" w:eastAsia="STKaiti" w:hAnsi="STKaiti" w:hint="eastAsia"/>
          <w:lang w:eastAsia="zh-CN"/>
        </w:rPr>
        <w:t>之二</w:t>
      </w:r>
      <w:bookmarkEnd w:id="5"/>
      <w:r w:rsidRPr="00265924">
        <w:rPr>
          <w:rFonts w:hint="eastAsia"/>
          <w:lang w:eastAsia="zh-CN"/>
        </w:rPr>
        <w:t>的数据</w:t>
      </w:r>
      <w:r w:rsidRPr="00265924">
        <w:rPr>
          <w:rStyle w:val="FootnoteReference"/>
          <w:rFonts w:ascii="Calibri" w:hAnsi="Calibri"/>
          <w:lang w:eastAsia="zh-CN"/>
        </w:rPr>
        <w:footnoteReference w:customMarkFollows="1" w:id="12"/>
        <w:t>1</w:t>
      </w:r>
      <w:r w:rsidRPr="00265924">
        <w:rPr>
          <w:rFonts w:hint="eastAsia"/>
          <w:lang w:eastAsia="zh-CN"/>
        </w:rPr>
        <w:t>。由于修改的参数并不用于非静止网络或系统间的协调，只要满足以下条件，修改后的频率指配仍将保留其“</w:t>
      </w:r>
      <w:r w:rsidRPr="00265924">
        <w:rPr>
          <w:color w:val="000000"/>
          <w:lang w:eastAsia="zh-CN"/>
        </w:rPr>
        <w:t>2D</w:t>
      </w:r>
      <w:r w:rsidRPr="00265924">
        <w:rPr>
          <w:rFonts w:hint="eastAsia"/>
          <w:color w:val="000000"/>
          <w:lang w:eastAsia="zh-CN"/>
        </w:rPr>
        <w:t>日期</w:t>
      </w:r>
      <w:r w:rsidRPr="00265924">
        <w:rPr>
          <w:rFonts w:hint="eastAsia"/>
          <w:lang w:eastAsia="zh-CN"/>
        </w:rPr>
        <w:t>”：</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6E912024" w14:textId="77777777"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508AED01" w14:textId="77777777"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7CB316CD" w14:textId="77777777"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AD</w:t>
      </w:r>
      <w:r w:rsidR="006F06F0" w:rsidRPr="00D97807">
        <w:rPr>
          <w:bCs/>
          <w:color w:val="000000"/>
          <w:sz w:val="16"/>
          <w:szCs w:val="16"/>
          <w:lang w:eastAsia="zh-CN"/>
        </w:rPr>
        <w:t>D RRB18/78)</w:t>
      </w:r>
    </w:p>
    <w:p w14:paraId="7D7EB5B3" w14:textId="77777777"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r w:rsidR="006F06F0">
        <w:rPr>
          <w:color w:val="000000"/>
          <w:lang w:eastAsia="zh-CN"/>
        </w:rPr>
        <w:t xml:space="preserve">     </w:t>
      </w:r>
      <w:r w:rsidR="006F06F0" w:rsidRPr="00D97807">
        <w:rPr>
          <w:bCs/>
          <w:color w:val="000000"/>
          <w:sz w:val="16"/>
          <w:szCs w:val="16"/>
          <w:lang w:eastAsia="zh-CN"/>
        </w:rPr>
        <w:t>(</w:t>
      </w:r>
      <w:r w:rsidR="006F06F0">
        <w:rPr>
          <w:bCs/>
          <w:color w:val="000000"/>
          <w:sz w:val="16"/>
          <w:szCs w:val="16"/>
          <w:lang w:eastAsia="zh-CN"/>
        </w:rPr>
        <w:t>MO</w:t>
      </w:r>
      <w:r w:rsidR="006F06F0" w:rsidRPr="00D97807">
        <w:rPr>
          <w:bCs/>
          <w:color w:val="000000"/>
          <w:sz w:val="16"/>
          <w:szCs w:val="16"/>
          <w:lang w:eastAsia="zh-CN"/>
        </w:rPr>
        <w:t>D RRB18/78)</w:t>
      </w:r>
    </w:p>
    <w:p w14:paraId="010D7E5B"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14:paraId="7DB512F1" w14:textId="77777777"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26A49600" w14:textId="77777777"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131B32FA" w14:textId="77777777" w:rsidR="006F06F0" w:rsidRDefault="006F06F0" w:rsidP="00123144">
      <w:pPr>
        <w:rPr>
          <w:lang w:eastAsia="zh-CN"/>
        </w:rPr>
      </w:pPr>
      <w:r>
        <w:rPr>
          <w:lang w:eastAsia="zh-CN"/>
        </w:rPr>
        <w:br w:type="page"/>
      </w:r>
    </w:p>
    <w:p w14:paraId="157F6469" w14:textId="77777777"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14:paraId="533BBD7A" w14:textId="77777777"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14:paraId="35E0C70A" w14:textId="77777777"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77777777"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，由无线电通信局“确定需要与其进行协调的任何主管部门”。在针对第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A56E04">
        <w:rPr>
          <w:rStyle w:val="FootnoteReference"/>
          <w:lang w:eastAsia="zh-CN"/>
        </w:rPr>
        <w:footnoteReference w:customMarkFollows="1" w:id="13"/>
        <w:t>5</w:t>
      </w:r>
      <w:r>
        <w:rPr>
          <w:rFonts w:hint="eastAsia"/>
          <w:lang w:eastAsia="zh-CN"/>
        </w:rPr>
        <w:t>：</w:t>
      </w:r>
    </w:p>
    <w:p w14:paraId="2BAF0040"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14:paraId="73A964D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地球站与地面电台或者相反情况，以及地球站与在相反发射方向操作的其他地球站：附录</w:t>
      </w:r>
      <w:r w:rsidR="00B77DC8">
        <w:rPr>
          <w:b/>
          <w:bCs/>
          <w:lang w:eastAsia="zh-CN"/>
        </w:rPr>
        <w:t>7</w:t>
      </w:r>
      <w:r w:rsidR="00B77DC8">
        <w:rPr>
          <w:rFonts w:hint="eastAsia"/>
          <w:bCs/>
          <w:lang w:eastAsia="zh-CN"/>
        </w:rPr>
        <w:t>；</w:t>
      </w:r>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77777777"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A56E04">
        <w:rPr>
          <w:rStyle w:val="FootnoteReference"/>
          <w:lang w:eastAsia="zh-CN"/>
        </w:rPr>
        <w:footnoteReference w:customMarkFollows="1" w:id="14"/>
        <w:t>6</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58A7B5C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14:paraId="34F69ADF" w14:textId="77777777"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r>
        <w:rPr>
          <w:b/>
          <w:bCs/>
          <w:lang w:eastAsia="zh-CN"/>
        </w:rPr>
        <w:t>9.52</w:t>
      </w:r>
      <w:r>
        <w:rPr>
          <w:rFonts w:hint="eastAsia"/>
          <w:lang w:eastAsia="zh-CN"/>
        </w:rPr>
        <w:t>款对公布的指配提出反对意见。按照第</w:t>
      </w:r>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3607CC">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5F68DE">
          <w:headerReference w:type="even" r:id="rId27"/>
          <w:headerReference w:type="default" r:id="rId28"/>
          <w:footerReference w:type="even" r:id="rId29"/>
          <w:footerReference w:type="default" r:id="rId30"/>
          <w:footnotePr>
            <w:pos w:val="beneathText"/>
          </w:footnotePr>
          <w:pgSz w:w="16840" w:h="11907" w:orient="landscape" w:code="9"/>
          <w:pgMar w:top="1985" w:right="1701" w:bottom="851" w:left="1134" w:header="720" w:footer="482" w:gutter="0"/>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5E3DF" w14:textId="77777777" w:rsidR="00B77DC8"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5D43D21A" w14:textId="77777777" w:rsidR="008A5BA5" w:rsidRDefault="008A5BA5" w:rsidP="008E7AAF">
      <w:pPr>
        <w:ind w:firstLine="567"/>
        <w:rPr>
          <w:lang w:eastAsia="zh-CN"/>
        </w:rPr>
      </w:pP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proofErr w:type="gramStart"/>
      <w:r w:rsidR="005B5C80">
        <w:rPr>
          <w:rFonts w:hint="eastAsia"/>
          <w:lang w:eastAsia="zh-CN"/>
        </w:rPr>
        <w:t>中</w:t>
      </w:r>
      <w:r w:rsidR="00B77DC8">
        <w:rPr>
          <w:rFonts w:hint="eastAsia"/>
          <w:lang w:eastAsia="zh-CN"/>
        </w:rPr>
        <w:t>的程序的协调地位；</w:t>
      </w:r>
      <w:proofErr w:type="gramEnd"/>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w:t>
      </w:r>
      <w:proofErr w:type="gramStart"/>
      <w:r w:rsidR="00B77DC8">
        <w:rPr>
          <w:rFonts w:hint="eastAsia"/>
          <w:lang w:eastAsia="zh-CN"/>
        </w:rPr>
        <w:t>无须与地面业务协调；</w:t>
      </w:r>
      <w:proofErr w:type="gramEnd"/>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w:t>
      </w:r>
      <w:proofErr w:type="gramStart"/>
      <w:r w:rsidR="00B77DC8">
        <w:rPr>
          <w:rFonts w:hint="eastAsia"/>
          <w:lang w:eastAsia="zh-CN"/>
        </w:rPr>
        <w:t>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roofErr w:type="gramEnd"/>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77777777"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“服务区”和“覆盖区”两个概念的基础上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规定“只要业务</w:t>
      </w:r>
      <w:r w:rsidR="00962688">
        <w:rPr>
          <w:rFonts w:hint="eastAsia"/>
          <w:lang w:eastAsia="zh-CN"/>
        </w:rPr>
        <w:t>性质</w:t>
      </w:r>
      <w:r w:rsidR="00B77DC8">
        <w:rPr>
          <w:rFonts w:hint="eastAsia"/>
          <w:lang w:eastAsia="zh-CN"/>
        </w:rPr>
        <w:t>许可，应尽可能利用定向天线</w:t>
      </w:r>
      <w:r w:rsidR="00962688">
        <w:rPr>
          <w:rFonts w:hint="eastAsia"/>
          <w:lang w:eastAsia="zh-CN"/>
        </w:rPr>
        <w:t>特</w:t>
      </w:r>
      <w:r w:rsidR="00B77DC8">
        <w:rPr>
          <w:rFonts w:hint="eastAsia"/>
          <w:lang w:eastAsia="zh-CN"/>
        </w:rPr>
        <w:t>性，</w:t>
      </w:r>
      <w:r w:rsidR="00962688">
        <w:rPr>
          <w:rFonts w:hint="eastAsia"/>
          <w:lang w:eastAsia="zh-CN"/>
        </w:rPr>
        <w:t>将对不必要方向的辐射和来自不必要方向的接收</w:t>
      </w:r>
      <w:r w:rsidR="00B77DC8">
        <w:rPr>
          <w:rFonts w:hint="eastAsia"/>
          <w:lang w:eastAsia="zh-CN"/>
        </w:rPr>
        <w:t>减至最低限度”。如果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w:t>
      </w:r>
      <w:proofErr w:type="gramStart"/>
      <w:r w:rsidR="00EB084B">
        <w:rPr>
          <w:rFonts w:hint="eastAsia"/>
          <w:lang w:eastAsia="zh-CN"/>
        </w:rPr>
        <w:t>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roofErr w:type="gramEnd"/>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proofErr w:type="gramStart"/>
      <w:r w:rsidR="00EB084B">
        <w:rPr>
          <w:rFonts w:hint="eastAsia"/>
          <w:lang w:eastAsia="zh-CN"/>
        </w:rPr>
        <w:t>才能</w:t>
      </w:r>
      <w:r w:rsidR="00B77DC8">
        <w:rPr>
          <w:rFonts w:hint="eastAsia"/>
          <w:lang w:eastAsia="zh-CN"/>
        </w:rPr>
        <w:t>修改服务区</w:t>
      </w:r>
      <w:r w:rsidR="00EB084B">
        <w:rPr>
          <w:rFonts w:hint="eastAsia"/>
          <w:lang w:eastAsia="zh-CN"/>
        </w:rPr>
        <w:t>；</w:t>
      </w:r>
      <w:proofErr w:type="gramEnd"/>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w:t>
      </w:r>
      <w:proofErr w:type="gramStart"/>
      <w:r w:rsidR="00EB084B">
        <w:rPr>
          <w:rFonts w:hint="eastAsia"/>
          <w:lang w:eastAsia="zh-CN"/>
        </w:rPr>
        <w:t>说明此情况；</w:t>
      </w:r>
      <w:proofErr w:type="gramEnd"/>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主管部门它不同意的原因，其中应特别说明“不同意见所涉及的指配”。</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“不同意见所涉及的指配”。此外，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77777777"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68711B7B" w14:textId="77777777" w:rsidR="008A5BA5" w:rsidRDefault="008A5BA5">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77777777"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1140268C" w14:textId="77777777" w:rsidR="008A5BA5" w:rsidRDefault="008A5BA5">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31"/>
          <w:headerReference w:type="default" r:id="rId32"/>
          <w:footerReference w:type="even" r:id="rId33"/>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p w14:paraId="061691F0" w14:textId="77777777" w:rsidR="00000953" w:rsidRDefault="00000953" w:rsidP="00000953">
      <w:pPr>
        <w:jc w:val="left"/>
        <w:rPr>
          <w:color w:val="000000"/>
          <w:lang w:eastAsia="zh-CN"/>
        </w:rPr>
      </w:pPr>
    </w:p>
    <w:p w14:paraId="2AE95E55" w14:textId="77777777" w:rsidR="00000953" w:rsidRDefault="00000953" w:rsidP="00000953">
      <w:pPr>
        <w:jc w:val="left"/>
        <w:rPr>
          <w:color w:val="000000"/>
          <w:lang w:eastAsia="zh-CN"/>
        </w:rPr>
      </w:pPr>
    </w:p>
    <w:p w14:paraId="55D4BAEB" w14:textId="77777777" w:rsidR="00000953" w:rsidRDefault="00000953" w:rsidP="008C6B87">
      <w:pPr>
        <w:jc w:val="center"/>
        <w:rPr>
          <w:color w:val="000000"/>
          <w:lang w:eastAsia="zh-CN"/>
        </w:rPr>
      </w:pPr>
    </w:p>
    <w:p w14:paraId="5D13B39E" w14:textId="77777777" w:rsidR="002168C9" w:rsidRDefault="002168C9" w:rsidP="00163172">
      <w:pPr>
        <w:jc w:val="center"/>
        <w:rPr>
          <w:lang w:eastAsia="zh-CN"/>
        </w:rPr>
      </w:pPr>
    </w:p>
    <w:sectPr w:rsidR="002168C9" w:rsidSect="00B67130">
      <w:headerReference w:type="first" r:id="rId34"/>
      <w:footerReference w:type="first" r:id="rId3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4F283" w14:textId="77777777" w:rsidR="00437FC9" w:rsidRDefault="00437FC9">
      <w:r>
        <w:separator/>
      </w:r>
    </w:p>
  </w:endnote>
  <w:endnote w:type="continuationSeparator" w:id="0">
    <w:p w14:paraId="03532900" w14:textId="77777777" w:rsidR="00437FC9" w:rsidRDefault="0043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TKaiti">
    <w:panose1 w:val="02010600040101010101"/>
    <w:charset w:val="86"/>
    <w:family w:val="auto"/>
    <w:pitch w:val="variable"/>
    <w:sig w:usb0="00000287" w:usb1="080F0000" w:usb2="00000010" w:usb3="00000000" w:csb0="0004009F" w:csb1="00000000"/>
  </w:font>
  <w:font w:name="FangSong_GB2312">
    <w:altName w:val="Microsoft YaHei"/>
    <w:charset w:val="86"/>
    <w:family w:val="modern"/>
    <w:pitch w:val="fixed"/>
    <w:sig w:usb0="800002BF" w:usb1="38CF7CFA"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AAAC0" w14:textId="77777777" w:rsidR="00437FC9" w:rsidRDefault="00437F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04F15" w14:textId="77777777" w:rsidR="00437FC9" w:rsidRDefault="00437FC9">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437FC9" w:rsidRDefault="00437FC9" w:rsidP="005F68DE">
                          <w:pPr>
                            <w:rPr>
                              <w:lang w:val="en-US"/>
                            </w:rPr>
                          </w:pPr>
                        </w:p>
                        <w:p w14:paraId="1AF15D9A" w14:textId="77777777" w:rsidR="00437FC9" w:rsidRDefault="00437FC9" w:rsidP="005F68DE">
                          <w:pPr>
                            <w:rPr>
                              <w:lang w:val="en-US"/>
                            </w:rPr>
                          </w:pPr>
                        </w:p>
                        <w:p w14:paraId="38A09D76" w14:textId="77777777" w:rsidR="00437FC9" w:rsidRDefault="00437FC9"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437FC9" w:rsidRDefault="00437FC9" w:rsidP="00414BEB">
                                <w:pPr>
                                  <w:pStyle w:val="HeaderRegProc"/>
                                  <w:rPr>
                                    <w:lang w:eastAsia="zh-CN"/>
                                  </w:rPr>
                                </w:pPr>
                                <w:r>
                                  <w:rPr>
                                    <w:rFonts w:hint="eastAsia"/>
                                    <w:lang w:eastAsia="zh-CN"/>
                                  </w:rPr>
                                  <w:t>AR9</w:t>
                                </w:r>
                              </w:p>
                            </w:tc>
                          </w:tr>
                          <w:tr w:rsidR="00437FC9"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437FC9"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437FC9" w:rsidRDefault="00437FC9" w:rsidP="00414BEB">
                                <w:pPr>
                                  <w:pStyle w:val="HeaderRegProc"/>
                                  <w:rPr>
                                    <w:lang w:eastAsia="zh-CN"/>
                                  </w:rPr>
                                </w:pPr>
                                <w:r>
                                  <w:rPr>
                                    <w:rFonts w:hint="eastAsia"/>
                                    <w:lang w:eastAsia="zh-CN"/>
                                  </w:rPr>
                                  <w:t>修订</w:t>
                                </w:r>
                                <w:r>
                                  <w:rPr>
                                    <w:lang w:eastAsia="zh-CN"/>
                                  </w:rPr>
                                  <w:t xml:space="preserve"> -</w:t>
                                </w:r>
                              </w:p>
                            </w:tc>
                          </w:tr>
                        </w:tbl>
                        <w:p w14:paraId="09945E07" w14:textId="77777777" w:rsidR="00437FC9" w:rsidRPr="00B676A9" w:rsidRDefault="00437FC9"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BaJuhC/wEAAOgDAAAOAAAAAAAA&#10;AAAAAAAAAC4CAABkcnMvZTJvRG9jLnhtbFBLAQItABQABgAIAAAAIQAUJicN4AAAAAwBAAAPAAAA&#10;AAAAAAAAAAAAAFkEAABkcnMvZG93bnJldi54bWxQSwUGAAAAAAQABADzAAAAZgUAAAAA&#10;" stroked="f">
              <v:textbox inset="0,0,0,0">
                <w:txbxContent>
                  <w:p w14:paraId="3E4FEAD9" w14:textId="77777777" w:rsidR="00437FC9" w:rsidRDefault="00437FC9" w:rsidP="005F68DE">
                    <w:pPr>
                      <w:rPr>
                        <w:lang w:val="en-US"/>
                      </w:rPr>
                    </w:pPr>
                  </w:p>
                  <w:p w14:paraId="1AF15D9A" w14:textId="77777777" w:rsidR="00437FC9" w:rsidRDefault="00437FC9" w:rsidP="005F68DE">
                    <w:pPr>
                      <w:rPr>
                        <w:lang w:val="en-US"/>
                      </w:rPr>
                    </w:pPr>
                  </w:p>
                  <w:p w14:paraId="38A09D76" w14:textId="77777777" w:rsidR="00437FC9" w:rsidRDefault="00437FC9"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437FC9" w:rsidRDefault="00437FC9" w:rsidP="00414BEB">
                          <w:pPr>
                            <w:pStyle w:val="HeaderRegProc"/>
                            <w:rPr>
                              <w:lang w:eastAsia="zh-CN"/>
                            </w:rPr>
                          </w:pPr>
                          <w:r>
                            <w:rPr>
                              <w:rFonts w:hint="eastAsia"/>
                              <w:lang w:eastAsia="zh-CN"/>
                            </w:rPr>
                            <w:t>AR9</w:t>
                          </w:r>
                        </w:p>
                      </w:tc>
                    </w:tr>
                    <w:tr w:rsidR="00437FC9"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437FC9"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437FC9" w:rsidRDefault="00437FC9" w:rsidP="00414BEB">
                          <w:pPr>
                            <w:pStyle w:val="HeaderRegProc"/>
                            <w:rPr>
                              <w:lang w:eastAsia="zh-CN"/>
                            </w:rPr>
                          </w:pPr>
                          <w:r>
                            <w:rPr>
                              <w:rFonts w:hint="eastAsia"/>
                              <w:lang w:eastAsia="zh-CN"/>
                            </w:rPr>
                            <w:t>修订</w:t>
                          </w:r>
                          <w:r>
                            <w:rPr>
                              <w:lang w:eastAsia="zh-CN"/>
                            </w:rPr>
                            <w:t xml:space="preserve"> -</w:t>
                          </w:r>
                        </w:p>
                      </w:tc>
                    </w:tr>
                  </w:tbl>
                  <w:p w14:paraId="09945E07" w14:textId="77777777" w:rsidR="00437FC9" w:rsidRPr="00B676A9" w:rsidRDefault="00437FC9" w:rsidP="005F68DE">
                    <w:pPr>
                      <w:spacing w:before="0"/>
                      <w:rPr>
                        <w:lang w:val="en-US"/>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15507" w14:textId="77777777" w:rsidR="00437FC9" w:rsidRDefault="00437F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7E412" w14:textId="77777777" w:rsidR="00437FC9" w:rsidRDefault="00437FC9">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437FC9" w:rsidRDefault="00437FC9" w:rsidP="005F68DE">
                          <w:pPr>
                            <w:rPr>
                              <w:lang w:val="en-US"/>
                            </w:rPr>
                          </w:pPr>
                        </w:p>
                        <w:p w14:paraId="28CB2D71" w14:textId="77777777" w:rsidR="00437FC9" w:rsidRDefault="00437FC9" w:rsidP="005F68DE">
                          <w:pPr>
                            <w:rPr>
                              <w:lang w:val="en-US"/>
                            </w:rPr>
                          </w:pPr>
                        </w:p>
                        <w:p w14:paraId="159B09C4" w14:textId="77777777" w:rsidR="00437FC9" w:rsidRDefault="00437FC9"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437FC9" w:rsidRDefault="00437FC9" w:rsidP="00414BEB">
                                <w:pPr>
                                  <w:pStyle w:val="HeaderRegProc"/>
                                  <w:rPr>
                                    <w:lang w:eastAsia="zh-CN"/>
                                  </w:rPr>
                                </w:pPr>
                                <w:r>
                                  <w:rPr>
                                    <w:rFonts w:hint="eastAsia"/>
                                    <w:lang w:eastAsia="zh-CN"/>
                                  </w:rPr>
                                  <w:t>AR9</w:t>
                                </w:r>
                              </w:p>
                            </w:tc>
                          </w:tr>
                          <w:tr w:rsidR="00437FC9"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437FC9"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437FC9" w:rsidRDefault="00437FC9" w:rsidP="00414BEB">
                                <w:pPr>
                                  <w:pStyle w:val="HeaderRegProc"/>
                                  <w:rPr>
                                    <w:lang w:eastAsia="zh-CN"/>
                                  </w:rPr>
                                </w:pPr>
                                <w:r>
                                  <w:rPr>
                                    <w:rFonts w:hint="eastAsia"/>
                                    <w:lang w:eastAsia="zh-CN"/>
                                  </w:rPr>
                                  <w:t>修订</w:t>
                                </w:r>
                                <w:r>
                                  <w:rPr>
                                    <w:lang w:eastAsia="zh-CN"/>
                                  </w:rPr>
                                  <w:t xml:space="preserve"> -</w:t>
                                </w:r>
                              </w:p>
                            </w:tc>
                          </w:tr>
                        </w:tbl>
                        <w:p w14:paraId="68A87ED0" w14:textId="77777777" w:rsidR="00437FC9" w:rsidRPr="00B676A9" w:rsidRDefault="00437FC9"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40"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D1MDgD/wEAAOkDAAAOAAAAAAAA&#10;AAAAAAAAAC4CAABkcnMvZTJvRG9jLnhtbFBLAQItABQABgAIAAAAIQAUJicN4AAAAAwBAAAPAAAA&#10;AAAAAAAAAAAAAFkEAABkcnMvZG93bnJldi54bWxQSwUGAAAAAAQABADzAAAAZgUAAAAA&#10;" stroked="f">
              <v:textbox inset="0,0,0,0">
                <w:txbxContent>
                  <w:p w14:paraId="789C8C9C" w14:textId="77777777" w:rsidR="00437FC9" w:rsidRDefault="00437FC9" w:rsidP="005F68DE">
                    <w:pPr>
                      <w:rPr>
                        <w:lang w:val="en-US"/>
                      </w:rPr>
                    </w:pPr>
                  </w:p>
                  <w:p w14:paraId="28CB2D71" w14:textId="77777777" w:rsidR="00437FC9" w:rsidRDefault="00437FC9" w:rsidP="005F68DE">
                    <w:pPr>
                      <w:rPr>
                        <w:lang w:val="en-US"/>
                      </w:rPr>
                    </w:pPr>
                  </w:p>
                  <w:p w14:paraId="159B09C4" w14:textId="77777777" w:rsidR="00437FC9" w:rsidRDefault="00437FC9"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437FC9" w:rsidRDefault="00437FC9" w:rsidP="00414BEB">
                          <w:pPr>
                            <w:pStyle w:val="HeaderRegProc"/>
                            <w:rPr>
                              <w:lang w:eastAsia="zh-CN"/>
                            </w:rPr>
                          </w:pPr>
                          <w:r>
                            <w:rPr>
                              <w:rFonts w:hint="eastAsia"/>
                              <w:lang w:eastAsia="zh-CN"/>
                            </w:rPr>
                            <w:t>AR9</w:t>
                          </w:r>
                        </w:p>
                      </w:tc>
                    </w:tr>
                    <w:tr w:rsidR="00437FC9"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437FC9"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437FC9" w:rsidRDefault="00437FC9" w:rsidP="00414BEB">
                          <w:pPr>
                            <w:pStyle w:val="HeaderRegProc"/>
                            <w:rPr>
                              <w:lang w:eastAsia="zh-CN"/>
                            </w:rPr>
                          </w:pPr>
                          <w:r>
                            <w:rPr>
                              <w:rFonts w:hint="eastAsia"/>
                              <w:lang w:eastAsia="zh-CN"/>
                            </w:rPr>
                            <w:t>修订</w:t>
                          </w:r>
                          <w:r>
                            <w:rPr>
                              <w:lang w:eastAsia="zh-CN"/>
                            </w:rPr>
                            <w:t xml:space="preserve"> -</w:t>
                          </w:r>
                        </w:p>
                      </w:tc>
                    </w:tr>
                  </w:tbl>
                  <w:p w14:paraId="68A87ED0" w14:textId="77777777" w:rsidR="00437FC9" w:rsidRPr="00B676A9" w:rsidRDefault="00437FC9" w:rsidP="005F68DE">
                    <w:pPr>
                      <w:spacing w:before="0"/>
                      <w:rPr>
                        <w:lang w:val="en-US"/>
                      </w:rPr>
                    </w:pP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5587D" w14:textId="77777777" w:rsidR="00437FC9" w:rsidRDefault="00437FC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E4EBB" w14:textId="77777777" w:rsidR="00437FC9" w:rsidRDefault="00437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EA3F7" w14:textId="77777777" w:rsidR="00437FC9" w:rsidRDefault="00437FC9">
      <w:r>
        <w:rPr>
          <w:b/>
        </w:rPr>
        <w:t>_______________</w:t>
      </w:r>
    </w:p>
  </w:footnote>
  <w:footnote w:type="continuationSeparator" w:id="0">
    <w:p w14:paraId="5EDC380F" w14:textId="77777777" w:rsidR="00437FC9" w:rsidRDefault="00437FC9">
      <w:r>
        <w:continuationSeparator/>
      </w:r>
    </w:p>
  </w:footnote>
  <w:footnote w:id="1">
    <w:p w14:paraId="48E37824" w14:textId="77777777" w:rsidR="00437FC9" w:rsidRPr="00DE0DDB" w:rsidRDefault="00437FC9">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77777777" w:rsidR="00437FC9" w:rsidRPr="005C18C3" w:rsidRDefault="00437FC9"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7777777" w:rsidR="00437FC9" w:rsidRPr="00021FCA" w:rsidRDefault="00437FC9">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77777777" w:rsidR="00437FC9" w:rsidRPr="00021FCA" w:rsidRDefault="00437FC9">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77777777" w:rsidR="00437FC9" w:rsidRPr="00767927" w:rsidRDefault="00437FC9">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437FC9" w:rsidRDefault="00437FC9">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77777777" w:rsidR="00437FC9" w:rsidRPr="0058326A" w:rsidRDefault="00437FC9">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5494E5C7" w14:textId="77777777" w:rsidR="00437FC9" w:rsidRPr="00D67B2E" w:rsidRDefault="00437FC9">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14:paraId="6F3FF34F" w14:textId="77777777" w:rsidR="00437FC9" w:rsidRPr="00D67B2E" w:rsidRDefault="00437FC9">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14:paraId="03660CBF" w14:textId="77777777" w:rsidR="00437FC9" w:rsidRPr="00D67B2E" w:rsidRDefault="00437FC9"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14:paraId="7D03B65A" w14:textId="77777777" w:rsidR="00437FC9" w:rsidRPr="00FF32E9" w:rsidRDefault="00437FC9" w:rsidP="00A33FFD">
      <w:pPr>
        <w:pStyle w:val="FootnoteText"/>
        <w:rPr>
          <w:rFonts w:eastAsiaTheme="minorEastAsia"/>
          <w:lang w:eastAsia="zh-CN"/>
        </w:rPr>
      </w:pPr>
      <w:r>
        <w:rPr>
          <w:rStyle w:val="FootnoteReference"/>
          <w:lang w:eastAsia="zh-CN"/>
        </w:rPr>
        <w:t>4</w:t>
      </w:r>
      <w:r w:rsidRPr="00FF32E9">
        <w:rPr>
          <w:rStyle w:val="FootnoteReference"/>
          <w:rFonts w:ascii="STKaiti" w:eastAsia="STKaiti" w:hAnsi="STKaiti" w:cs="SimSun" w:hint="eastAsia"/>
          <w:lang w:eastAsia="zh-CN"/>
        </w:rPr>
        <w:t>之二</w:t>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14:paraId="12779907" w14:textId="77777777" w:rsidR="00437FC9" w:rsidRDefault="00437FC9" w:rsidP="00A33FFD">
      <w:pPr>
        <w:pStyle w:val="FootnoteText"/>
        <w:rPr>
          <w:lang w:eastAsia="zh-CN"/>
        </w:rPr>
      </w:pPr>
    </w:p>
  </w:footnote>
  <w:footnote w:id="13">
    <w:p w14:paraId="11365E9D" w14:textId="77777777" w:rsidR="00437FC9" w:rsidRPr="00A56E04" w:rsidRDefault="00437FC9">
      <w:pPr>
        <w:pStyle w:val="FootnoteText"/>
        <w:rPr>
          <w:lang w:val="en-US" w:eastAsia="zh-CN"/>
        </w:rPr>
      </w:pPr>
      <w:r>
        <w:rPr>
          <w:rStyle w:val="FootnoteReference"/>
          <w:lang w:eastAsia="zh-CN"/>
        </w:rPr>
        <w:t>5</w:t>
      </w:r>
      <w:r>
        <w:rPr>
          <w:lang w:eastAsia="zh-CN"/>
        </w:rPr>
        <w:t xml:space="preserve"> </w:t>
      </w:r>
      <w:r>
        <w:rPr>
          <w:color w:val="000000"/>
          <w:lang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4">
    <w:p w14:paraId="6DD861EF" w14:textId="77777777" w:rsidR="00437FC9" w:rsidRPr="00A56E04" w:rsidRDefault="00437FC9">
      <w:pPr>
        <w:pStyle w:val="FootnoteText"/>
        <w:rPr>
          <w:lang w:val="en-US" w:eastAsia="zh-CN"/>
        </w:rPr>
      </w:pPr>
      <w:r w:rsidRPr="00B86B95">
        <w:rPr>
          <w:rStyle w:val="FootnoteReference"/>
          <w:lang w:eastAsia="zh-CN"/>
        </w:rPr>
        <w:t>6</w:t>
      </w:r>
      <w:r>
        <w:rPr>
          <w:lang w:eastAsia="zh-CN"/>
        </w:rPr>
        <w:t xml:space="preserve"> </w:t>
      </w:r>
      <w:r>
        <w:rPr>
          <w:color w:val="000000"/>
          <w:lang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437FC9" w:rsidRPr="00000953" w:rsidRDefault="00437FC9"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437FC9" w:rsidRPr="00000953" w:rsidRDefault="00437FC9"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437FC9" w:rsidRPr="00000953" w:rsidRDefault="00437FC9"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437FC9" w:rsidRPr="00000953" w:rsidRDefault="00437FC9"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437FC9" w:rsidRDefault="00437FC9"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5B8763BE"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6D123" w14:textId="77777777" w:rsidR="00437FC9" w:rsidRPr="00F639E6" w:rsidRDefault="00437FC9"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C20A20" w14:textId="77777777" w:rsidR="00437FC9" w:rsidRPr="00F639E6" w:rsidRDefault="00437FC9"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70B425E" w14:textId="77777777" w:rsidR="00437FC9" w:rsidRPr="00F639E6" w:rsidRDefault="00437FC9"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5FDFAB2" w14:textId="77777777" w:rsidR="00437FC9" w:rsidRPr="003607CC" w:rsidRDefault="00437FC9"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740A4B22" w14:textId="77777777" w:rsidR="00437FC9" w:rsidRDefault="00437FC9" w:rsidP="003607CC">
    <w:pPr>
      <w:pStyle w:val="Header"/>
      <w:jc w:val="left"/>
      <w:rPr>
        <w:lang w:val="fr-CH" w:eastAsia="zh-CN"/>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5726" w14:paraId="2AA505A2"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F198835" w14:textId="59D3B897" w:rsidR="00005726" w:rsidRPr="00F639E6" w:rsidRDefault="00005726"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18B3CE9" w14:textId="77777777" w:rsidR="00005726" w:rsidRPr="00F639E6" w:rsidRDefault="00005726"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5AC8072" w14:textId="77777777" w:rsidR="00005726" w:rsidRPr="00F639E6" w:rsidRDefault="0000572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5C89264" w14:textId="71809BD2" w:rsidR="00005726" w:rsidRPr="003607CC" w:rsidRDefault="0000572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6</w:t>
          </w:r>
        </w:p>
      </w:tc>
    </w:tr>
  </w:tbl>
  <w:p w14:paraId="17D5E2B5" w14:textId="77777777" w:rsidR="00005726" w:rsidRDefault="00005726" w:rsidP="00B77DC8">
    <w:pPr>
      <w:pStyle w:val="Header"/>
    </w:pPr>
    <w:r>
      <w:rPr>
        <w:noProof/>
        <w:lang w:eastAsia="zh-CN"/>
      </w:rPr>
      <mc:AlternateContent>
        <mc:Choice Requires="wps">
          <w:drawing>
            <wp:anchor distT="0" distB="0" distL="114300" distR="114300" simplePos="0" relativeHeight="251657216" behindDoc="0" locked="0" layoutInCell="1" allowOverlap="1" wp14:anchorId="0366FED8" wp14:editId="0A963072">
              <wp:simplePos x="0" y="0"/>
              <wp:positionH relativeFrom="column">
                <wp:posOffset>9072880</wp:posOffset>
              </wp:positionH>
              <wp:positionV relativeFrom="paragraph">
                <wp:posOffset>288290</wp:posOffset>
              </wp:positionV>
              <wp:extent cx="457200" cy="5886000"/>
              <wp:effectExtent l="0" t="0" r="0" b="635"/>
              <wp:wrapNone/>
              <wp:docPr id="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05726" w14:paraId="618AAB5B" w14:textId="77777777">
                            <w:trPr>
                              <w:cantSplit/>
                              <w:trHeight w:hRule="exact" w:val="1701"/>
                              <w:jc w:val="right"/>
                            </w:trPr>
                            <w:tc>
                              <w:tcPr>
                                <w:tcW w:w="255" w:type="dxa"/>
                                <w:textDirection w:val="tbRl"/>
                              </w:tcPr>
                              <w:p w14:paraId="7B2BFCB5" w14:textId="77777777" w:rsidR="00005726" w:rsidRPr="006D1DF3" w:rsidRDefault="0000572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05726" w14:paraId="6F4401FB" w14:textId="77777777">
                            <w:trPr>
                              <w:cantSplit/>
                              <w:trHeight w:hRule="exact" w:val="1701"/>
                              <w:jc w:val="right"/>
                            </w:trPr>
                            <w:tc>
                              <w:tcPr>
                                <w:tcW w:w="255" w:type="dxa"/>
                                <w:textDirection w:val="tbRl"/>
                              </w:tcPr>
                              <w:p w14:paraId="1FDCA8CA" w14:textId="77777777" w:rsidR="00005726" w:rsidRPr="006D1DF3" w:rsidRDefault="00005726" w:rsidP="00414BEB">
                                <w:pPr>
                                  <w:pStyle w:val="HeaderRegProc"/>
                                  <w:rPr>
                                    <w:lang w:eastAsia="zh-CN"/>
                                  </w:rPr>
                                </w:pPr>
                                <w:r w:rsidRPr="006D1DF3">
                                  <w:rPr>
                                    <w:lang w:eastAsia="zh-CN"/>
                                  </w:rPr>
                                  <w:t>A</w:t>
                                </w:r>
                                <w:r w:rsidRPr="006D1DF3">
                                  <w:t>R</w:t>
                                </w:r>
                                <w:r w:rsidRPr="006D1DF3">
                                  <w:rPr>
                                    <w:lang w:val="en-US" w:eastAsia="zh-CN"/>
                                  </w:rPr>
                                  <w:t>9</w:t>
                                </w:r>
                              </w:p>
                            </w:tc>
                          </w:tr>
                          <w:tr w:rsidR="00005726" w14:paraId="4D1FDA0B" w14:textId="77777777">
                            <w:trPr>
                              <w:cantSplit/>
                              <w:trHeight w:hRule="exact" w:val="1701"/>
                              <w:jc w:val="right"/>
                            </w:trPr>
                            <w:tc>
                              <w:tcPr>
                                <w:tcW w:w="255" w:type="dxa"/>
                                <w:textDirection w:val="tbRl"/>
                              </w:tcPr>
                              <w:p w14:paraId="1F0CE7A8" w14:textId="77777777" w:rsidR="00005726" w:rsidRPr="006D1DF3" w:rsidRDefault="0000572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005726" w14:paraId="4E648EBB" w14:textId="77777777">
                            <w:trPr>
                              <w:cantSplit/>
                              <w:trHeight w:hRule="exact" w:val="1701"/>
                              <w:jc w:val="right"/>
                            </w:trPr>
                            <w:tc>
                              <w:tcPr>
                                <w:tcW w:w="255" w:type="dxa"/>
                                <w:textDirection w:val="tbRl"/>
                              </w:tcPr>
                              <w:p w14:paraId="59FCB2CF" w14:textId="77777777" w:rsidR="00005726" w:rsidRPr="006D1DF3" w:rsidRDefault="00005726" w:rsidP="00414BEB">
                                <w:pPr>
                                  <w:pStyle w:val="HeaderRegProc"/>
                                  <w:rPr>
                                    <w:lang w:eastAsia="zh-CN"/>
                                  </w:rPr>
                                </w:pPr>
                                <w:r w:rsidRPr="006D1DF3">
                                  <w:rPr>
                                    <w:lang w:val="fr-CH" w:eastAsia="zh-CN"/>
                                  </w:rPr>
                                  <w:t>修订</w:t>
                                </w:r>
                                <w:r>
                                  <w:rPr>
                                    <w:lang w:val="fr-CH" w:eastAsia="zh-CN"/>
                                  </w:rPr>
                                  <w:t xml:space="preserve"> -</w:t>
                                </w:r>
                              </w:p>
                            </w:tc>
                          </w:tr>
                        </w:tbl>
                        <w:p w14:paraId="02C48C7B" w14:textId="77777777" w:rsidR="00005726" w:rsidRDefault="00005726">
                          <w:pPr>
                            <w:rPr>
                              <w:lang w:eastAsia="zh-CN"/>
                            </w:rPr>
                          </w:pPr>
                        </w:p>
                        <w:p w14:paraId="494DF76A" w14:textId="77777777" w:rsidR="00005726" w:rsidRDefault="00005726">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6FED8"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MXd6wEAAL4DAAAOAAAAZHJzL2Uyb0RvYy54bWysU9tu2zAMfR+wfxD0vtgJ2iw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CxYxd3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05726" w14:paraId="618AAB5B" w14:textId="77777777">
                      <w:trPr>
                        <w:cantSplit/>
                        <w:trHeight w:hRule="exact" w:val="1701"/>
                        <w:jc w:val="right"/>
                      </w:trPr>
                      <w:tc>
                        <w:tcPr>
                          <w:tcW w:w="255" w:type="dxa"/>
                          <w:textDirection w:val="tbRl"/>
                        </w:tcPr>
                        <w:p w14:paraId="7B2BFCB5" w14:textId="77777777" w:rsidR="00005726" w:rsidRPr="006D1DF3" w:rsidRDefault="0000572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05726" w14:paraId="6F4401FB" w14:textId="77777777">
                      <w:trPr>
                        <w:cantSplit/>
                        <w:trHeight w:hRule="exact" w:val="1701"/>
                        <w:jc w:val="right"/>
                      </w:trPr>
                      <w:tc>
                        <w:tcPr>
                          <w:tcW w:w="255" w:type="dxa"/>
                          <w:textDirection w:val="tbRl"/>
                        </w:tcPr>
                        <w:p w14:paraId="1FDCA8CA" w14:textId="77777777" w:rsidR="00005726" w:rsidRPr="006D1DF3" w:rsidRDefault="00005726" w:rsidP="00414BEB">
                          <w:pPr>
                            <w:pStyle w:val="HeaderRegProc"/>
                            <w:rPr>
                              <w:lang w:eastAsia="zh-CN"/>
                            </w:rPr>
                          </w:pPr>
                          <w:r w:rsidRPr="006D1DF3">
                            <w:rPr>
                              <w:lang w:eastAsia="zh-CN"/>
                            </w:rPr>
                            <w:t>A</w:t>
                          </w:r>
                          <w:r w:rsidRPr="006D1DF3">
                            <w:t>R</w:t>
                          </w:r>
                          <w:r w:rsidRPr="006D1DF3">
                            <w:rPr>
                              <w:lang w:val="en-US" w:eastAsia="zh-CN"/>
                            </w:rPr>
                            <w:t>9</w:t>
                          </w:r>
                        </w:p>
                      </w:tc>
                    </w:tr>
                    <w:tr w:rsidR="00005726" w14:paraId="4D1FDA0B" w14:textId="77777777">
                      <w:trPr>
                        <w:cantSplit/>
                        <w:trHeight w:hRule="exact" w:val="1701"/>
                        <w:jc w:val="right"/>
                      </w:trPr>
                      <w:tc>
                        <w:tcPr>
                          <w:tcW w:w="255" w:type="dxa"/>
                          <w:textDirection w:val="tbRl"/>
                        </w:tcPr>
                        <w:p w14:paraId="1F0CE7A8" w14:textId="77777777" w:rsidR="00005726" w:rsidRPr="006D1DF3" w:rsidRDefault="0000572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005726" w14:paraId="4E648EBB" w14:textId="77777777">
                      <w:trPr>
                        <w:cantSplit/>
                        <w:trHeight w:hRule="exact" w:val="1701"/>
                        <w:jc w:val="right"/>
                      </w:trPr>
                      <w:tc>
                        <w:tcPr>
                          <w:tcW w:w="255" w:type="dxa"/>
                          <w:textDirection w:val="tbRl"/>
                        </w:tcPr>
                        <w:p w14:paraId="59FCB2CF" w14:textId="77777777" w:rsidR="00005726" w:rsidRPr="006D1DF3" w:rsidRDefault="00005726" w:rsidP="00414BEB">
                          <w:pPr>
                            <w:pStyle w:val="HeaderRegProc"/>
                            <w:rPr>
                              <w:lang w:eastAsia="zh-CN"/>
                            </w:rPr>
                          </w:pPr>
                          <w:r w:rsidRPr="006D1DF3">
                            <w:rPr>
                              <w:lang w:val="fr-CH" w:eastAsia="zh-CN"/>
                            </w:rPr>
                            <w:t>修订</w:t>
                          </w:r>
                          <w:r>
                            <w:rPr>
                              <w:lang w:val="fr-CH" w:eastAsia="zh-CN"/>
                            </w:rPr>
                            <w:t xml:space="preserve"> -</w:t>
                          </w:r>
                        </w:p>
                      </w:tc>
                    </w:tr>
                  </w:tbl>
                  <w:p w14:paraId="02C48C7B" w14:textId="77777777" w:rsidR="00005726" w:rsidRDefault="00005726">
                    <w:pPr>
                      <w:rPr>
                        <w:lang w:eastAsia="zh-CN"/>
                      </w:rPr>
                    </w:pPr>
                  </w:p>
                  <w:p w14:paraId="494DF76A" w14:textId="77777777" w:rsidR="00005726" w:rsidRDefault="00005726">
                    <w:pPr>
                      <w:rPr>
                        <w:lang w:eastAsia="zh-CN"/>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5726" w14:paraId="63A110F1"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68DB4955" w14:textId="77777777" w:rsidR="00005726" w:rsidRPr="00F639E6" w:rsidRDefault="00005726"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F99315F" w14:textId="77777777" w:rsidR="00005726" w:rsidRPr="00F639E6" w:rsidRDefault="00005726"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307EE23" w14:textId="77777777" w:rsidR="00005726" w:rsidRPr="00F639E6" w:rsidRDefault="0000572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47B2BF" w14:textId="08E12604" w:rsidR="00005726" w:rsidRPr="003607CC" w:rsidRDefault="0000572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2C66BC">
            <w:rPr>
              <w:rFonts w:hAnsi="SimSun"/>
              <w:bCs w:val="0"/>
              <w:color w:val="000000"/>
              <w:lang w:val="fr-CH" w:eastAsia="zh-CN"/>
            </w:rPr>
            <w:t>-</w:t>
          </w:r>
        </w:p>
      </w:tc>
    </w:tr>
  </w:tbl>
  <w:p w14:paraId="3513D94C" w14:textId="77777777" w:rsidR="00005726" w:rsidRDefault="00005726" w:rsidP="00B77DC8">
    <w:pPr>
      <w:pStyle w:val="Header"/>
    </w:pPr>
    <w:r>
      <w:rPr>
        <w:noProof/>
        <w:lang w:eastAsia="zh-CN"/>
      </w:rPr>
      <mc:AlternateContent>
        <mc:Choice Requires="wps">
          <w:drawing>
            <wp:anchor distT="0" distB="0" distL="114300" distR="114300" simplePos="0" relativeHeight="251658240" behindDoc="0" locked="0" layoutInCell="1" allowOverlap="1" wp14:anchorId="55841A17" wp14:editId="3ECD440E">
              <wp:simplePos x="0" y="0"/>
              <wp:positionH relativeFrom="column">
                <wp:posOffset>9072880</wp:posOffset>
              </wp:positionH>
              <wp:positionV relativeFrom="paragraph">
                <wp:posOffset>288290</wp:posOffset>
              </wp:positionV>
              <wp:extent cx="457200" cy="5886000"/>
              <wp:effectExtent l="0" t="0" r="0" b="635"/>
              <wp:wrapNone/>
              <wp:docPr id="1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05726" w14:paraId="05EF938D" w14:textId="77777777">
                            <w:trPr>
                              <w:cantSplit/>
                              <w:trHeight w:hRule="exact" w:val="1701"/>
                              <w:jc w:val="right"/>
                            </w:trPr>
                            <w:tc>
                              <w:tcPr>
                                <w:tcW w:w="255" w:type="dxa"/>
                                <w:textDirection w:val="tbRl"/>
                              </w:tcPr>
                              <w:p w14:paraId="09D9DC92" w14:textId="77777777" w:rsidR="00005726" w:rsidRPr="006D1DF3" w:rsidRDefault="0000572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05726" w14:paraId="311AF8BE" w14:textId="77777777">
                            <w:trPr>
                              <w:cantSplit/>
                              <w:trHeight w:hRule="exact" w:val="1701"/>
                              <w:jc w:val="right"/>
                            </w:trPr>
                            <w:tc>
                              <w:tcPr>
                                <w:tcW w:w="255" w:type="dxa"/>
                                <w:textDirection w:val="tbRl"/>
                              </w:tcPr>
                              <w:p w14:paraId="52FC38C6" w14:textId="77777777" w:rsidR="00005726" w:rsidRPr="006D1DF3" w:rsidRDefault="00005726" w:rsidP="00414BEB">
                                <w:pPr>
                                  <w:pStyle w:val="HeaderRegProc"/>
                                  <w:rPr>
                                    <w:lang w:eastAsia="zh-CN"/>
                                  </w:rPr>
                                </w:pPr>
                                <w:r w:rsidRPr="006D1DF3">
                                  <w:rPr>
                                    <w:lang w:eastAsia="zh-CN"/>
                                  </w:rPr>
                                  <w:t>A</w:t>
                                </w:r>
                                <w:r w:rsidRPr="006D1DF3">
                                  <w:t>R</w:t>
                                </w:r>
                                <w:r w:rsidRPr="006D1DF3">
                                  <w:rPr>
                                    <w:lang w:val="en-US" w:eastAsia="zh-CN"/>
                                  </w:rPr>
                                  <w:t>9</w:t>
                                </w:r>
                              </w:p>
                            </w:tc>
                          </w:tr>
                          <w:tr w:rsidR="00005726" w14:paraId="1BA70631" w14:textId="77777777">
                            <w:trPr>
                              <w:cantSplit/>
                              <w:trHeight w:hRule="exact" w:val="1701"/>
                              <w:jc w:val="right"/>
                            </w:trPr>
                            <w:tc>
                              <w:tcPr>
                                <w:tcW w:w="255" w:type="dxa"/>
                                <w:textDirection w:val="tbRl"/>
                              </w:tcPr>
                              <w:p w14:paraId="72C571AE" w14:textId="77777777" w:rsidR="00005726" w:rsidRPr="006D1DF3" w:rsidRDefault="0000572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005726" w14:paraId="6BCF5C3D" w14:textId="77777777">
                            <w:trPr>
                              <w:cantSplit/>
                              <w:trHeight w:hRule="exact" w:val="1701"/>
                              <w:jc w:val="right"/>
                            </w:trPr>
                            <w:tc>
                              <w:tcPr>
                                <w:tcW w:w="255" w:type="dxa"/>
                                <w:textDirection w:val="tbRl"/>
                              </w:tcPr>
                              <w:p w14:paraId="71A54184" w14:textId="77777777" w:rsidR="00005726" w:rsidRPr="006D1DF3" w:rsidRDefault="00005726" w:rsidP="00414BEB">
                                <w:pPr>
                                  <w:pStyle w:val="HeaderRegProc"/>
                                  <w:rPr>
                                    <w:lang w:eastAsia="zh-CN"/>
                                  </w:rPr>
                                </w:pPr>
                                <w:r w:rsidRPr="006D1DF3">
                                  <w:rPr>
                                    <w:lang w:val="fr-CH" w:eastAsia="zh-CN"/>
                                  </w:rPr>
                                  <w:t>修订</w:t>
                                </w:r>
                                <w:r>
                                  <w:rPr>
                                    <w:lang w:val="fr-CH" w:eastAsia="zh-CN"/>
                                  </w:rPr>
                                  <w:t xml:space="preserve"> -</w:t>
                                </w:r>
                              </w:p>
                            </w:tc>
                          </w:tr>
                        </w:tbl>
                        <w:p w14:paraId="0D127099" w14:textId="77777777" w:rsidR="00005726" w:rsidRDefault="00005726">
                          <w:pPr>
                            <w:rPr>
                              <w:lang w:eastAsia="zh-CN"/>
                            </w:rPr>
                          </w:pPr>
                        </w:p>
                        <w:p w14:paraId="1776485E" w14:textId="77777777" w:rsidR="00005726" w:rsidRDefault="00005726">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41A17" id="_x0000_t202" coordsize="21600,21600" o:spt="202" path="m,l,21600r21600,l21600,xe">
              <v:stroke joinstyle="miter"/>
              <v:path gradientshapeok="t" o:connecttype="rect"/>
            </v:shapetype>
            <v:shape id="_x0000_s1035" type="#_x0000_t202" style="position:absolute;left:0;text-align:left;margin-left:714.4pt;margin-top:22.7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3HG6wEAAL8DAAAOAAAAZHJzL2Uyb0RvYy54bWysU9tu2zAMfR+wfxD0vjgJ1iwz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BoTccbrAQAAvw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05726" w14:paraId="05EF938D" w14:textId="77777777">
                      <w:trPr>
                        <w:cantSplit/>
                        <w:trHeight w:hRule="exact" w:val="1701"/>
                        <w:jc w:val="right"/>
                      </w:trPr>
                      <w:tc>
                        <w:tcPr>
                          <w:tcW w:w="255" w:type="dxa"/>
                          <w:textDirection w:val="tbRl"/>
                        </w:tcPr>
                        <w:p w14:paraId="09D9DC92" w14:textId="77777777" w:rsidR="00005726" w:rsidRPr="006D1DF3" w:rsidRDefault="0000572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05726" w14:paraId="311AF8BE" w14:textId="77777777">
                      <w:trPr>
                        <w:cantSplit/>
                        <w:trHeight w:hRule="exact" w:val="1701"/>
                        <w:jc w:val="right"/>
                      </w:trPr>
                      <w:tc>
                        <w:tcPr>
                          <w:tcW w:w="255" w:type="dxa"/>
                          <w:textDirection w:val="tbRl"/>
                        </w:tcPr>
                        <w:p w14:paraId="52FC38C6" w14:textId="77777777" w:rsidR="00005726" w:rsidRPr="006D1DF3" w:rsidRDefault="00005726" w:rsidP="00414BEB">
                          <w:pPr>
                            <w:pStyle w:val="HeaderRegProc"/>
                            <w:rPr>
                              <w:lang w:eastAsia="zh-CN"/>
                            </w:rPr>
                          </w:pPr>
                          <w:r w:rsidRPr="006D1DF3">
                            <w:rPr>
                              <w:lang w:eastAsia="zh-CN"/>
                            </w:rPr>
                            <w:t>A</w:t>
                          </w:r>
                          <w:r w:rsidRPr="006D1DF3">
                            <w:t>R</w:t>
                          </w:r>
                          <w:r w:rsidRPr="006D1DF3">
                            <w:rPr>
                              <w:lang w:val="en-US" w:eastAsia="zh-CN"/>
                            </w:rPr>
                            <w:t>9</w:t>
                          </w:r>
                        </w:p>
                      </w:tc>
                    </w:tr>
                    <w:tr w:rsidR="00005726" w14:paraId="1BA70631" w14:textId="77777777">
                      <w:trPr>
                        <w:cantSplit/>
                        <w:trHeight w:hRule="exact" w:val="1701"/>
                        <w:jc w:val="right"/>
                      </w:trPr>
                      <w:tc>
                        <w:tcPr>
                          <w:tcW w:w="255" w:type="dxa"/>
                          <w:textDirection w:val="tbRl"/>
                        </w:tcPr>
                        <w:p w14:paraId="72C571AE" w14:textId="77777777" w:rsidR="00005726" w:rsidRPr="006D1DF3" w:rsidRDefault="0000572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005726" w14:paraId="6BCF5C3D" w14:textId="77777777">
                      <w:trPr>
                        <w:cantSplit/>
                        <w:trHeight w:hRule="exact" w:val="1701"/>
                        <w:jc w:val="right"/>
                      </w:trPr>
                      <w:tc>
                        <w:tcPr>
                          <w:tcW w:w="255" w:type="dxa"/>
                          <w:textDirection w:val="tbRl"/>
                        </w:tcPr>
                        <w:p w14:paraId="71A54184" w14:textId="77777777" w:rsidR="00005726" w:rsidRPr="006D1DF3" w:rsidRDefault="00005726" w:rsidP="00414BEB">
                          <w:pPr>
                            <w:pStyle w:val="HeaderRegProc"/>
                            <w:rPr>
                              <w:lang w:eastAsia="zh-CN"/>
                            </w:rPr>
                          </w:pPr>
                          <w:r w:rsidRPr="006D1DF3">
                            <w:rPr>
                              <w:lang w:val="fr-CH" w:eastAsia="zh-CN"/>
                            </w:rPr>
                            <w:t>修订</w:t>
                          </w:r>
                          <w:r>
                            <w:rPr>
                              <w:lang w:val="fr-CH" w:eastAsia="zh-CN"/>
                            </w:rPr>
                            <w:t xml:space="preserve"> -</w:t>
                          </w:r>
                        </w:p>
                      </w:tc>
                    </w:tr>
                  </w:tbl>
                  <w:p w14:paraId="0D127099" w14:textId="77777777" w:rsidR="00005726" w:rsidRDefault="00005726">
                    <w:pPr>
                      <w:rPr>
                        <w:lang w:eastAsia="zh-CN"/>
                      </w:rPr>
                    </w:pPr>
                  </w:p>
                  <w:p w14:paraId="1776485E" w14:textId="77777777" w:rsidR="00005726" w:rsidRDefault="00005726">
                    <w:pPr>
                      <w:rPr>
                        <w:lang w:eastAsia="zh-CN"/>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67130" w14:paraId="0825AC82"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E1BF0AC" w14:textId="77777777" w:rsidR="00B67130" w:rsidRPr="00F639E6" w:rsidRDefault="00B67130"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ECCD1B" w14:textId="77777777" w:rsidR="00B67130" w:rsidRPr="00F639E6" w:rsidRDefault="00B67130"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7853763" w14:textId="77777777" w:rsidR="00B67130" w:rsidRPr="00F639E6" w:rsidRDefault="00B67130"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CAA9BBF" w14:textId="7A84D585" w:rsidR="00B67130" w:rsidRPr="003607CC" w:rsidRDefault="00B67130"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6</w:t>
          </w:r>
        </w:p>
      </w:tc>
    </w:tr>
  </w:tbl>
  <w:p w14:paraId="28579A98" w14:textId="77777777" w:rsidR="00B67130" w:rsidRDefault="00B67130" w:rsidP="00B77DC8">
    <w:pPr>
      <w:pStyle w:val="Header"/>
    </w:pPr>
    <w:r>
      <w:rPr>
        <w:noProof/>
        <w:lang w:eastAsia="zh-CN"/>
      </w:rPr>
      <mc:AlternateContent>
        <mc:Choice Requires="wps">
          <w:drawing>
            <wp:anchor distT="0" distB="0" distL="114300" distR="114300" simplePos="0" relativeHeight="251659776" behindDoc="0" locked="0" layoutInCell="1" allowOverlap="1" wp14:anchorId="43D288DE" wp14:editId="63B8A13B">
              <wp:simplePos x="0" y="0"/>
              <wp:positionH relativeFrom="column">
                <wp:posOffset>9072880</wp:posOffset>
              </wp:positionH>
              <wp:positionV relativeFrom="paragraph">
                <wp:posOffset>288290</wp:posOffset>
              </wp:positionV>
              <wp:extent cx="457200" cy="5886000"/>
              <wp:effectExtent l="0" t="0" r="0" b="635"/>
              <wp:wrapNone/>
              <wp:docPr id="1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B67130" w14:paraId="533D7694" w14:textId="77777777">
                            <w:trPr>
                              <w:cantSplit/>
                              <w:trHeight w:hRule="exact" w:val="1701"/>
                              <w:jc w:val="right"/>
                            </w:trPr>
                            <w:tc>
                              <w:tcPr>
                                <w:tcW w:w="255" w:type="dxa"/>
                                <w:textDirection w:val="tbRl"/>
                              </w:tcPr>
                              <w:p w14:paraId="186419C6" w14:textId="77777777" w:rsidR="00B67130" w:rsidRPr="006D1DF3" w:rsidRDefault="00B67130"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B67130" w14:paraId="6F97B95B" w14:textId="77777777">
                            <w:trPr>
                              <w:cantSplit/>
                              <w:trHeight w:hRule="exact" w:val="1701"/>
                              <w:jc w:val="right"/>
                            </w:trPr>
                            <w:tc>
                              <w:tcPr>
                                <w:tcW w:w="255" w:type="dxa"/>
                                <w:textDirection w:val="tbRl"/>
                              </w:tcPr>
                              <w:p w14:paraId="77FAE7B3" w14:textId="77777777" w:rsidR="00B67130" w:rsidRPr="006D1DF3" w:rsidRDefault="00B67130" w:rsidP="00414BEB">
                                <w:pPr>
                                  <w:pStyle w:val="HeaderRegProc"/>
                                  <w:rPr>
                                    <w:lang w:eastAsia="zh-CN"/>
                                  </w:rPr>
                                </w:pPr>
                                <w:r w:rsidRPr="006D1DF3">
                                  <w:rPr>
                                    <w:lang w:eastAsia="zh-CN"/>
                                  </w:rPr>
                                  <w:t>A</w:t>
                                </w:r>
                                <w:r w:rsidRPr="006D1DF3">
                                  <w:t>R</w:t>
                                </w:r>
                                <w:r w:rsidRPr="006D1DF3">
                                  <w:rPr>
                                    <w:lang w:val="en-US" w:eastAsia="zh-CN"/>
                                  </w:rPr>
                                  <w:t>9</w:t>
                                </w:r>
                              </w:p>
                            </w:tc>
                          </w:tr>
                          <w:tr w:rsidR="00B67130" w14:paraId="10945520" w14:textId="77777777">
                            <w:trPr>
                              <w:cantSplit/>
                              <w:trHeight w:hRule="exact" w:val="1701"/>
                              <w:jc w:val="right"/>
                            </w:trPr>
                            <w:tc>
                              <w:tcPr>
                                <w:tcW w:w="255" w:type="dxa"/>
                                <w:textDirection w:val="tbRl"/>
                              </w:tcPr>
                              <w:p w14:paraId="2AAED7AA" w14:textId="77777777" w:rsidR="00B67130" w:rsidRPr="006D1DF3" w:rsidRDefault="00B67130"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B67130" w14:paraId="7BA8B52D" w14:textId="77777777">
                            <w:trPr>
                              <w:cantSplit/>
                              <w:trHeight w:hRule="exact" w:val="1701"/>
                              <w:jc w:val="right"/>
                            </w:trPr>
                            <w:tc>
                              <w:tcPr>
                                <w:tcW w:w="255" w:type="dxa"/>
                                <w:textDirection w:val="tbRl"/>
                              </w:tcPr>
                              <w:p w14:paraId="2592613A" w14:textId="77777777" w:rsidR="00B67130" w:rsidRPr="006D1DF3" w:rsidRDefault="00B67130" w:rsidP="00414BEB">
                                <w:pPr>
                                  <w:pStyle w:val="HeaderRegProc"/>
                                  <w:rPr>
                                    <w:lang w:eastAsia="zh-CN"/>
                                  </w:rPr>
                                </w:pPr>
                                <w:r w:rsidRPr="006D1DF3">
                                  <w:rPr>
                                    <w:lang w:val="fr-CH" w:eastAsia="zh-CN"/>
                                  </w:rPr>
                                  <w:t>修订</w:t>
                                </w:r>
                                <w:r>
                                  <w:rPr>
                                    <w:lang w:val="fr-CH" w:eastAsia="zh-CN"/>
                                  </w:rPr>
                                  <w:t xml:space="preserve"> -</w:t>
                                </w:r>
                              </w:p>
                            </w:tc>
                          </w:tr>
                        </w:tbl>
                        <w:p w14:paraId="123B67A7" w14:textId="77777777" w:rsidR="00B67130" w:rsidRDefault="00B67130">
                          <w:pPr>
                            <w:rPr>
                              <w:lang w:eastAsia="zh-CN"/>
                            </w:rPr>
                          </w:pPr>
                        </w:p>
                        <w:p w14:paraId="0C041F27" w14:textId="77777777" w:rsidR="00B67130" w:rsidRDefault="00B67130">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288DE" id="_x0000_t202" coordsize="21600,21600" o:spt="202" path="m,l,21600r21600,l21600,xe">
              <v:stroke joinstyle="miter"/>
              <v:path gradientshapeok="t" o:connecttype="rect"/>
            </v:shapetype>
            <v:shape id="_x0000_s1036" type="#_x0000_t202" style="position:absolute;left:0;text-align:left;margin-left:714.4pt;margin-top:22.7pt;width:36pt;height:463.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bWblD+oBAADA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B67130" w14:paraId="533D7694" w14:textId="77777777">
                      <w:trPr>
                        <w:cantSplit/>
                        <w:trHeight w:hRule="exact" w:val="1701"/>
                        <w:jc w:val="right"/>
                      </w:trPr>
                      <w:tc>
                        <w:tcPr>
                          <w:tcW w:w="255" w:type="dxa"/>
                          <w:textDirection w:val="tbRl"/>
                        </w:tcPr>
                        <w:p w14:paraId="186419C6" w14:textId="77777777" w:rsidR="00B67130" w:rsidRPr="006D1DF3" w:rsidRDefault="00B67130"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B67130" w14:paraId="6F97B95B" w14:textId="77777777">
                      <w:trPr>
                        <w:cantSplit/>
                        <w:trHeight w:hRule="exact" w:val="1701"/>
                        <w:jc w:val="right"/>
                      </w:trPr>
                      <w:tc>
                        <w:tcPr>
                          <w:tcW w:w="255" w:type="dxa"/>
                          <w:textDirection w:val="tbRl"/>
                        </w:tcPr>
                        <w:p w14:paraId="77FAE7B3" w14:textId="77777777" w:rsidR="00B67130" w:rsidRPr="006D1DF3" w:rsidRDefault="00B67130" w:rsidP="00414BEB">
                          <w:pPr>
                            <w:pStyle w:val="HeaderRegProc"/>
                            <w:rPr>
                              <w:lang w:eastAsia="zh-CN"/>
                            </w:rPr>
                          </w:pPr>
                          <w:r w:rsidRPr="006D1DF3">
                            <w:rPr>
                              <w:lang w:eastAsia="zh-CN"/>
                            </w:rPr>
                            <w:t>A</w:t>
                          </w:r>
                          <w:r w:rsidRPr="006D1DF3">
                            <w:t>R</w:t>
                          </w:r>
                          <w:r w:rsidRPr="006D1DF3">
                            <w:rPr>
                              <w:lang w:val="en-US" w:eastAsia="zh-CN"/>
                            </w:rPr>
                            <w:t>9</w:t>
                          </w:r>
                        </w:p>
                      </w:tc>
                    </w:tr>
                    <w:tr w:rsidR="00B67130" w14:paraId="10945520" w14:textId="77777777">
                      <w:trPr>
                        <w:cantSplit/>
                        <w:trHeight w:hRule="exact" w:val="1701"/>
                        <w:jc w:val="right"/>
                      </w:trPr>
                      <w:tc>
                        <w:tcPr>
                          <w:tcW w:w="255" w:type="dxa"/>
                          <w:textDirection w:val="tbRl"/>
                        </w:tcPr>
                        <w:p w14:paraId="2AAED7AA" w14:textId="77777777" w:rsidR="00B67130" w:rsidRPr="006D1DF3" w:rsidRDefault="00B67130"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B67130" w14:paraId="7BA8B52D" w14:textId="77777777">
                      <w:trPr>
                        <w:cantSplit/>
                        <w:trHeight w:hRule="exact" w:val="1701"/>
                        <w:jc w:val="right"/>
                      </w:trPr>
                      <w:tc>
                        <w:tcPr>
                          <w:tcW w:w="255" w:type="dxa"/>
                          <w:textDirection w:val="tbRl"/>
                        </w:tcPr>
                        <w:p w14:paraId="2592613A" w14:textId="77777777" w:rsidR="00B67130" w:rsidRPr="006D1DF3" w:rsidRDefault="00B67130" w:rsidP="00414BEB">
                          <w:pPr>
                            <w:pStyle w:val="HeaderRegProc"/>
                            <w:rPr>
                              <w:lang w:eastAsia="zh-CN"/>
                            </w:rPr>
                          </w:pPr>
                          <w:r w:rsidRPr="006D1DF3">
                            <w:rPr>
                              <w:lang w:val="fr-CH" w:eastAsia="zh-CN"/>
                            </w:rPr>
                            <w:t>修订</w:t>
                          </w:r>
                          <w:r>
                            <w:rPr>
                              <w:lang w:val="fr-CH" w:eastAsia="zh-CN"/>
                            </w:rPr>
                            <w:t xml:space="preserve"> -</w:t>
                          </w:r>
                        </w:p>
                      </w:tc>
                    </w:tr>
                  </w:tbl>
                  <w:p w14:paraId="123B67A7" w14:textId="77777777" w:rsidR="00B67130" w:rsidRDefault="00B67130">
                    <w:pPr>
                      <w:rPr>
                        <w:lang w:eastAsia="zh-CN"/>
                      </w:rPr>
                    </w:pPr>
                  </w:p>
                  <w:p w14:paraId="0C041F27" w14:textId="77777777" w:rsidR="00B67130" w:rsidRDefault="00B67130">
                    <w:pPr>
                      <w:rPr>
                        <w:lang w:eastAsia="zh-CN"/>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67130" w14:paraId="673DC068"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1E5B0D41" w14:textId="77777777" w:rsidR="00B67130" w:rsidRPr="00F639E6" w:rsidRDefault="00B67130"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1833D5" w14:textId="77777777" w:rsidR="00B67130" w:rsidRPr="00F639E6" w:rsidRDefault="00B67130"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9893538" w14:textId="77777777" w:rsidR="00B67130" w:rsidRPr="00F639E6" w:rsidRDefault="00B67130"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CB59B7" w14:textId="156B3C5B" w:rsidR="00B67130" w:rsidRPr="003607CC" w:rsidRDefault="00B67130"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6</w:t>
          </w:r>
        </w:p>
      </w:tc>
    </w:tr>
  </w:tbl>
  <w:p w14:paraId="470B4A98" w14:textId="77777777" w:rsidR="00B67130" w:rsidRDefault="00B67130" w:rsidP="003607CC">
    <w:pPr>
      <w:pStyle w:val="Header"/>
      <w:jc w:val="left"/>
      <w:rPr>
        <w:lang w:val="fr-CH" w:eastAsia="zh-CN"/>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67130" w14:paraId="02E368DB"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5EC51BE2" w14:textId="77777777" w:rsidR="00B67130" w:rsidRPr="00F639E6" w:rsidRDefault="00B67130"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ACB93AE" w14:textId="77777777" w:rsidR="00B67130" w:rsidRPr="00F639E6" w:rsidRDefault="00B67130"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EED473C" w14:textId="77777777" w:rsidR="00B67130" w:rsidRPr="00F639E6" w:rsidRDefault="00B67130"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D2BE82" w14:textId="2C11EE93" w:rsidR="00B67130" w:rsidRPr="003607CC" w:rsidRDefault="00B67130"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2C66BC">
            <w:rPr>
              <w:rFonts w:hAnsi="SimSun"/>
              <w:bCs w:val="0"/>
              <w:color w:val="000000"/>
              <w:lang w:val="fr-CH" w:eastAsia="zh-CN"/>
            </w:rPr>
            <w:t>-</w:t>
          </w:r>
        </w:p>
      </w:tc>
    </w:tr>
  </w:tbl>
  <w:p w14:paraId="693A5520" w14:textId="77777777" w:rsidR="00B67130" w:rsidRDefault="00B67130" w:rsidP="00B77DC8">
    <w:pPr>
      <w:pStyle w:val="Header"/>
    </w:pPr>
    <w:r>
      <w:rPr>
        <w:noProof/>
        <w:lang w:eastAsia="zh-CN"/>
      </w:rPr>
      <mc:AlternateContent>
        <mc:Choice Requires="wps">
          <w:drawing>
            <wp:anchor distT="0" distB="0" distL="114300" distR="114300" simplePos="0" relativeHeight="251665408" behindDoc="0" locked="0" layoutInCell="1" allowOverlap="1" wp14:anchorId="7DE095F9" wp14:editId="3D0E2D99">
              <wp:simplePos x="0" y="0"/>
              <wp:positionH relativeFrom="column">
                <wp:posOffset>9072880</wp:posOffset>
              </wp:positionH>
              <wp:positionV relativeFrom="paragraph">
                <wp:posOffset>288290</wp:posOffset>
              </wp:positionV>
              <wp:extent cx="457200" cy="5886000"/>
              <wp:effectExtent l="0" t="0" r="0" b="635"/>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B67130" w14:paraId="006114B5" w14:textId="77777777">
                            <w:trPr>
                              <w:cantSplit/>
                              <w:trHeight w:hRule="exact" w:val="1701"/>
                              <w:jc w:val="right"/>
                            </w:trPr>
                            <w:tc>
                              <w:tcPr>
                                <w:tcW w:w="255" w:type="dxa"/>
                                <w:textDirection w:val="tbRl"/>
                              </w:tcPr>
                              <w:p w14:paraId="761AE21B" w14:textId="77777777" w:rsidR="00B67130" w:rsidRPr="006D1DF3" w:rsidRDefault="00B67130"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B67130" w14:paraId="44DF0F7D" w14:textId="77777777">
                            <w:trPr>
                              <w:cantSplit/>
                              <w:trHeight w:hRule="exact" w:val="1701"/>
                              <w:jc w:val="right"/>
                            </w:trPr>
                            <w:tc>
                              <w:tcPr>
                                <w:tcW w:w="255" w:type="dxa"/>
                                <w:textDirection w:val="tbRl"/>
                              </w:tcPr>
                              <w:p w14:paraId="276410A3" w14:textId="77777777" w:rsidR="00B67130" w:rsidRPr="006D1DF3" w:rsidRDefault="00B67130" w:rsidP="00414BEB">
                                <w:pPr>
                                  <w:pStyle w:val="HeaderRegProc"/>
                                  <w:rPr>
                                    <w:lang w:eastAsia="zh-CN"/>
                                  </w:rPr>
                                </w:pPr>
                                <w:r w:rsidRPr="006D1DF3">
                                  <w:rPr>
                                    <w:lang w:eastAsia="zh-CN"/>
                                  </w:rPr>
                                  <w:t>A</w:t>
                                </w:r>
                                <w:r w:rsidRPr="006D1DF3">
                                  <w:t>R</w:t>
                                </w:r>
                                <w:r w:rsidRPr="006D1DF3">
                                  <w:rPr>
                                    <w:lang w:val="en-US" w:eastAsia="zh-CN"/>
                                  </w:rPr>
                                  <w:t>9</w:t>
                                </w:r>
                              </w:p>
                            </w:tc>
                          </w:tr>
                          <w:tr w:rsidR="00B67130" w14:paraId="16D51D15" w14:textId="77777777">
                            <w:trPr>
                              <w:cantSplit/>
                              <w:trHeight w:hRule="exact" w:val="1701"/>
                              <w:jc w:val="right"/>
                            </w:trPr>
                            <w:tc>
                              <w:tcPr>
                                <w:tcW w:w="255" w:type="dxa"/>
                                <w:textDirection w:val="tbRl"/>
                              </w:tcPr>
                              <w:p w14:paraId="3C620135" w14:textId="77777777" w:rsidR="00B67130" w:rsidRPr="006D1DF3" w:rsidRDefault="00B67130"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B67130" w14:paraId="3143F1CB" w14:textId="77777777">
                            <w:trPr>
                              <w:cantSplit/>
                              <w:trHeight w:hRule="exact" w:val="1701"/>
                              <w:jc w:val="right"/>
                            </w:trPr>
                            <w:tc>
                              <w:tcPr>
                                <w:tcW w:w="255" w:type="dxa"/>
                                <w:textDirection w:val="tbRl"/>
                              </w:tcPr>
                              <w:p w14:paraId="08C96568" w14:textId="77777777" w:rsidR="00B67130" w:rsidRPr="006D1DF3" w:rsidRDefault="00B67130" w:rsidP="00414BEB">
                                <w:pPr>
                                  <w:pStyle w:val="HeaderRegProc"/>
                                  <w:rPr>
                                    <w:lang w:eastAsia="zh-CN"/>
                                  </w:rPr>
                                </w:pPr>
                                <w:r w:rsidRPr="006D1DF3">
                                  <w:rPr>
                                    <w:lang w:val="fr-CH" w:eastAsia="zh-CN"/>
                                  </w:rPr>
                                  <w:t>修订</w:t>
                                </w:r>
                                <w:r>
                                  <w:rPr>
                                    <w:lang w:val="fr-CH" w:eastAsia="zh-CN"/>
                                  </w:rPr>
                                  <w:t xml:space="preserve"> -</w:t>
                                </w:r>
                              </w:p>
                            </w:tc>
                          </w:tr>
                        </w:tbl>
                        <w:p w14:paraId="169FB644" w14:textId="77777777" w:rsidR="00B67130" w:rsidRDefault="00B67130">
                          <w:pPr>
                            <w:rPr>
                              <w:lang w:eastAsia="zh-CN"/>
                            </w:rPr>
                          </w:pPr>
                        </w:p>
                        <w:p w14:paraId="0820070E" w14:textId="77777777" w:rsidR="00B67130" w:rsidRDefault="00B67130">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095F9" id="_x0000_t202" coordsize="21600,21600" o:spt="202" path="m,l,21600r21600,l21600,xe">
              <v:stroke joinstyle="miter"/>
              <v:path gradientshapeok="t" o:connecttype="rect"/>
            </v:shapetype>
            <v:shape id="_x0000_s1037" type="#_x0000_t202" style="position:absolute;left:0;text-align:left;margin-left:714.4pt;margin-top:22.7pt;width:36pt;height:46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27SyruoBAADA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B67130" w14:paraId="006114B5" w14:textId="77777777">
                      <w:trPr>
                        <w:cantSplit/>
                        <w:trHeight w:hRule="exact" w:val="1701"/>
                        <w:jc w:val="right"/>
                      </w:trPr>
                      <w:tc>
                        <w:tcPr>
                          <w:tcW w:w="255" w:type="dxa"/>
                          <w:textDirection w:val="tbRl"/>
                        </w:tcPr>
                        <w:p w14:paraId="761AE21B" w14:textId="77777777" w:rsidR="00B67130" w:rsidRPr="006D1DF3" w:rsidRDefault="00B67130"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B67130" w14:paraId="44DF0F7D" w14:textId="77777777">
                      <w:trPr>
                        <w:cantSplit/>
                        <w:trHeight w:hRule="exact" w:val="1701"/>
                        <w:jc w:val="right"/>
                      </w:trPr>
                      <w:tc>
                        <w:tcPr>
                          <w:tcW w:w="255" w:type="dxa"/>
                          <w:textDirection w:val="tbRl"/>
                        </w:tcPr>
                        <w:p w14:paraId="276410A3" w14:textId="77777777" w:rsidR="00B67130" w:rsidRPr="006D1DF3" w:rsidRDefault="00B67130" w:rsidP="00414BEB">
                          <w:pPr>
                            <w:pStyle w:val="HeaderRegProc"/>
                            <w:rPr>
                              <w:lang w:eastAsia="zh-CN"/>
                            </w:rPr>
                          </w:pPr>
                          <w:r w:rsidRPr="006D1DF3">
                            <w:rPr>
                              <w:lang w:eastAsia="zh-CN"/>
                            </w:rPr>
                            <w:t>A</w:t>
                          </w:r>
                          <w:r w:rsidRPr="006D1DF3">
                            <w:t>R</w:t>
                          </w:r>
                          <w:r w:rsidRPr="006D1DF3">
                            <w:rPr>
                              <w:lang w:val="en-US" w:eastAsia="zh-CN"/>
                            </w:rPr>
                            <w:t>9</w:t>
                          </w:r>
                        </w:p>
                      </w:tc>
                    </w:tr>
                    <w:tr w:rsidR="00B67130" w14:paraId="16D51D15" w14:textId="77777777">
                      <w:trPr>
                        <w:cantSplit/>
                        <w:trHeight w:hRule="exact" w:val="1701"/>
                        <w:jc w:val="right"/>
                      </w:trPr>
                      <w:tc>
                        <w:tcPr>
                          <w:tcW w:w="255" w:type="dxa"/>
                          <w:textDirection w:val="tbRl"/>
                        </w:tcPr>
                        <w:p w14:paraId="3C620135" w14:textId="77777777" w:rsidR="00B67130" w:rsidRPr="006D1DF3" w:rsidRDefault="00B67130"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B67130" w14:paraId="3143F1CB" w14:textId="77777777">
                      <w:trPr>
                        <w:cantSplit/>
                        <w:trHeight w:hRule="exact" w:val="1701"/>
                        <w:jc w:val="right"/>
                      </w:trPr>
                      <w:tc>
                        <w:tcPr>
                          <w:tcW w:w="255" w:type="dxa"/>
                          <w:textDirection w:val="tbRl"/>
                        </w:tcPr>
                        <w:p w14:paraId="08C96568" w14:textId="77777777" w:rsidR="00B67130" w:rsidRPr="006D1DF3" w:rsidRDefault="00B67130" w:rsidP="00414BEB">
                          <w:pPr>
                            <w:pStyle w:val="HeaderRegProc"/>
                            <w:rPr>
                              <w:lang w:eastAsia="zh-CN"/>
                            </w:rPr>
                          </w:pPr>
                          <w:r w:rsidRPr="006D1DF3">
                            <w:rPr>
                              <w:lang w:val="fr-CH" w:eastAsia="zh-CN"/>
                            </w:rPr>
                            <w:t>修订</w:t>
                          </w:r>
                          <w:r>
                            <w:rPr>
                              <w:lang w:val="fr-CH" w:eastAsia="zh-CN"/>
                            </w:rPr>
                            <w:t xml:space="preserve"> -</w:t>
                          </w:r>
                        </w:p>
                      </w:tc>
                    </w:tr>
                  </w:tbl>
                  <w:p w14:paraId="169FB644" w14:textId="77777777" w:rsidR="00B67130" w:rsidRDefault="00B67130">
                    <w:pPr>
                      <w:rPr>
                        <w:lang w:eastAsia="zh-CN"/>
                      </w:rPr>
                    </w:pPr>
                  </w:p>
                  <w:p w14:paraId="0820070E" w14:textId="77777777" w:rsidR="00B67130" w:rsidRDefault="00B67130">
                    <w:pPr>
                      <w:rPr>
                        <w:lang w:eastAsia="zh-CN"/>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437FC9" w:rsidRPr="00F639E6" w:rsidRDefault="00437FC9"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437FC9" w:rsidRPr="00F639E6" w:rsidRDefault="00437FC9"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437FC9" w:rsidRPr="00F639E6" w:rsidRDefault="00437FC9"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77777777" w:rsidR="00437FC9" w:rsidRPr="003607CC" w:rsidRDefault="00437FC9"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2</w:t>
          </w:r>
        </w:p>
      </w:tc>
    </w:tr>
  </w:tbl>
  <w:p w14:paraId="23842E36" w14:textId="77777777" w:rsidR="00437FC9" w:rsidRDefault="00437FC9"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352C1EA9" w14:textId="77777777">
                            <w:trPr>
                              <w:cantSplit/>
                              <w:trHeight w:hRule="exact" w:val="1701"/>
                              <w:jc w:val="right"/>
                            </w:trPr>
                            <w:tc>
                              <w:tcPr>
                                <w:tcW w:w="255" w:type="dxa"/>
                                <w:textDirection w:val="tbRl"/>
                              </w:tcPr>
                              <w:p w14:paraId="71CF34DE"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56EA30C7" w14:textId="77777777">
                            <w:trPr>
                              <w:cantSplit/>
                              <w:trHeight w:hRule="exact" w:val="1701"/>
                              <w:jc w:val="right"/>
                            </w:trPr>
                            <w:tc>
                              <w:tcPr>
                                <w:tcW w:w="255" w:type="dxa"/>
                                <w:textDirection w:val="tbRl"/>
                              </w:tcPr>
                              <w:p w14:paraId="78A11687"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43F1046F" w14:textId="77777777">
                            <w:trPr>
                              <w:cantSplit/>
                              <w:trHeight w:hRule="exact" w:val="1701"/>
                              <w:jc w:val="right"/>
                            </w:trPr>
                            <w:tc>
                              <w:tcPr>
                                <w:tcW w:w="255" w:type="dxa"/>
                                <w:textDirection w:val="tbRl"/>
                              </w:tcPr>
                              <w:p w14:paraId="715E2652"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437FC9" w14:paraId="1B94B396" w14:textId="77777777">
                            <w:trPr>
                              <w:cantSplit/>
                              <w:trHeight w:hRule="exact" w:val="1701"/>
                              <w:jc w:val="right"/>
                            </w:trPr>
                            <w:tc>
                              <w:tcPr>
                                <w:tcW w:w="255" w:type="dxa"/>
                                <w:textDirection w:val="tbRl"/>
                              </w:tcPr>
                              <w:p w14:paraId="1043FEDA" w14:textId="77777777" w:rsidR="00437FC9" w:rsidRPr="006D1DF3" w:rsidRDefault="00437FC9"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437FC9" w:rsidRDefault="00437FC9">
                          <w:pPr>
                            <w:rPr>
                              <w:lang w:eastAsia="zh-CN"/>
                            </w:rPr>
                          </w:pPr>
                        </w:p>
                        <w:p w14:paraId="2C2D242A" w14:textId="77777777" w:rsidR="00437FC9" w:rsidRDefault="00437FC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38"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r/7AEAAL8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352C1EA9" w14:textId="77777777">
                      <w:trPr>
                        <w:cantSplit/>
                        <w:trHeight w:hRule="exact" w:val="1701"/>
                        <w:jc w:val="right"/>
                      </w:trPr>
                      <w:tc>
                        <w:tcPr>
                          <w:tcW w:w="255" w:type="dxa"/>
                          <w:textDirection w:val="tbRl"/>
                        </w:tcPr>
                        <w:p w14:paraId="71CF34DE"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56EA30C7" w14:textId="77777777">
                      <w:trPr>
                        <w:cantSplit/>
                        <w:trHeight w:hRule="exact" w:val="1701"/>
                        <w:jc w:val="right"/>
                      </w:trPr>
                      <w:tc>
                        <w:tcPr>
                          <w:tcW w:w="255" w:type="dxa"/>
                          <w:textDirection w:val="tbRl"/>
                        </w:tcPr>
                        <w:p w14:paraId="78A11687"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43F1046F" w14:textId="77777777">
                      <w:trPr>
                        <w:cantSplit/>
                        <w:trHeight w:hRule="exact" w:val="1701"/>
                        <w:jc w:val="right"/>
                      </w:trPr>
                      <w:tc>
                        <w:tcPr>
                          <w:tcW w:w="255" w:type="dxa"/>
                          <w:textDirection w:val="tbRl"/>
                        </w:tcPr>
                        <w:p w14:paraId="715E2652"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437FC9" w14:paraId="1B94B396" w14:textId="77777777">
                      <w:trPr>
                        <w:cantSplit/>
                        <w:trHeight w:hRule="exact" w:val="1701"/>
                        <w:jc w:val="right"/>
                      </w:trPr>
                      <w:tc>
                        <w:tcPr>
                          <w:tcW w:w="255" w:type="dxa"/>
                          <w:textDirection w:val="tbRl"/>
                        </w:tcPr>
                        <w:p w14:paraId="1043FEDA" w14:textId="77777777" w:rsidR="00437FC9" w:rsidRPr="006D1DF3" w:rsidRDefault="00437FC9"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437FC9" w:rsidRDefault="00437FC9">
                    <w:pPr>
                      <w:rPr>
                        <w:lang w:eastAsia="zh-CN"/>
                      </w:rPr>
                    </w:pPr>
                  </w:p>
                  <w:p w14:paraId="2C2D242A" w14:textId="77777777" w:rsidR="00437FC9" w:rsidRDefault="00437FC9">
                    <w:pPr>
                      <w:rPr>
                        <w:lang w:eastAsia="zh-CN"/>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437FC9" w:rsidRPr="00F639E6" w:rsidRDefault="00437FC9"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437FC9" w:rsidRPr="00F639E6" w:rsidRDefault="00437FC9"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437FC9" w:rsidRPr="00F639E6" w:rsidRDefault="00437FC9"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77777777" w:rsidR="00437FC9" w:rsidRPr="003607CC" w:rsidRDefault="00437FC9"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2</w:t>
          </w:r>
        </w:p>
      </w:tc>
    </w:tr>
  </w:tbl>
  <w:p w14:paraId="75BF8880" w14:textId="77777777" w:rsidR="00437FC9" w:rsidRDefault="00437FC9" w:rsidP="003607CC">
    <w:pPr>
      <w:pStyle w:val="Header"/>
      <w:jc w:val="left"/>
      <w:rPr>
        <w:lang w:val="fr-CH" w:eastAsia="zh-CN"/>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7BE47" w14:textId="77777777" w:rsidR="00437FC9" w:rsidRPr="007A2365" w:rsidRDefault="00437FC9" w:rsidP="007A2365">
    <w:pPr>
      <w:pStyle w:val="Header"/>
    </w:pPr>
    <w:r>
      <w:rPr>
        <w:noProof/>
        <w:lang w:eastAsia="zh-CN"/>
      </w:rPr>
      <mc:AlternateContent>
        <mc:Choice Requires="wps">
          <w:drawing>
            <wp:anchor distT="0" distB="0" distL="114300" distR="114300" simplePos="0" relativeHeight="251649024" behindDoc="0" locked="0" layoutInCell="0" allowOverlap="1" wp14:anchorId="4A98EBFD" wp14:editId="41E0D6D2">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437FC9"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437FC9" w:rsidRPr="001A2B6B" w:rsidRDefault="00437FC9" w:rsidP="006822CB">
                                <w:pPr>
                                  <w:pStyle w:val="HeaderRegProc"/>
                                  <w:ind w:left="113"/>
                                  <w:rPr>
                                    <w:lang w:eastAsia="zh-CN"/>
                                  </w:rPr>
                                </w:pPr>
                                <w:r>
                                  <w:t xml:space="preserve">A1 </w:t>
                                </w:r>
                                <w:r>
                                  <w:rPr>
                                    <w:rFonts w:hint="eastAsia"/>
                                    <w:lang w:eastAsia="zh-CN"/>
                                  </w:rPr>
                                  <w:t>部分</w:t>
                                </w:r>
                              </w:p>
                            </w:tc>
                          </w:tr>
                          <w:tr w:rsidR="00437FC9"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437FC9" w:rsidRPr="001A2B6B" w:rsidRDefault="00437FC9" w:rsidP="006822CB">
                                <w:pPr>
                                  <w:pStyle w:val="HeaderRegProc"/>
                                  <w:ind w:left="113"/>
                                  <w:rPr>
                                    <w:lang w:val="en-US"/>
                                  </w:rPr>
                                </w:pPr>
                                <w:r>
                                  <w:rPr>
                                    <w:lang w:val="en-US"/>
                                  </w:rPr>
                                  <w:t>AR9</w:t>
                                </w:r>
                              </w:p>
                            </w:tc>
                          </w:tr>
                          <w:tr w:rsidR="00437FC9"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437FC9" w:rsidRPr="001A2B6B" w:rsidRDefault="00437FC9"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437FC9"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437FC9" w:rsidRPr="001A2B6B" w:rsidRDefault="00437FC9"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437FC9" w:rsidRDefault="00437FC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EBFD" id="_x0000_t202" coordsize="21600,21600" o:spt="202" path="m,l,21600r21600,l21600,xe">
              <v:stroke joinstyle="miter"/>
              <v:path gradientshapeok="t" o:connecttype="rect"/>
            </v:shapetype>
            <v:shape id="Text Box 29" o:spid="_x0000_s1039" type="#_x0000_t202" style="position:absolute;left:0;text-align:left;margin-left:714.6pt;margin-top:14.3pt;width:36pt;height:441.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" o:allowincell="f" stroked="f">
              <v:textbox inset="0,0,0,0">
                <w:txbxContent>
                  <w:tbl>
                    <w:tblPr>
                      <w:tblStyle w:val="TableGrid"/>
                      <w:tblW w:w="0" w:type="auto"/>
                      <w:jc w:val="right"/>
                      <w:tblLook w:val="01E0" w:firstRow="1" w:lastRow="1" w:firstColumn="1" w:lastColumn="1" w:noHBand="0" w:noVBand="0"/>
                    </w:tblPr>
                    <w:tblGrid>
                      <w:gridCol w:w="289"/>
                    </w:tblGrid>
                    <w:tr w:rsidR="00437FC9"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437FC9" w:rsidRPr="001A2B6B" w:rsidRDefault="00437FC9" w:rsidP="006822CB">
                          <w:pPr>
                            <w:pStyle w:val="HeaderRegProc"/>
                            <w:ind w:left="113"/>
                            <w:rPr>
                              <w:lang w:eastAsia="zh-CN"/>
                            </w:rPr>
                          </w:pPr>
                          <w:r>
                            <w:t xml:space="preserve">A1 </w:t>
                          </w:r>
                          <w:r>
                            <w:rPr>
                              <w:rFonts w:hint="eastAsia"/>
                              <w:lang w:eastAsia="zh-CN"/>
                            </w:rPr>
                            <w:t>部分</w:t>
                          </w:r>
                        </w:p>
                      </w:tc>
                    </w:tr>
                    <w:tr w:rsidR="00437FC9"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437FC9" w:rsidRPr="001A2B6B" w:rsidRDefault="00437FC9" w:rsidP="006822CB">
                          <w:pPr>
                            <w:pStyle w:val="HeaderRegProc"/>
                            <w:ind w:left="113"/>
                            <w:rPr>
                              <w:lang w:val="en-US"/>
                            </w:rPr>
                          </w:pPr>
                          <w:r>
                            <w:rPr>
                              <w:lang w:val="en-US"/>
                            </w:rPr>
                            <w:t>AR9</w:t>
                          </w:r>
                        </w:p>
                      </w:tc>
                    </w:tr>
                    <w:tr w:rsidR="00437FC9"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437FC9" w:rsidRPr="001A2B6B" w:rsidRDefault="00437FC9"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437FC9"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437FC9" w:rsidRPr="001A2B6B" w:rsidRDefault="00437FC9"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437FC9" w:rsidRDefault="00437FC9"/>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D880A" w14:textId="77777777" w:rsidR="00437FC9" w:rsidRDefault="00437FC9" w:rsidP="003607CC">
    <w:pPr>
      <w:pStyle w:val="Header"/>
      <w:jc w:val="left"/>
      <w:rPr>
        <w:lang w:val="fr-CH"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437FC9" w:rsidRPr="00000953" w:rsidRDefault="00437FC9"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437FC9" w:rsidRPr="00000953" w:rsidRDefault="00437FC9"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437FC9" w:rsidRPr="00000953" w:rsidRDefault="00437FC9"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437FC9" w:rsidRPr="00EE1D40" w:rsidRDefault="00437FC9"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437FC9" w:rsidRDefault="00437FC9">
    <w:pPr>
      <w:pStyle w:val="Header"/>
      <w:rPr>
        <w:lang w:val="fr-CH" w:eastAsia="zh-CN"/>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54A67C9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23D50B35" w14:textId="77777777" w:rsidR="00437FC9" w:rsidRPr="00F639E6" w:rsidRDefault="00437FC9"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F1BB7D0" w14:textId="77777777" w:rsidR="00437FC9" w:rsidRPr="00F639E6" w:rsidRDefault="00437FC9"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5676BF3" w14:textId="77777777" w:rsidR="00437FC9" w:rsidRPr="00F639E6" w:rsidRDefault="00437FC9"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BA50466" w14:textId="77777777" w:rsidR="00437FC9" w:rsidRPr="003607CC" w:rsidRDefault="00437FC9"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1206AE42" w14:textId="77777777" w:rsidR="00437FC9" w:rsidRPr="007A2365" w:rsidRDefault="00437FC9" w:rsidP="007A2365">
    <w:pPr>
      <w:pStyle w:val="Header"/>
    </w:pPr>
    <w:r>
      <w:rPr>
        <w:noProof/>
        <w:lang w:eastAsia="zh-CN"/>
      </w:rPr>
      <mc:AlternateContent>
        <mc:Choice Requires="wps">
          <w:drawing>
            <wp:anchor distT="0" distB="0" distL="114300" distR="114300" simplePos="0" relativeHeight="251653120" behindDoc="0" locked="0" layoutInCell="0" allowOverlap="1" wp14:anchorId="7D918682" wp14:editId="6D9EAD86">
              <wp:simplePos x="0" y="0"/>
              <wp:positionH relativeFrom="column">
                <wp:posOffset>9145270</wp:posOffset>
              </wp:positionH>
              <wp:positionV relativeFrom="paragraph">
                <wp:posOffset>467995</wp:posOffset>
              </wp:positionV>
              <wp:extent cx="457200" cy="5900420"/>
              <wp:effectExtent l="0" t="0" r="0" b="0"/>
              <wp:wrapNone/>
              <wp:docPr id="1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437FC9" w14:paraId="3B91F341" w14:textId="77777777" w:rsidTr="00050FEB">
                            <w:trPr>
                              <w:cantSplit/>
                              <w:trHeight w:hRule="exact" w:val="1701"/>
                              <w:jc w:val="right"/>
                            </w:trPr>
                            <w:tc>
                              <w:tcPr>
                                <w:tcW w:w="255" w:type="dxa"/>
                                <w:tcMar>
                                  <w:top w:w="108" w:type="dxa"/>
                                  <w:left w:w="0" w:type="dxa"/>
                                  <w:bottom w:w="108" w:type="dxa"/>
                                  <w:right w:w="0" w:type="dxa"/>
                                </w:tcMar>
                                <w:textDirection w:val="tbRl"/>
                              </w:tcPr>
                              <w:p w14:paraId="18ACE320" w14:textId="77777777" w:rsidR="00437FC9" w:rsidRPr="001A2B6B" w:rsidRDefault="00437FC9" w:rsidP="00050FEB">
                                <w:pPr>
                                  <w:pStyle w:val="HeaderRegProc"/>
                                  <w:ind w:left="0" w:firstLineChars="100" w:firstLine="200"/>
                                  <w:rPr>
                                    <w:lang w:eastAsia="zh-CN"/>
                                  </w:rPr>
                                </w:pPr>
                                <w:r>
                                  <w:t xml:space="preserve">A1 </w:t>
                                </w:r>
                                <w:r>
                                  <w:rPr>
                                    <w:rFonts w:hint="eastAsia"/>
                                    <w:lang w:eastAsia="zh-CN"/>
                                  </w:rPr>
                                  <w:t>部分</w:t>
                                </w:r>
                              </w:p>
                            </w:tc>
                          </w:tr>
                          <w:tr w:rsidR="00437FC9" w14:paraId="1F124172" w14:textId="77777777" w:rsidTr="00050FEB">
                            <w:trPr>
                              <w:cantSplit/>
                              <w:trHeight w:hRule="exact" w:val="1701"/>
                              <w:jc w:val="right"/>
                            </w:trPr>
                            <w:tc>
                              <w:tcPr>
                                <w:tcW w:w="255" w:type="dxa"/>
                                <w:tcMar>
                                  <w:top w:w="108" w:type="dxa"/>
                                  <w:left w:w="0" w:type="dxa"/>
                                  <w:bottom w:w="108" w:type="dxa"/>
                                  <w:right w:w="0" w:type="dxa"/>
                                </w:tcMar>
                                <w:textDirection w:val="tbRl"/>
                              </w:tcPr>
                              <w:p w14:paraId="692DDA08" w14:textId="77777777" w:rsidR="00437FC9" w:rsidRPr="001A2B6B" w:rsidRDefault="00437FC9" w:rsidP="00050FEB">
                                <w:pPr>
                                  <w:pStyle w:val="HeaderRegProc"/>
                                  <w:ind w:left="0" w:firstLineChars="100" w:firstLine="200"/>
                                  <w:rPr>
                                    <w:lang w:val="en-US"/>
                                  </w:rPr>
                                </w:pPr>
                                <w:r>
                                  <w:rPr>
                                    <w:lang w:val="en-US"/>
                                  </w:rPr>
                                  <w:t>AR9</w:t>
                                </w:r>
                              </w:p>
                            </w:tc>
                          </w:tr>
                          <w:tr w:rsidR="00437FC9" w14:paraId="40E2B7E7" w14:textId="77777777" w:rsidTr="00050FEB">
                            <w:trPr>
                              <w:cantSplit/>
                              <w:trHeight w:hRule="exact" w:val="1701"/>
                              <w:jc w:val="right"/>
                            </w:trPr>
                            <w:tc>
                              <w:tcPr>
                                <w:tcW w:w="255" w:type="dxa"/>
                                <w:tcMar>
                                  <w:top w:w="108" w:type="dxa"/>
                                  <w:left w:w="0" w:type="dxa"/>
                                  <w:bottom w:w="108" w:type="dxa"/>
                                  <w:right w:w="0" w:type="dxa"/>
                                </w:tcMar>
                                <w:textDirection w:val="tbRl"/>
                              </w:tcPr>
                              <w:p w14:paraId="1A657268" w14:textId="77777777" w:rsidR="00437FC9" w:rsidRPr="001A2B6B" w:rsidRDefault="00437FC9"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437FC9" w14:paraId="6376AAEA" w14:textId="77777777" w:rsidTr="00050FEB">
                            <w:trPr>
                              <w:cantSplit/>
                              <w:trHeight w:hRule="exact" w:val="1701"/>
                              <w:jc w:val="right"/>
                            </w:trPr>
                            <w:tc>
                              <w:tcPr>
                                <w:tcW w:w="255" w:type="dxa"/>
                                <w:tcMar>
                                  <w:top w:w="108" w:type="dxa"/>
                                  <w:left w:w="0" w:type="dxa"/>
                                  <w:bottom w:w="108" w:type="dxa"/>
                                  <w:right w:w="0" w:type="dxa"/>
                                </w:tcMar>
                                <w:textDirection w:val="tbRl"/>
                              </w:tcPr>
                              <w:p w14:paraId="54B5F4A1" w14:textId="77777777" w:rsidR="00437FC9" w:rsidRPr="001A2B6B" w:rsidRDefault="00437FC9"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5A87B876" w14:textId="77777777" w:rsidR="00437FC9" w:rsidRDefault="00437FC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918682" id="_x0000_t202" coordsize="21600,21600" o:spt="202" path="m,l,21600r21600,l21600,xe">
              <v:stroke joinstyle="miter"/>
              <v:path gradientshapeok="t" o:connecttype="rect"/>
            </v:shapetype>
            <v:shape id="Text Box 30" o:spid="_x0000_s1041" type="#_x0000_t202" style="position:absolute;left:0;text-align:left;margin-left:720.1pt;margin-top:36.85pt;width:36pt;height:464.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" o:allowincell="f" stroked="f">
              <v:textbox inset="0,0,0,0">
                <w:txbxContent>
                  <w:tbl>
                    <w:tblPr>
                      <w:tblStyle w:val="TableGrid"/>
                      <w:tblW w:w="0" w:type="auto"/>
                      <w:jc w:val="right"/>
                      <w:tblLook w:val="01E0" w:firstRow="1" w:lastRow="1" w:firstColumn="1" w:lastColumn="1" w:noHBand="0" w:noVBand="0"/>
                    </w:tblPr>
                    <w:tblGrid>
                      <w:gridCol w:w="289"/>
                    </w:tblGrid>
                    <w:tr w:rsidR="00437FC9" w14:paraId="3B91F341" w14:textId="77777777" w:rsidTr="00050FEB">
                      <w:trPr>
                        <w:cantSplit/>
                        <w:trHeight w:hRule="exact" w:val="1701"/>
                        <w:jc w:val="right"/>
                      </w:trPr>
                      <w:tc>
                        <w:tcPr>
                          <w:tcW w:w="255" w:type="dxa"/>
                          <w:tcMar>
                            <w:top w:w="108" w:type="dxa"/>
                            <w:left w:w="0" w:type="dxa"/>
                            <w:bottom w:w="108" w:type="dxa"/>
                            <w:right w:w="0" w:type="dxa"/>
                          </w:tcMar>
                          <w:textDirection w:val="tbRl"/>
                        </w:tcPr>
                        <w:p w14:paraId="18ACE320" w14:textId="77777777" w:rsidR="00437FC9" w:rsidRPr="001A2B6B" w:rsidRDefault="00437FC9" w:rsidP="00050FEB">
                          <w:pPr>
                            <w:pStyle w:val="HeaderRegProc"/>
                            <w:ind w:left="0" w:firstLineChars="100" w:firstLine="200"/>
                            <w:rPr>
                              <w:lang w:eastAsia="zh-CN"/>
                            </w:rPr>
                          </w:pPr>
                          <w:r>
                            <w:t xml:space="preserve">A1 </w:t>
                          </w:r>
                          <w:r>
                            <w:rPr>
                              <w:rFonts w:hint="eastAsia"/>
                              <w:lang w:eastAsia="zh-CN"/>
                            </w:rPr>
                            <w:t>部分</w:t>
                          </w:r>
                        </w:p>
                      </w:tc>
                    </w:tr>
                    <w:tr w:rsidR="00437FC9" w14:paraId="1F124172" w14:textId="77777777" w:rsidTr="00050FEB">
                      <w:trPr>
                        <w:cantSplit/>
                        <w:trHeight w:hRule="exact" w:val="1701"/>
                        <w:jc w:val="right"/>
                      </w:trPr>
                      <w:tc>
                        <w:tcPr>
                          <w:tcW w:w="255" w:type="dxa"/>
                          <w:tcMar>
                            <w:top w:w="108" w:type="dxa"/>
                            <w:left w:w="0" w:type="dxa"/>
                            <w:bottom w:w="108" w:type="dxa"/>
                            <w:right w:w="0" w:type="dxa"/>
                          </w:tcMar>
                          <w:textDirection w:val="tbRl"/>
                        </w:tcPr>
                        <w:p w14:paraId="692DDA08" w14:textId="77777777" w:rsidR="00437FC9" w:rsidRPr="001A2B6B" w:rsidRDefault="00437FC9" w:rsidP="00050FEB">
                          <w:pPr>
                            <w:pStyle w:val="HeaderRegProc"/>
                            <w:ind w:left="0" w:firstLineChars="100" w:firstLine="200"/>
                            <w:rPr>
                              <w:lang w:val="en-US"/>
                            </w:rPr>
                          </w:pPr>
                          <w:r>
                            <w:rPr>
                              <w:lang w:val="en-US"/>
                            </w:rPr>
                            <w:t>AR9</w:t>
                          </w:r>
                        </w:p>
                      </w:tc>
                    </w:tr>
                    <w:tr w:rsidR="00437FC9" w14:paraId="40E2B7E7" w14:textId="77777777" w:rsidTr="00050FEB">
                      <w:trPr>
                        <w:cantSplit/>
                        <w:trHeight w:hRule="exact" w:val="1701"/>
                        <w:jc w:val="right"/>
                      </w:trPr>
                      <w:tc>
                        <w:tcPr>
                          <w:tcW w:w="255" w:type="dxa"/>
                          <w:tcMar>
                            <w:top w:w="108" w:type="dxa"/>
                            <w:left w:w="0" w:type="dxa"/>
                            <w:bottom w:w="108" w:type="dxa"/>
                            <w:right w:w="0" w:type="dxa"/>
                          </w:tcMar>
                          <w:textDirection w:val="tbRl"/>
                        </w:tcPr>
                        <w:p w14:paraId="1A657268" w14:textId="77777777" w:rsidR="00437FC9" w:rsidRPr="001A2B6B" w:rsidRDefault="00437FC9"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437FC9" w14:paraId="6376AAEA" w14:textId="77777777" w:rsidTr="00050FEB">
                      <w:trPr>
                        <w:cantSplit/>
                        <w:trHeight w:hRule="exact" w:val="1701"/>
                        <w:jc w:val="right"/>
                      </w:trPr>
                      <w:tc>
                        <w:tcPr>
                          <w:tcW w:w="255" w:type="dxa"/>
                          <w:tcMar>
                            <w:top w:w="108" w:type="dxa"/>
                            <w:left w:w="0" w:type="dxa"/>
                            <w:bottom w:w="108" w:type="dxa"/>
                            <w:right w:w="0" w:type="dxa"/>
                          </w:tcMar>
                          <w:textDirection w:val="tbRl"/>
                        </w:tcPr>
                        <w:p w14:paraId="54B5F4A1" w14:textId="77777777" w:rsidR="00437FC9" w:rsidRPr="001A2B6B" w:rsidRDefault="00437FC9"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5A87B876" w14:textId="77777777" w:rsidR="00437FC9" w:rsidRDefault="00437FC9"/>
                </w:txbxContent>
              </v:textbox>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6930010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386E1EE7" w14:textId="77777777" w:rsidR="00437FC9" w:rsidRPr="00F639E6" w:rsidRDefault="00437FC9"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3A45822" w14:textId="77777777" w:rsidR="00437FC9" w:rsidRPr="00F639E6" w:rsidRDefault="00437FC9"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2D616DA" w14:textId="77777777" w:rsidR="00437FC9" w:rsidRPr="00F639E6" w:rsidRDefault="00437FC9"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375E78" w14:textId="77777777" w:rsidR="00437FC9" w:rsidRPr="003607CC" w:rsidRDefault="00437FC9"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71A5504C" w14:textId="77777777" w:rsidR="00437FC9" w:rsidRDefault="00437FC9" w:rsidP="003607CC">
    <w:pPr>
      <w:pStyle w:val="Header"/>
      <w:jc w:val="left"/>
      <w:rPr>
        <w:lang w:val="fr-CH" w:eastAsia="zh-CN"/>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068CB" w14:textId="77777777" w:rsidR="00437FC9" w:rsidRDefault="00437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0D9A2" w14:textId="77777777" w:rsidR="00437FC9" w:rsidRDefault="00437FC9"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757349E1" w14:textId="77777777">
                            <w:trPr>
                              <w:cantSplit/>
                              <w:trHeight w:hRule="exact" w:val="1701"/>
                              <w:jc w:val="right"/>
                            </w:trPr>
                            <w:tc>
                              <w:tcPr>
                                <w:tcW w:w="255" w:type="dxa"/>
                                <w:textDirection w:val="tbRl"/>
                              </w:tcPr>
                              <w:p w14:paraId="13EFE6BB"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347AC9C8" w14:textId="77777777">
                            <w:trPr>
                              <w:cantSplit/>
                              <w:trHeight w:hRule="exact" w:val="1701"/>
                              <w:jc w:val="right"/>
                            </w:trPr>
                            <w:tc>
                              <w:tcPr>
                                <w:tcW w:w="255" w:type="dxa"/>
                                <w:textDirection w:val="tbRl"/>
                              </w:tcPr>
                              <w:p w14:paraId="62E6348C"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27CF077D" w14:textId="77777777">
                            <w:trPr>
                              <w:cantSplit/>
                              <w:trHeight w:hRule="exact" w:val="1701"/>
                              <w:jc w:val="right"/>
                            </w:trPr>
                            <w:tc>
                              <w:tcPr>
                                <w:tcW w:w="255" w:type="dxa"/>
                                <w:textDirection w:val="tbRl"/>
                              </w:tcPr>
                              <w:p w14:paraId="659BDF36"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437FC9" w14:paraId="77F4EDF6" w14:textId="77777777">
                            <w:trPr>
                              <w:cantSplit/>
                              <w:trHeight w:hRule="exact" w:val="1701"/>
                              <w:jc w:val="right"/>
                            </w:trPr>
                            <w:tc>
                              <w:tcPr>
                                <w:tcW w:w="255" w:type="dxa"/>
                                <w:textDirection w:val="tbRl"/>
                              </w:tcPr>
                              <w:p w14:paraId="4C5F1D54" w14:textId="77777777" w:rsidR="00437FC9" w:rsidRPr="006D1DF3" w:rsidRDefault="00437FC9"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437FC9" w:rsidRDefault="00437FC9">
                          <w:pPr>
                            <w:rPr>
                              <w:lang w:eastAsia="zh-CN"/>
                            </w:rPr>
                          </w:pPr>
                        </w:p>
                        <w:p w14:paraId="395AA518" w14:textId="77777777" w:rsidR="00437FC9" w:rsidRDefault="00437FC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757349E1" w14:textId="77777777">
                      <w:trPr>
                        <w:cantSplit/>
                        <w:trHeight w:hRule="exact" w:val="1701"/>
                        <w:jc w:val="right"/>
                      </w:trPr>
                      <w:tc>
                        <w:tcPr>
                          <w:tcW w:w="255" w:type="dxa"/>
                          <w:textDirection w:val="tbRl"/>
                        </w:tcPr>
                        <w:p w14:paraId="13EFE6BB"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347AC9C8" w14:textId="77777777">
                      <w:trPr>
                        <w:cantSplit/>
                        <w:trHeight w:hRule="exact" w:val="1701"/>
                        <w:jc w:val="right"/>
                      </w:trPr>
                      <w:tc>
                        <w:tcPr>
                          <w:tcW w:w="255" w:type="dxa"/>
                          <w:textDirection w:val="tbRl"/>
                        </w:tcPr>
                        <w:p w14:paraId="62E6348C"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27CF077D" w14:textId="77777777">
                      <w:trPr>
                        <w:cantSplit/>
                        <w:trHeight w:hRule="exact" w:val="1701"/>
                        <w:jc w:val="right"/>
                      </w:trPr>
                      <w:tc>
                        <w:tcPr>
                          <w:tcW w:w="255" w:type="dxa"/>
                          <w:textDirection w:val="tbRl"/>
                        </w:tcPr>
                        <w:p w14:paraId="659BDF36"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437FC9" w14:paraId="77F4EDF6" w14:textId="77777777">
                      <w:trPr>
                        <w:cantSplit/>
                        <w:trHeight w:hRule="exact" w:val="1701"/>
                        <w:jc w:val="right"/>
                      </w:trPr>
                      <w:tc>
                        <w:tcPr>
                          <w:tcW w:w="255" w:type="dxa"/>
                          <w:textDirection w:val="tbRl"/>
                        </w:tcPr>
                        <w:p w14:paraId="4C5F1D54" w14:textId="77777777" w:rsidR="00437FC9" w:rsidRPr="006D1DF3" w:rsidRDefault="00437FC9"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437FC9" w:rsidRDefault="00437FC9">
                    <w:pPr>
                      <w:rPr>
                        <w:lang w:eastAsia="zh-CN"/>
                      </w:rPr>
                    </w:pPr>
                  </w:p>
                  <w:p w14:paraId="395AA518" w14:textId="77777777" w:rsidR="00437FC9" w:rsidRDefault="00437FC9">
                    <w:pPr>
                      <w:rPr>
                        <w:lang w:eastAsia="zh-CN"/>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270C5" w14:textId="77777777" w:rsidR="00437FC9" w:rsidRDefault="00437FC9">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437FC9" w:rsidRDefault="00437FC9">
                          <w:pPr>
                            <w:rPr>
                              <w:lang w:val="en-US"/>
                            </w:rPr>
                          </w:pPr>
                        </w:p>
                        <w:p w14:paraId="730088E0" w14:textId="77777777" w:rsidR="00437FC9" w:rsidRDefault="00437FC9">
                          <w:pPr>
                            <w:rPr>
                              <w:lang w:val="en-US"/>
                            </w:rPr>
                          </w:pPr>
                        </w:p>
                        <w:p w14:paraId="768FE964" w14:textId="77777777" w:rsidR="00437FC9" w:rsidRDefault="00437FC9"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437FC9" w:rsidRDefault="00437FC9" w:rsidP="00414BEB">
                                <w:pPr>
                                  <w:pStyle w:val="HeaderRegProc"/>
                                  <w:rPr>
                                    <w:lang w:eastAsia="zh-CN"/>
                                  </w:rPr>
                                </w:pPr>
                                <w:r>
                                  <w:rPr>
                                    <w:rFonts w:hint="eastAsia"/>
                                    <w:lang w:eastAsia="zh-CN"/>
                                  </w:rPr>
                                  <w:t>AR9</w:t>
                                </w:r>
                              </w:p>
                            </w:tc>
                          </w:tr>
                          <w:tr w:rsidR="00437FC9"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437FC9"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0081B608" w:rsidR="00437FC9" w:rsidRDefault="00437FC9" w:rsidP="00414BEB">
                                <w:pPr>
                                  <w:pStyle w:val="HeaderRegProc"/>
                                  <w:rPr>
                                    <w:lang w:eastAsia="zh-CN"/>
                                  </w:rPr>
                                </w:pPr>
                                <w:r>
                                  <w:rPr>
                                    <w:rFonts w:hint="eastAsia"/>
                                    <w:lang w:eastAsia="zh-CN"/>
                                  </w:rPr>
                                  <w:t>修订</w:t>
                                </w:r>
                                <w:r>
                                  <w:rPr>
                                    <w:lang w:eastAsia="zh-CN"/>
                                  </w:rPr>
                                  <w:t xml:space="preserve"> </w:t>
                                </w:r>
                                <w:r w:rsidR="00365DEA">
                                  <w:rPr>
                                    <w:lang w:eastAsia="zh-CN"/>
                                  </w:rPr>
                                  <w:t>6</w:t>
                                </w:r>
                              </w:p>
                            </w:tc>
                          </w:tr>
                        </w:tbl>
                        <w:p w14:paraId="138FF559" w14:textId="77777777" w:rsidR="00437FC9" w:rsidRPr="00B676A9" w:rsidRDefault="00437FC9"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mwfme/gEAAOcDAAAOAAAAAAAA&#10;AAAAAAAAAC4CAABkcnMvZTJvRG9jLnhtbFBLAQItABQABgAIAAAAIQAQA7Zw4QAAAA4BAAAPAAAA&#10;AAAAAAAAAAAAAFgEAABkcnMvZG93bnJldi54bWxQSwUGAAAAAAQABADzAAAAZgUAAAAA&#10;" stroked="f">
              <v:textbox inset="0,0,0,0">
                <w:txbxContent>
                  <w:p w14:paraId="6D9472AF" w14:textId="77777777" w:rsidR="00437FC9" w:rsidRDefault="00437FC9">
                    <w:pPr>
                      <w:rPr>
                        <w:lang w:val="en-US"/>
                      </w:rPr>
                    </w:pPr>
                  </w:p>
                  <w:p w14:paraId="730088E0" w14:textId="77777777" w:rsidR="00437FC9" w:rsidRDefault="00437FC9">
                    <w:pPr>
                      <w:rPr>
                        <w:lang w:val="en-US"/>
                      </w:rPr>
                    </w:pPr>
                  </w:p>
                  <w:p w14:paraId="768FE964" w14:textId="77777777" w:rsidR="00437FC9" w:rsidRDefault="00437FC9"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437FC9" w:rsidRDefault="00437FC9" w:rsidP="00414BEB">
                          <w:pPr>
                            <w:pStyle w:val="HeaderRegProc"/>
                            <w:rPr>
                              <w:lang w:eastAsia="zh-CN"/>
                            </w:rPr>
                          </w:pPr>
                          <w:r>
                            <w:rPr>
                              <w:rFonts w:hint="eastAsia"/>
                              <w:lang w:eastAsia="zh-CN"/>
                            </w:rPr>
                            <w:t>AR9</w:t>
                          </w:r>
                        </w:p>
                      </w:tc>
                    </w:tr>
                    <w:tr w:rsidR="00437FC9"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437FC9"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0081B608" w:rsidR="00437FC9" w:rsidRDefault="00437FC9" w:rsidP="00414BEB">
                          <w:pPr>
                            <w:pStyle w:val="HeaderRegProc"/>
                            <w:rPr>
                              <w:lang w:eastAsia="zh-CN"/>
                            </w:rPr>
                          </w:pPr>
                          <w:r>
                            <w:rPr>
                              <w:rFonts w:hint="eastAsia"/>
                              <w:lang w:eastAsia="zh-CN"/>
                            </w:rPr>
                            <w:t>修订</w:t>
                          </w:r>
                          <w:r>
                            <w:rPr>
                              <w:lang w:eastAsia="zh-CN"/>
                            </w:rPr>
                            <w:t xml:space="preserve"> </w:t>
                          </w:r>
                          <w:r w:rsidR="00365DEA">
                            <w:rPr>
                              <w:lang w:eastAsia="zh-CN"/>
                            </w:rPr>
                            <w:t>6</w:t>
                          </w:r>
                        </w:p>
                      </w:tc>
                    </w:tr>
                  </w:tbl>
                  <w:p w14:paraId="138FF559" w14:textId="77777777" w:rsidR="00437FC9" w:rsidRPr="00B676A9" w:rsidRDefault="00437FC9" w:rsidP="009A252F">
                    <w:pPr>
                      <w:spacing w:before="0"/>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469D0" w14:textId="77777777" w:rsidR="00437FC9" w:rsidRDefault="00437FC9"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65D2BABF" w14:textId="77777777">
                            <w:trPr>
                              <w:cantSplit/>
                              <w:trHeight w:hRule="exact" w:val="1701"/>
                              <w:jc w:val="right"/>
                            </w:trPr>
                            <w:tc>
                              <w:tcPr>
                                <w:tcW w:w="255" w:type="dxa"/>
                                <w:textDirection w:val="tbRl"/>
                              </w:tcPr>
                              <w:p w14:paraId="28B29389"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6DF0B595" w14:textId="77777777">
                            <w:trPr>
                              <w:cantSplit/>
                              <w:trHeight w:hRule="exact" w:val="1701"/>
                              <w:jc w:val="right"/>
                            </w:trPr>
                            <w:tc>
                              <w:tcPr>
                                <w:tcW w:w="255" w:type="dxa"/>
                                <w:textDirection w:val="tbRl"/>
                              </w:tcPr>
                              <w:p w14:paraId="60531244"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476536DE" w14:textId="77777777">
                            <w:trPr>
                              <w:cantSplit/>
                              <w:trHeight w:hRule="exact" w:val="1701"/>
                              <w:jc w:val="right"/>
                            </w:trPr>
                            <w:tc>
                              <w:tcPr>
                                <w:tcW w:w="255" w:type="dxa"/>
                                <w:textDirection w:val="tbRl"/>
                              </w:tcPr>
                              <w:p w14:paraId="46731123"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437FC9" w14:paraId="65BAECCB" w14:textId="77777777">
                            <w:trPr>
                              <w:cantSplit/>
                              <w:trHeight w:hRule="exact" w:val="1701"/>
                              <w:jc w:val="right"/>
                            </w:trPr>
                            <w:tc>
                              <w:tcPr>
                                <w:tcW w:w="255" w:type="dxa"/>
                                <w:textDirection w:val="tbRl"/>
                              </w:tcPr>
                              <w:p w14:paraId="10F6C39C" w14:textId="2D4D6EEB" w:rsidR="00437FC9" w:rsidRPr="006D1DF3" w:rsidRDefault="00437FC9" w:rsidP="00414BEB">
                                <w:pPr>
                                  <w:pStyle w:val="HeaderRegProc"/>
                                  <w:rPr>
                                    <w:lang w:eastAsia="zh-CN"/>
                                  </w:rPr>
                                </w:pPr>
                                <w:r w:rsidRPr="006D1DF3">
                                  <w:rPr>
                                    <w:lang w:val="fr-CH" w:eastAsia="zh-CN"/>
                                  </w:rPr>
                                  <w:t>修订</w:t>
                                </w:r>
                                <w:r>
                                  <w:rPr>
                                    <w:lang w:val="fr-CH" w:eastAsia="zh-CN"/>
                                  </w:rPr>
                                  <w:t xml:space="preserve"> </w:t>
                                </w:r>
                                <w:r w:rsidR="00365DEA">
                                  <w:rPr>
                                    <w:lang w:val="fr-CH" w:eastAsia="zh-CN"/>
                                  </w:rPr>
                                  <w:t>6</w:t>
                                </w:r>
                              </w:p>
                            </w:tc>
                          </w:tr>
                        </w:tbl>
                        <w:p w14:paraId="4F1B1FA1" w14:textId="77777777" w:rsidR="00437FC9" w:rsidRDefault="00437FC9">
                          <w:pPr>
                            <w:rPr>
                              <w:lang w:eastAsia="zh-CN"/>
                            </w:rPr>
                          </w:pPr>
                        </w:p>
                        <w:p w14:paraId="5E99554E" w14:textId="77777777" w:rsidR="00437FC9" w:rsidRDefault="00437FC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dk6wEAAL4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Hm1N2T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65D2BABF" w14:textId="77777777">
                      <w:trPr>
                        <w:cantSplit/>
                        <w:trHeight w:hRule="exact" w:val="1701"/>
                        <w:jc w:val="right"/>
                      </w:trPr>
                      <w:tc>
                        <w:tcPr>
                          <w:tcW w:w="255" w:type="dxa"/>
                          <w:textDirection w:val="tbRl"/>
                        </w:tcPr>
                        <w:p w14:paraId="28B29389"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6DF0B595" w14:textId="77777777">
                      <w:trPr>
                        <w:cantSplit/>
                        <w:trHeight w:hRule="exact" w:val="1701"/>
                        <w:jc w:val="right"/>
                      </w:trPr>
                      <w:tc>
                        <w:tcPr>
                          <w:tcW w:w="255" w:type="dxa"/>
                          <w:textDirection w:val="tbRl"/>
                        </w:tcPr>
                        <w:p w14:paraId="60531244"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476536DE" w14:textId="77777777">
                      <w:trPr>
                        <w:cantSplit/>
                        <w:trHeight w:hRule="exact" w:val="1701"/>
                        <w:jc w:val="right"/>
                      </w:trPr>
                      <w:tc>
                        <w:tcPr>
                          <w:tcW w:w="255" w:type="dxa"/>
                          <w:textDirection w:val="tbRl"/>
                        </w:tcPr>
                        <w:p w14:paraId="46731123"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437FC9" w14:paraId="65BAECCB" w14:textId="77777777">
                      <w:trPr>
                        <w:cantSplit/>
                        <w:trHeight w:hRule="exact" w:val="1701"/>
                        <w:jc w:val="right"/>
                      </w:trPr>
                      <w:tc>
                        <w:tcPr>
                          <w:tcW w:w="255" w:type="dxa"/>
                          <w:textDirection w:val="tbRl"/>
                        </w:tcPr>
                        <w:p w14:paraId="10F6C39C" w14:textId="2D4D6EEB" w:rsidR="00437FC9" w:rsidRPr="006D1DF3" w:rsidRDefault="00437FC9" w:rsidP="00414BEB">
                          <w:pPr>
                            <w:pStyle w:val="HeaderRegProc"/>
                            <w:rPr>
                              <w:lang w:eastAsia="zh-CN"/>
                            </w:rPr>
                          </w:pPr>
                          <w:r w:rsidRPr="006D1DF3">
                            <w:rPr>
                              <w:lang w:val="fr-CH" w:eastAsia="zh-CN"/>
                            </w:rPr>
                            <w:t>修订</w:t>
                          </w:r>
                          <w:r>
                            <w:rPr>
                              <w:lang w:val="fr-CH" w:eastAsia="zh-CN"/>
                            </w:rPr>
                            <w:t xml:space="preserve"> </w:t>
                          </w:r>
                          <w:r w:rsidR="00365DEA">
                            <w:rPr>
                              <w:lang w:val="fr-CH" w:eastAsia="zh-CN"/>
                            </w:rPr>
                            <w:t>6</w:t>
                          </w:r>
                        </w:p>
                      </w:tc>
                    </w:tr>
                  </w:tbl>
                  <w:p w14:paraId="4F1B1FA1" w14:textId="77777777" w:rsidR="00437FC9" w:rsidRDefault="00437FC9">
                    <w:pPr>
                      <w:rPr>
                        <w:lang w:eastAsia="zh-CN"/>
                      </w:rPr>
                    </w:pPr>
                  </w:p>
                  <w:p w14:paraId="5E99554E" w14:textId="77777777" w:rsidR="00437FC9" w:rsidRDefault="00437FC9">
                    <w:pPr>
                      <w:rPr>
                        <w:lang w:eastAsia="zh-CN"/>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7C5F" w14:textId="77777777" w:rsidR="00437FC9" w:rsidRDefault="00437FC9"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2583AFD9" w14:textId="77777777">
                            <w:trPr>
                              <w:cantSplit/>
                              <w:trHeight w:hRule="exact" w:val="1701"/>
                              <w:jc w:val="right"/>
                            </w:trPr>
                            <w:tc>
                              <w:tcPr>
                                <w:tcW w:w="255" w:type="dxa"/>
                                <w:textDirection w:val="tbRl"/>
                              </w:tcPr>
                              <w:p w14:paraId="37DFF340"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731091F5" w14:textId="77777777">
                            <w:trPr>
                              <w:cantSplit/>
                              <w:trHeight w:hRule="exact" w:val="1701"/>
                              <w:jc w:val="right"/>
                            </w:trPr>
                            <w:tc>
                              <w:tcPr>
                                <w:tcW w:w="255" w:type="dxa"/>
                                <w:textDirection w:val="tbRl"/>
                              </w:tcPr>
                              <w:p w14:paraId="47FDEA41"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1D32500A" w14:textId="77777777">
                            <w:trPr>
                              <w:cantSplit/>
                              <w:trHeight w:hRule="exact" w:val="1701"/>
                              <w:jc w:val="right"/>
                            </w:trPr>
                            <w:tc>
                              <w:tcPr>
                                <w:tcW w:w="255" w:type="dxa"/>
                                <w:textDirection w:val="tbRl"/>
                              </w:tcPr>
                              <w:p w14:paraId="5DBC55BE"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437FC9" w14:paraId="4CD7F548" w14:textId="77777777">
                            <w:trPr>
                              <w:cantSplit/>
                              <w:trHeight w:hRule="exact" w:val="1701"/>
                              <w:jc w:val="right"/>
                            </w:trPr>
                            <w:tc>
                              <w:tcPr>
                                <w:tcW w:w="255" w:type="dxa"/>
                                <w:textDirection w:val="tbRl"/>
                              </w:tcPr>
                              <w:p w14:paraId="2E354655" w14:textId="77777777" w:rsidR="00437FC9" w:rsidRPr="006D1DF3" w:rsidRDefault="00437FC9" w:rsidP="00D121E8">
                                <w:pPr>
                                  <w:pStyle w:val="HeaderRegProc"/>
                                  <w:rPr>
                                    <w:lang w:eastAsia="zh-CN"/>
                                  </w:rPr>
                                </w:pPr>
                                <w:r w:rsidRPr="006D1DF3">
                                  <w:rPr>
                                    <w:lang w:val="fr-CH" w:eastAsia="zh-CN"/>
                                  </w:rPr>
                                  <w:t>修订</w:t>
                                </w:r>
                                <w:r>
                                  <w:rPr>
                                    <w:lang w:val="fr-CH" w:eastAsia="zh-CN"/>
                                  </w:rPr>
                                  <w:t xml:space="preserve"> 2</w:t>
                                </w:r>
                              </w:p>
                            </w:tc>
                          </w:tr>
                        </w:tbl>
                        <w:p w14:paraId="13E9B329" w14:textId="77777777" w:rsidR="00437FC9" w:rsidRDefault="00437FC9">
                          <w:pPr>
                            <w:rPr>
                              <w:lang w:eastAsia="zh-CN"/>
                            </w:rPr>
                          </w:pPr>
                        </w:p>
                        <w:p w14:paraId="078AE3DF" w14:textId="77777777" w:rsidR="00437FC9" w:rsidRDefault="00437FC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2Tq6gEAAL4DAAAOAAAAZHJzL2Uyb0RvYy54bWysU9tu2zAMfR+wfxD0vtgJ2iw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wPdk6uoBAAC+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2583AFD9" w14:textId="77777777">
                      <w:trPr>
                        <w:cantSplit/>
                        <w:trHeight w:hRule="exact" w:val="1701"/>
                        <w:jc w:val="right"/>
                      </w:trPr>
                      <w:tc>
                        <w:tcPr>
                          <w:tcW w:w="255" w:type="dxa"/>
                          <w:textDirection w:val="tbRl"/>
                        </w:tcPr>
                        <w:p w14:paraId="37DFF340"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731091F5" w14:textId="77777777">
                      <w:trPr>
                        <w:cantSplit/>
                        <w:trHeight w:hRule="exact" w:val="1701"/>
                        <w:jc w:val="right"/>
                      </w:trPr>
                      <w:tc>
                        <w:tcPr>
                          <w:tcW w:w="255" w:type="dxa"/>
                          <w:textDirection w:val="tbRl"/>
                        </w:tcPr>
                        <w:p w14:paraId="47FDEA41"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1D32500A" w14:textId="77777777">
                      <w:trPr>
                        <w:cantSplit/>
                        <w:trHeight w:hRule="exact" w:val="1701"/>
                        <w:jc w:val="right"/>
                      </w:trPr>
                      <w:tc>
                        <w:tcPr>
                          <w:tcW w:w="255" w:type="dxa"/>
                          <w:textDirection w:val="tbRl"/>
                        </w:tcPr>
                        <w:p w14:paraId="5DBC55BE"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437FC9" w14:paraId="4CD7F548" w14:textId="77777777">
                      <w:trPr>
                        <w:cantSplit/>
                        <w:trHeight w:hRule="exact" w:val="1701"/>
                        <w:jc w:val="right"/>
                      </w:trPr>
                      <w:tc>
                        <w:tcPr>
                          <w:tcW w:w="255" w:type="dxa"/>
                          <w:textDirection w:val="tbRl"/>
                        </w:tcPr>
                        <w:p w14:paraId="2E354655" w14:textId="77777777" w:rsidR="00437FC9" w:rsidRPr="006D1DF3" w:rsidRDefault="00437FC9" w:rsidP="00D121E8">
                          <w:pPr>
                            <w:pStyle w:val="HeaderRegProc"/>
                            <w:rPr>
                              <w:lang w:eastAsia="zh-CN"/>
                            </w:rPr>
                          </w:pPr>
                          <w:r w:rsidRPr="006D1DF3">
                            <w:rPr>
                              <w:lang w:val="fr-CH" w:eastAsia="zh-CN"/>
                            </w:rPr>
                            <w:t>修订</w:t>
                          </w:r>
                          <w:r>
                            <w:rPr>
                              <w:lang w:val="fr-CH" w:eastAsia="zh-CN"/>
                            </w:rPr>
                            <w:t xml:space="preserve"> 2</w:t>
                          </w:r>
                        </w:p>
                      </w:tc>
                    </w:tr>
                  </w:tbl>
                  <w:p w14:paraId="13E9B329" w14:textId="77777777" w:rsidR="00437FC9" w:rsidRDefault="00437FC9">
                    <w:pPr>
                      <w:rPr>
                        <w:lang w:eastAsia="zh-CN"/>
                      </w:rPr>
                    </w:pPr>
                  </w:p>
                  <w:p w14:paraId="078AE3DF" w14:textId="77777777" w:rsidR="00437FC9" w:rsidRDefault="00437FC9">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1941" w14:textId="77777777" w:rsidR="00437FC9" w:rsidRDefault="00437FC9">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437FC9" w:rsidRDefault="00437FC9">
                          <w:pPr>
                            <w:rPr>
                              <w:lang w:val="en-US"/>
                            </w:rPr>
                          </w:pPr>
                        </w:p>
                        <w:p w14:paraId="4F959CB2" w14:textId="77777777" w:rsidR="00437FC9" w:rsidRDefault="00437FC9">
                          <w:pPr>
                            <w:rPr>
                              <w:lang w:val="en-US"/>
                            </w:rPr>
                          </w:pPr>
                        </w:p>
                        <w:p w14:paraId="39A93E44" w14:textId="77777777" w:rsidR="00437FC9" w:rsidRDefault="00437FC9"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437FC9" w:rsidRDefault="00437FC9" w:rsidP="00414BEB">
                                <w:pPr>
                                  <w:pStyle w:val="HeaderRegProc"/>
                                  <w:rPr>
                                    <w:lang w:eastAsia="zh-CN"/>
                                  </w:rPr>
                                </w:pPr>
                                <w:r>
                                  <w:rPr>
                                    <w:rFonts w:hint="eastAsia"/>
                                    <w:lang w:eastAsia="zh-CN"/>
                                  </w:rPr>
                                  <w:t>AR9</w:t>
                                </w:r>
                              </w:p>
                            </w:tc>
                          </w:tr>
                          <w:tr w:rsidR="00437FC9"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437FC9"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77777777" w:rsidR="00437FC9" w:rsidRDefault="00437FC9" w:rsidP="00414BEB">
                                <w:pPr>
                                  <w:pStyle w:val="HeaderRegProc"/>
                                  <w:rPr>
                                    <w:lang w:eastAsia="zh-CN"/>
                                  </w:rPr>
                                </w:pPr>
                                <w:r>
                                  <w:rPr>
                                    <w:rFonts w:hint="eastAsia"/>
                                    <w:lang w:eastAsia="zh-CN"/>
                                  </w:rPr>
                                  <w:t>修订</w:t>
                                </w:r>
                                <w:r>
                                  <w:rPr>
                                    <w:lang w:eastAsia="zh-CN"/>
                                  </w:rPr>
                                  <w:t xml:space="preserve"> -</w:t>
                                </w:r>
                              </w:p>
                            </w:tc>
                          </w:tr>
                        </w:tbl>
                        <w:p w14:paraId="516C182F" w14:textId="77777777" w:rsidR="00437FC9" w:rsidRPr="00B676A9" w:rsidRDefault="00437FC9"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" stroked="f">
              <v:textbox inset="0,0,0,0">
                <w:txbxContent>
                  <w:p w14:paraId="2428E2E8" w14:textId="77777777" w:rsidR="00437FC9" w:rsidRDefault="00437FC9">
                    <w:pPr>
                      <w:rPr>
                        <w:lang w:val="en-US"/>
                      </w:rPr>
                    </w:pPr>
                  </w:p>
                  <w:p w14:paraId="4F959CB2" w14:textId="77777777" w:rsidR="00437FC9" w:rsidRDefault="00437FC9">
                    <w:pPr>
                      <w:rPr>
                        <w:lang w:val="en-US"/>
                      </w:rPr>
                    </w:pPr>
                  </w:p>
                  <w:p w14:paraId="39A93E44" w14:textId="77777777" w:rsidR="00437FC9" w:rsidRDefault="00437FC9"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437FC9"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437FC9" w:rsidRPr="00414BEB" w:rsidRDefault="00437FC9" w:rsidP="00414BEB">
                          <w:pPr>
                            <w:pStyle w:val="HeaderRegProc"/>
                            <w:rPr>
                              <w:lang w:eastAsia="zh-CN"/>
                            </w:rPr>
                          </w:pPr>
                          <w:r>
                            <w:t xml:space="preserve">A1 </w:t>
                          </w:r>
                          <w:r>
                            <w:rPr>
                              <w:rFonts w:hint="eastAsia"/>
                              <w:lang w:eastAsia="zh-CN"/>
                            </w:rPr>
                            <w:t>部分</w:t>
                          </w:r>
                        </w:p>
                      </w:tc>
                    </w:tr>
                    <w:tr w:rsidR="00437FC9"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437FC9" w:rsidRDefault="00437FC9" w:rsidP="00414BEB">
                          <w:pPr>
                            <w:pStyle w:val="HeaderRegProc"/>
                            <w:rPr>
                              <w:lang w:eastAsia="zh-CN"/>
                            </w:rPr>
                          </w:pPr>
                          <w:r>
                            <w:rPr>
                              <w:rFonts w:hint="eastAsia"/>
                              <w:lang w:eastAsia="zh-CN"/>
                            </w:rPr>
                            <w:t>AR9</w:t>
                          </w:r>
                        </w:p>
                      </w:tc>
                    </w:tr>
                    <w:tr w:rsidR="00437FC9"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437FC9" w:rsidRDefault="00437FC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437FC9"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77777777" w:rsidR="00437FC9" w:rsidRDefault="00437FC9" w:rsidP="00414BEB">
                          <w:pPr>
                            <w:pStyle w:val="HeaderRegProc"/>
                            <w:rPr>
                              <w:lang w:eastAsia="zh-CN"/>
                            </w:rPr>
                          </w:pPr>
                          <w:r>
                            <w:rPr>
                              <w:rFonts w:hint="eastAsia"/>
                              <w:lang w:eastAsia="zh-CN"/>
                            </w:rPr>
                            <w:t>修订</w:t>
                          </w:r>
                          <w:r>
                            <w:rPr>
                              <w:lang w:eastAsia="zh-CN"/>
                            </w:rPr>
                            <w:t xml:space="preserve"> -</w:t>
                          </w:r>
                        </w:p>
                      </w:tc>
                    </w:tr>
                  </w:tbl>
                  <w:p w14:paraId="516C182F" w14:textId="77777777" w:rsidR="00437FC9" w:rsidRPr="00B676A9" w:rsidRDefault="00437FC9" w:rsidP="009A252F">
                    <w:pPr>
                      <w:spacing w:before="0"/>
                      <w:rPr>
                        <w:lang w:val="en-US"/>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DCAB6" w14:textId="77777777" w:rsidR="00437FC9" w:rsidRDefault="00437FC9"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4F09FCB8" w14:textId="77777777">
                            <w:trPr>
                              <w:cantSplit/>
                              <w:trHeight w:hRule="exact" w:val="1701"/>
                              <w:jc w:val="right"/>
                            </w:trPr>
                            <w:tc>
                              <w:tcPr>
                                <w:tcW w:w="255" w:type="dxa"/>
                                <w:textDirection w:val="tbRl"/>
                              </w:tcPr>
                              <w:p w14:paraId="0BB58DB4"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6BD516D4" w14:textId="77777777">
                            <w:trPr>
                              <w:cantSplit/>
                              <w:trHeight w:hRule="exact" w:val="1701"/>
                              <w:jc w:val="right"/>
                            </w:trPr>
                            <w:tc>
                              <w:tcPr>
                                <w:tcW w:w="255" w:type="dxa"/>
                                <w:textDirection w:val="tbRl"/>
                              </w:tcPr>
                              <w:p w14:paraId="4D30FFE0"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0345E290" w14:textId="77777777">
                            <w:trPr>
                              <w:cantSplit/>
                              <w:trHeight w:hRule="exact" w:val="1701"/>
                              <w:jc w:val="right"/>
                            </w:trPr>
                            <w:tc>
                              <w:tcPr>
                                <w:tcW w:w="255" w:type="dxa"/>
                                <w:textDirection w:val="tbRl"/>
                              </w:tcPr>
                              <w:p w14:paraId="68D9B6C7"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437FC9" w14:paraId="54E433ED" w14:textId="77777777">
                            <w:trPr>
                              <w:cantSplit/>
                              <w:trHeight w:hRule="exact" w:val="1701"/>
                              <w:jc w:val="right"/>
                            </w:trPr>
                            <w:tc>
                              <w:tcPr>
                                <w:tcW w:w="255" w:type="dxa"/>
                                <w:textDirection w:val="tbRl"/>
                              </w:tcPr>
                              <w:p w14:paraId="2B1161DD" w14:textId="04E79C37" w:rsidR="00437FC9" w:rsidRPr="006D1DF3" w:rsidRDefault="00437FC9" w:rsidP="00414BEB">
                                <w:pPr>
                                  <w:pStyle w:val="HeaderRegProc"/>
                                  <w:rPr>
                                    <w:lang w:eastAsia="zh-CN"/>
                                  </w:rPr>
                                </w:pPr>
                                <w:r w:rsidRPr="006D1DF3">
                                  <w:rPr>
                                    <w:lang w:val="fr-CH" w:eastAsia="zh-CN"/>
                                  </w:rPr>
                                  <w:t>修订</w:t>
                                </w:r>
                                <w:r>
                                  <w:rPr>
                                    <w:lang w:val="fr-CH" w:eastAsia="zh-CN"/>
                                  </w:rPr>
                                  <w:t xml:space="preserve"> </w:t>
                                </w:r>
                                <w:r w:rsidR="00365DEA">
                                  <w:rPr>
                                    <w:lang w:val="fr-CH" w:eastAsia="zh-CN"/>
                                  </w:rPr>
                                  <w:t>6</w:t>
                                </w:r>
                              </w:p>
                            </w:tc>
                          </w:tr>
                        </w:tbl>
                        <w:p w14:paraId="51A8F75E" w14:textId="77777777" w:rsidR="00437FC9" w:rsidRDefault="00437FC9">
                          <w:pPr>
                            <w:rPr>
                              <w:lang w:eastAsia="zh-CN"/>
                            </w:rPr>
                          </w:pPr>
                        </w:p>
                        <w:p w14:paraId="5A26BD0B" w14:textId="77777777" w:rsidR="00437FC9" w:rsidRDefault="00437FC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2"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4cz6wEAAL4DAAAOAAAAZHJzL2Uyb0RvYy54bWysU9tu2zAMfR+wfxD0vjgJ1iwz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AmPhzP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4F09FCB8" w14:textId="77777777">
                      <w:trPr>
                        <w:cantSplit/>
                        <w:trHeight w:hRule="exact" w:val="1701"/>
                        <w:jc w:val="right"/>
                      </w:trPr>
                      <w:tc>
                        <w:tcPr>
                          <w:tcW w:w="255" w:type="dxa"/>
                          <w:textDirection w:val="tbRl"/>
                        </w:tcPr>
                        <w:p w14:paraId="0BB58DB4"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6BD516D4" w14:textId="77777777">
                      <w:trPr>
                        <w:cantSplit/>
                        <w:trHeight w:hRule="exact" w:val="1701"/>
                        <w:jc w:val="right"/>
                      </w:trPr>
                      <w:tc>
                        <w:tcPr>
                          <w:tcW w:w="255" w:type="dxa"/>
                          <w:textDirection w:val="tbRl"/>
                        </w:tcPr>
                        <w:p w14:paraId="4D30FFE0"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0345E290" w14:textId="77777777">
                      <w:trPr>
                        <w:cantSplit/>
                        <w:trHeight w:hRule="exact" w:val="1701"/>
                        <w:jc w:val="right"/>
                      </w:trPr>
                      <w:tc>
                        <w:tcPr>
                          <w:tcW w:w="255" w:type="dxa"/>
                          <w:textDirection w:val="tbRl"/>
                        </w:tcPr>
                        <w:p w14:paraId="68D9B6C7"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437FC9" w14:paraId="54E433ED" w14:textId="77777777">
                      <w:trPr>
                        <w:cantSplit/>
                        <w:trHeight w:hRule="exact" w:val="1701"/>
                        <w:jc w:val="right"/>
                      </w:trPr>
                      <w:tc>
                        <w:tcPr>
                          <w:tcW w:w="255" w:type="dxa"/>
                          <w:textDirection w:val="tbRl"/>
                        </w:tcPr>
                        <w:p w14:paraId="2B1161DD" w14:textId="04E79C37" w:rsidR="00437FC9" w:rsidRPr="006D1DF3" w:rsidRDefault="00437FC9" w:rsidP="00414BEB">
                          <w:pPr>
                            <w:pStyle w:val="HeaderRegProc"/>
                            <w:rPr>
                              <w:lang w:eastAsia="zh-CN"/>
                            </w:rPr>
                          </w:pPr>
                          <w:r w:rsidRPr="006D1DF3">
                            <w:rPr>
                              <w:lang w:val="fr-CH" w:eastAsia="zh-CN"/>
                            </w:rPr>
                            <w:t>修订</w:t>
                          </w:r>
                          <w:r>
                            <w:rPr>
                              <w:lang w:val="fr-CH" w:eastAsia="zh-CN"/>
                            </w:rPr>
                            <w:t xml:space="preserve"> </w:t>
                          </w:r>
                          <w:r w:rsidR="00365DEA">
                            <w:rPr>
                              <w:lang w:val="fr-CH" w:eastAsia="zh-CN"/>
                            </w:rPr>
                            <w:t>6</w:t>
                          </w:r>
                        </w:p>
                      </w:tc>
                    </w:tr>
                  </w:tbl>
                  <w:p w14:paraId="51A8F75E" w14:textId="77777777" w:rsidR="00437FC9" w:rsidRDefault="00437FC9">
                    <w:pPr>
                      <w:rPr>
                        <w:lang w:eastAsia="zh-CN"/>
                      </w:rPr>
                    </w:pPr>
                  </w:p>
                  <w:p w14:paraId="5A26BD0B" w14:textId="77777777" w:rsidR="00437FC9" w:rsidRDefault="00437FC9">
                    <w:pPr>
                      <w:rPr>
                        <w:lang w:eastAsia="zh-CN"/>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FC9" w14:paraId="2B509EEB"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1CAD0FB1" w14:textId="77777777" w:rsidR="00437FC9" w:rsidRPr="00F639E6" w:rsidRDefault="00437FC9"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3FC8A7" w14:textId="77777777" w:rsidR="00437FC9" w:rsidRPr="00F639E6" w:rsidRDefault="00437FC9"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8016FDB" w14:textId="77777777" w:rsidR="00437FC9" w:rsidRPr="00F639E6" w:rsidRDefault="00437FC9"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A2CFF72" w14:textId="77777777" w:rsidR="00437FC9" w:rsidRPr="003607CC" w:rsidRDefault="00437FC9"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4EED636E" w14:textId="77777777" w:rsidR="00437FC9" w:rsidRDefault="00437FC9" w:rsidP="00B77DC8">
    <w:pPr>
      <w:pStyle w:val="Header"/>
    </w:pPr>
    <w:r>
      <w:rPr>
        <w:noProof/>
        <w:lang w:eastAsia="zh-CN"/>
      </w:rPr>
      <mc:AlternateContent>
        <mc:Choice Requires="wps">
          <w:drawing>
            <wp:anchor distT="0" distB="0" distL="114300" distR="114300" simplePos="0" relativeHeight="251651072" behindDoc="0" locked="0" layoutInCell="1" allowOverlap="1" wp14:anchorId="689B20C7" wp14:editId="49D1A43A">
              <wp:simplePos x="0" y="0"/>
              <wp:positionH relativeFrom="column">
                <wp:posOffset>9072880</wp:posOffset>
              </wp:positionH>
              <wp:positionV relativeFrom="paragraph">
                <wp:posOffset>288290</wp:posOffset>
              </wp:positionV>
              <wp:extent cx="457200" cy="5886000"/>
              <wp:effectExtent l="0" t="0" r="0" b="635"/>
              <wp:wrapNone/>
              <wp:docPr id="1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33E2BB69" w14:textId="77777777">
                            <w:trPr>
                              <w:cantSplit/>
                              <w:trHeight w:hRule="exact" w:val="1701"/>
                              <w:jc w:val="right"/>
                            </w:trPr>
                            <w:tc>
                              <w:tcPr>
                                <w:tcW w:w="255" w:type="dxa"/>
                                <w:textDirection w:val="tbRl"/>
                              </w:tcPr>
                              <w:p w14:paraId="7E7A462A"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55F7E98D" w14:textId="77777777">
                            <w:trPr>
                              <w:cantSplit/>
                              <w:trHeight w:hRule="exact" w:val="1701"/>
                              <w:jc w:val="right"/>
                            </w:trPr>
                            <w:tc>
                              <w:tcPr>
                                <w:tcW w:w="255" w:type="dxa"/>
                                <w:textDirection w:val="tbRl"/>
                              </w:tcPr>
                              <w:p w14:paraId="1C3C7241"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5E6E61D4" w14:textId="77777777">
                            <w:trPr>
                              <w:cantSplit/>
                              <w:trHeight w:hRule="exact" w:val="1701"/>
                              <w:jc w:val="right"/>
                            </w:trPr>
                            <w:tc>
                              <w:tcPr>
                                <w:tcW w:w="255" w:type="dxa"/>
                                <w:textDirection w:val="tbRl"/>
                              </w:tcPr>
                              <w:p w14:paraId="22C79A12"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437FC9" w14:paraId="1E76CBB2" w14:textId="77777777">
                            <w:trPr>
                              <w:cantSplit/>
                              <w:trHeight w:hRule="exact" w:val="1701"/>
                              <w:jc w:val="right"/>
                            </w:trPr>
                            <w:tc>
                              <w:tcPr>
                                <w:tcW w:w="255" w:type="dxa"/>
                                <w:textDirection w:val="tbRl"/>
                              </w:tcPr>
                              <w:p w14:paraId="4BABF22F" w14:textId="77777777" w:rsidR="00437FC9" w:rsidRPr="006D1DF3" w:rsidRDefault="00437FC9" w:rsidP="00414BEB">
                                <w:pPr>
                                  <w:pStyle w:val="HeaderRegProc"/>
                                  <w:rPr>
                                    <w:lang w:eastAsia="zh-CN"/>
                                  </w:rPr>
                                </w:pPr>
                                <w:r w:rsidRPr="006D1DF3">
                                  <w:rPr>
                                    <w:lang w:val="fr-CH" w:eastAsia="zh-CN"/>
                                  </w:rPr>
                                  <w:t>修订</w:t>
                                </w:r>
                                <w:r>
                                  <w:rPr>
                                    <w:lang w:val="fr-CH" w:eastAsia="zh-CN"/>
                                  </w:rPr>
                                  <w:t xml:space="preserve"> -</w:t>
                                </w:r>
                              </w:p>
                            </w:tc>
                          </w:tr>
                        </w:tbl>
                        <w:p w14:paraId="4E711E3D" w14:textId="77777777" w:rsidR="00437FC9" w:rsidRDefault="00437FC9">
                          <w:pPr>
                            <w:rPr>
                              <w:lang w:eastAsia="zh-CN"/>
                            </w:rPr>
                          </w:pPr>
                        </w:p>
                        <w:p w14:paraId="64A1FB4D" w14:textId="77777777" w:rsidR="00437FC9" w:rsidRDefault="00437FC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9B20C7" id="_x0000_t202" coordsize="21600,21600" o:spt="202" path="m,l,21600r21600,l21600,xe">
              <v:stroke joinstyle="miter"/>
              <v:path gradientshapeok="t" o:connecttype="rect"/>
            </v:shapetype>
            <v:shape id="_x0000_s1033" type="#_x0000_t202" style="position:absolute;left:0;text-align:left;margin-left:714.4pt;margin-top:22.7pt;width:36pt;height:463.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1u6wEAAL8DAAAOAAAAZHJzL2Uyb0RvYy54bWysU9tu2zAMfR+wfxD0vtgJ1jQ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Eh4rW7rAQAAvw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37FC9" w14:paraId="33E2BB69" w14:textId="77777777">
                      <w:trPr>
                        <w:cantSplit/>
                        <w:trHeight w:hRule="exact" w:val="1701"/>
                        <w:jc w:val="right"/>
                      </w:trPr>
                      <w:tc>
                        <w:tcPr>
                          <w:tcW w:w="255" w:type="dxa"/>
                          <w:textDirection w:val="tbRl"/>
                        </w:tcPr>
                        <w:p w14:paraId="7E7A462A" w14:textId="77777777" w:rsidR="00437FC9" w:rsidRPr="006D1DF3" w:rsidRDefault="00437FC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37FC9" w14:paraId="55F7E98D" w14:textId="77777777">
                      <w:trPr>
                        <w:cantSplit/>
                        <w:trHeight w:hRule="exact" w:val="1701"/>
                        <w:jc w:val="right"/>
                      </w:trPr>
                      <w:tc>
                        <w:tcPr>
                          <w:tcW w:w="255" w:type="dxa"/>
                          <w:textDirection w:val="tbRl"/>
                        </w:tcPr>
                        <w:p w14:paraId="1C3C7241" w14:textId="77777777" w:rsidR="00437FC9" w:rsidRPr="006D1DF3" w:rsidRDefault="00437FC9" w:rsidP="00414BEB">
                          <w:pPr>
                            <w:pStyle w:val="HeaderRegProc"/>
                            <w:rPr>
                              <w:lang w:eastAsia="zh-CN"/>
                            </w:rPr>
                          </w:pPr>
                          <w:r w:rsidRPr="006D1DF3">
                            <w:rPr>
                              <w:lang w:eastAsia="zh-CN"/>
                            </w:rPr>
                            <w:t>A</w:t>
                          </w:r>
                          <w:r w:rsidRPr="006D1DF3">
                            <w:t>R</w:t>
                          </w:r>
                          <w:r w:rsidRPr="006D1DF3">
                            <w:rPr>
                              <w:lang w:val="en-US" w:eastAsia="zh-CN"/>
                            </w:rPr>
                            <w:t>9</w:t>
                          </w:r>
                        </w:p>
                      </w:tc>
                    </w:tr>
                    <w:tr w:rsidR="00437FC9" w14:paraId="5E6E61D4" w14:textId="77777777">
                      <w:trPr>
                        <w:cantSplit/>
                        <w:trHeight w:hRule="exact" w:val="1701"/>
                        <w:jc w:val="right"/>
                      </w:trPr>
                      <w:tc>
                        <w:tcPr>
                          <w:tcW w:w="255" w:type="dxa"/>
                          <w:textDirection w:val="tbRl"/>
                        </w:tcPr>
                        <w:p w14:paraId="22C79A12" w14:textId="77777777" w:rsidR="00437FC9" w:rsidRPr="006D1DF3" w:rsidRDefault="00437FC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437FC9" w14:paraId="1E76CBB2" w14:textId="77777777">
                      <w:trPr>
                        <w:cantSplit/>
                        <w:trHeight w:hRule="exact" w:val="1701"/>
                        <w:jc w:val="right"/>
                      </w:trPr>
                      <w:tc>
                        <w:tcPr>
                          <w:tcW w:w="255" w:type="dxa"/>
                          <w:textDirection w:val="tbRl"/>
                        </w:tcPr>
                        <w:p w14:paraId="4BABF22F" w14:textId="77777777" w:rsidR="00437FC9" w:rsidRPr="006D1DF3" w:rsidRDefault="00437FC9" w:rsidP="00414BEB">
                          <w:pPr>
                            <w:pStyle w:val="HeaderRegProc"/>
                            <w:rPr>
                              <w:lang w:eastAsia="zh-CN"/>
                            </w:rPr>
                          </w:pPr>
                          <w:r w:rsidRPr="006D1DF3">
                            <w:rPr>
                              <w:lang w:val="fr-CH" w:eastAsia="zh-CN"/>
                            </w:rPr>
                            <w:t>修订</w:t>
                          </w:r>
                          <w:r>
                            <w:rPr>
                              <w:lang w:val="fr-CH" w:eastAsia="zh-CN"/>
                            </w:rPr>
                            <w:t xml:space="preserve"> -</w:t>
                          </w:r>
                        </w:p>
                      </w:tc>
                    </w:tr>
                  </w:tbl>
                  <w:p w14:paraId="4E711E3D" w14:textId="77777777" w:rsidR="00437FC9" w:rsidRDefault="00437FC9">
                    <w:pPr>
                      <w:rPr>
                        <w:lang w:eastAsia="zh-CN"/>
                      </w:rPr>
                    </w:pPr>
                  </w:p>
                  <w:p w14:paraId="64A1FB4D" w14:textId="77777777" w:rsidR="00437FC9" w:rsidRDefault="00437FC9">
                    <w:pPr>
                      <w:rPr>
                        <w:lang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298EE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02C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5AA8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DEC2F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6672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006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82C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FEF1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6654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6E90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6"/>
  </w:num>
  <w:num w:numId="3">
    <w:abstractNumId w:val="11"/>
  </w:num>
  <w:num w:numId="4">
    <w:abstractNumId w:val="10"/>
  </w:num>
  <w:num w:numId="5">
    <w:abstractNumId w:val="15"/>
  </w:num>
  <w:num w:numId="6">
    <w:abstractNumId w:val="13"/>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6FEA"/>
    <w:rsid w:val="0004345B"/>
    <w:rsid w:val="00050FEB"/>
    <w:rsid w:val="000555D3"/>
    <w:rsid w:val="00070AA0"/>
    <w:rsid w:val="00091EC8"/>
    <w:rsid w:val="000A2EF7"/>
    <w:rsid w:val="000B0425"/>
    <w:rsid w:val="000D5795"/>
    <w:rsid w:val="000F05A7"/>
    <w:rsid w:val="0010039B"/>
    <w:rsid w:val="00101E9F"/>
    <w:rsid w:val="001068E2"/>
    <w:rsid w:val="00111038"/>
    <w:rsid w:val="00117793"/>
    <w:rsid w:val="00123144"/>
    <w:rsid w:val="00123208"/>
    <w:rsid w:val="00131E04"/>
    <w:rsid w:val="00163172"/>
    <w:rsid w:val="00191CC7"/>
    <w:rsid w:val="0019673A"/>
    <w:rsid w:val="001A2B6B"/>
    <w:rsid w:val="001A6B59"/>
    <w:rsid w:val="001B5927"/>
    <w:rsid w:val="001D2680"/>
    <w:rsid w:val="002039B3"/>
    <w:rsid w:val="00204553"/>
    <w:rsid w:val="00210AE1"/>
    <w:rsid w:val="002168C9"/>
    <w:rsid w:val="00230FEE"/>
    <w:rsid w:val="00276C93"/>
    <w:rsid w:val="00283057"/>
    <w:rsid w:val="002A7E75"/>
    <w:rsid w:val="002C044E"/>
    <w:rsid w:val="002C3494"/>
    <w:rsid w:val="002C66BC"/>
    <w:rsid w:val="002E10F4"/>
    <w:rsid w:val="002E587C"/>
    <w:rsid w:val="00317691"/>
    <w:rsid w:val="00317D55"/>
    <w:rsid w:val="00333C42"/>
    <w:rsid w:val="003375A6"/>
    <w:rsid w:val="00343BB9"/>
    <w:rsid w:val="003607CC"/>
    <w:rsid w:val="00360B8E"/>
    <w:rsid w:val="00364D7B"/>
    <w:rsid w:val="00365DEA"/>
    <w:rsid w:val="003C4E79"/>
    <w:rsid w:val="003D213F"/>
    <w:rsid w:val="003E7E3B"/>
    <w:rsid w:val="00414BEB"/>
    <w:rsid w:val="00416D54"/>
    <w:rsid w:val="00422CA0"/>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F5D9B"/>
    <w:rsid w:val="00504A32"/>
    <w:rsid w:val="00504CDF"/>
    <w:rsid w:val="00506F88"/>
    <w:rsid w:val="00511B3B"/>
    <w:rsid w:val="00511C24"/>
    <w:rsid w:val="00512342"/>
    <w:rsid w:val="00520BBA"/>
    <w:rsid w:val="00536B78"/>
    <w:rsid w:val="00537848"/>
    <w:rsid w:val="00546D89"/>
    <w:rsid w:val="0054700B"/>
    <w:rsid w:val="00551BB7"/>
    <w:rsid w:val="005547E8"/>
    <w:rsid w:val="005701CC"/>
    <w:rsid w:val="00571F94"/>
    <w:rsid w:val="00574EF2"/>
    <w:rsid w:val="0058326A"/>
    <w:rsid w:val="00590A92"/>
    <w:rsid w:val="00591A94"/>
    <w:rsid w:val="005B02E6"/>
    <w:rsid w:val="005B238C"/>
    <w:rsid w:val="005B4FF6"/>
    <w:rsid w:val="005B5C80"/>
    <w:rsid w:val="005C18C3"/>
    <w:rsid w:val="005C20DA"/>
    <w:rsid w:val="005C5AF4"/>
    <w:rsid w:val="005D265F"/>
    <w:rsid w:val="005D7B6E"/>
    <w:rsid w:val="005F012E"/>
    <w:rsid w:val="005F68DE"/>
    <w:rsid w:val="00605DA4"/>
    <w:rsid w:val="0060603C"/>
    <w:rsid w:val="00620BC7"/>
    <w:rsid w:val="006364B6"/>
    <w:rsid w:val="0064103C"/>
    <w:rsid w:val="00643D1F"/>
    <w:rsid w:val="00676889"/>
    <w:rsid w:val="006822CB"/>
    <w:rsid w:val="00686452"/>
    <w:rsid w:val="0069331A"/>
    <w:rsid w:val="006A2C6A"/>
    <w:rsid w:val="006A3BA7"/>
    <w:rsid w:val="006A5325"/>
    <w:rsid w:val="006A6203"/>
    <w:rsid w:val="006B003E"/>
    <w:rsid w:val="006B0AAF"/>
    <w:rsid w:val="006C22B8"/>
    <w:rsid w:val="006C5C5A"/>
    <w:rsid w:val="006D1DF3"/>
    <w:rsid w:val="006E6234"/>
    <w:rsid w:val="006F06F0"/>
    <w:rsid w:val="006F166C"/>
    <w:rsid w:val="006F6347"/>
    <w:rsid w:val="00700AFE"/>
    <w:rsid w:val="0073474E"/>
    <w:rsid w:val="00767927"/>
    <w:rsid w:val="007A2365"/>
    <w:rsid w:val="007A7766"/>
    <w:rsid w:val="007E08E9"/>
    <w:rsid w:val="007F578E"/>
    <w:rsid w:val="007F7E31"/>
    <w:rsid w:val="00802259"/>
    <w:rsid w:val="008067BF"/>
    <w:rsid w:val="00833B68"/>
    <w:rsid w:val="00836F00"/>
    <w:rsid w:val="00841EB0"/>
    <w:rsid w:val="00861752"/>
    <w:rsid w:val="00863863"/>
    <w:rsid w:val="008755EB"/>
    <w:rsid w:val="0089299D"/>
    <w:rsid w:val="00897147"/>
    <w:rsid w:val="008A23A4"/>
    <w:rsid w:val="008A57E6"/>
    <w:rsid w:val="008A5BA5"/>
    <w:rsid w:val="008C1DC4"/>
    <w:rsid w:val="008C6B87"/>
    <w:rsid w:val="008D1F6B"/>
    <w:rsid w:val="008E258A"/>
    <w:rsid w:val="008E3FF6"/>
    <w:rsid w:val="008E6C81"/>
    <w:rsid w:val="008E7AAF"/>
    <w:rsid w:val="008F4E48"/>
    <w:rsid w:val="009015E3"/>
    <w:rsid w:val="00922D85"/>
    <w:rsid w:val="009258C7"/>
    <w:rsid w:val="00944227"/>
    <w:rsid w:val="0094518B"/>
    <w:rsid w:val="0096024C"/>
    <w:rsid w:val="00962688"/>
    <w:rsid w:val="009A252F"/>
    <w:rsid w:val="009A4FF1"/>
    <w:rsid w:val="009C41AA"/>
    <w:rsid w:val="009D022A"/>
    <w:rsid w:val="009D2DBE"/>
    <w:rsid w:val="009E28D8"/>
    <w:rsid w:val="009E420A"/>
    <w:rsid w:val="009F0725"/>
    <w:rsid w:val="009F148E"/>
    <w:rsid w:val="009F3091"/>
    <w:rsid w:val="00A02D0D"/>
    <w:rsid w:val="00A05FEA"/>
    <w:rsid w:val="00A077B4"/>
    <w:rsid w:val="00A30E89"/>
    <w:rsid w:val="00A33FFD"/>
    <w:rsid w:val="00A42CA2"/>
    <w:rsid w:val="00A451A4"/>
    <w:rsid w:val="00A531CC"/>
    <w:rsid w:val="00A56E04"/>
    <w:rsid w:val="00A75493"/>
    <w:rsid w:val="00A767AE"/>
    <w:rsid w:val="00A76841"/>
    <w:rsid w:val="00AA0A23"/>
    <w:rsid w:val="00AB1BA9"/>
    <w:rsid w:val="00AB4BF4"/>
    <w:rsid w:val="00AB7FBA"/>
    <w:rsid w:val="00AC19C2"/>
    <w:rsid w:val="00AE4F7A"/>
    <w:rsid w:val="00B31FE1"/>
    <w:rsid w:val="00B43A7D"/>
    <w:rsid w:val="00B60BA5"/>
    <w:rsid w:val="00B64639"/>
    <w:rsid w:val="00B663BD"/>
    <w:rsid w:val="00B67130"/>
    <w:rsid w:val="00B676A9"/>
    <w:rsid w:val="00B77DC8"/>
    <w:rsid w:val="00B84AD9"/>
    <w:rsid w:val="00B86B95"/>
    <w:rsid w:val="00B94DA1"/>
    <w:rsid w:val="00B97056"/>
    <w:rsid w:val="00BA09DF"/>
    <w:rsid w:val="00BA120D"/>
    <w:rsid w:val="00BA4E83"/>
    <w:rsid w:val="00BB251D"/>
    <w:rsid w:val="00BC4689"/>
    <w:rsid w:val="00BD6292"/>
    <w:rsid w:val="00BF5D7A"/>
    <w:rsid w:val="00C0146D"/>
    <w:rsid w:val="00C12ABE"/>
    <w:rsid w:val="00C26CA8"/>
    <w:rsid w:val="00C271F4"/>
    <w:rsid w:val="00C4573A"/>
    <w:rsid w:val="00C46076"/>
    <w:rsid w:val="00C57834"/>
    <w:rsid w:val="00C57C96"/>
    <w:rsid w:val="00C769BA"/>
    <w:rsid w:val="00C965A0"/>
    <w:rsid w:val="00C97278"/>
    <w:rsid w:val="00CA1B45"/>
    <w:rsid w:val="00CB5AED"/>
    <w:rsid w:val="00CC5114"/>
    <w:rsid w:val="00CF32CE"/>
    <w:rsid w:val="00D06956"/>
    <w:rsid w:val="00D1200E"/>
    <w:rsid w:val="00D121E8"/>
    <w:rsid w:val="00D12B37"/>
    <w:rsid w:val="00D31085"/>
    <w:rsid w:val="00D346C1"/>
    <w:rsid w:val="00D65C51"/>
    <w:rsid w:val="00D67B2E"/>
    <w:rsid w:val="00D70BC1"/>
    <w:rsid w:val="00D8199C"/>
    <w:rsid w:val="00D81C50"/>
    <w:rsid w:val="00D9528C"/>
    <w:rsid w:val="00D9720C"/>
    <w:rsid w:val="00DB603C"/>
    <w:rsid w:val="00DE0A4A"/>
    <w:rsid w:val="00DE0DDB"/>
    <w:rsid w:val="00DE56CF"/>
    <w:rsid w:val="00DF6FC9"/>
    <w:rsid w:val="00E002B9"/>
    <w:rsid w:val="00E14DD9"/>
    <w:rsid w:val="00E16C40"/>
    <w:rsid w:val="00E30C82"/>
    <w:rsid w:val="00E61745"/>
    <w:rsid w:val="00E65AB8"/>
    <w:rsid w:val="00E663CE"/>
    <w:rsid w:val="00E84907"/>
    <w:rsid w:val="00E937C9"/>
    <w:rsid w:val="00E960FC"/>
    <w:rsid w:val="00EA6B4B"/>
    <w:rsid w:val="00EB084B"/>
    <w:rsid w:val="00ED0674"/>
    <w:rsid w:val="00ED59EE"/>
    <w:rsid w:val="00ED78FE"/>
    <w:rsid w:val="00EE1D40"/>
    <w:rsid w:val="00EF4E0A"/>
    <w:rsid w:val="00F2452A"/>
    <w:rsid w:val="00F32E1C"/>
    <w:rsid w:val="00F403E2"/>
    <w:rsid w:val="00F51DAC"/>
    <w:rsid w:val="00F56E62"/>
    <w:rsid w:val="00F639E6"/>
    <w:rsid w:val="00F63AC6"/>
    <w:rsid w:val="00F63CE5"/>
    <w:rsid w:val="00F7335D"/>
    <w:rsid w:val="00F83132"/>
    <w:rsid w:val="00F92A31"/>
    <w:rsid w:val="00F95E1E"/>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21"/>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eader" Target="header2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footer" Target="footer4.xml"/><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TotalTime>
  <Pages>33</Pages>
  <Words>18732</Words>
  <Characters>9246</Characters>
  <Application>Microsoft Office Word</Application>
  <DocSecurity>0</DocSecurity>
  <Lines>77</Lines>
  <Paragraphs>55</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Li, Jianying</cp:lastModifiedBy>
  <cp:revision>9</cp:revision>
  <cp:lastPrinted>2020-07-29T09:13:00Z</cp:lastPrinted>
  <dcterms:created xsi:type="dcterms:W3CDTF">2020-07-29T08:42:00Z</dcterms:created>
  <dcterms:modified xsi:type="dcterms:W3CDTF">2020-07-30T11:47:00Z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