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77777777"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14:paraId="24832B10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533AEB">
        <w:rPr>
          <w:lang w:val="en-US" w:bidi="ar-EG"/>
        </w:rPr>
        <w:t>8</w:t>
      </w:r>
    </w:p>
    <w:p w14:paraId="5717C71F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533AEB">
        <w:rPr>
          <w:lang w:val="en-US" w:bidi="ar-EG"/>
        </w:rPr>
        <w:t>6</w:t>
      </w:r>
    </w:p>
    <w:p w14:paraId="762EC753" w14:textId="77777777"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751168CD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533AEB">
        <w:rPr>
          <w:lang w:val="en-US" w:bidi="ar-EG"/>
        </w:rPr>
        <w:t>2</w:t>
      </w:r>
    </w:p>
    <w:p w14:paraId="37EE79B5" w14:textId="77777777" w:rsidR="00F05B39" w:rsidRPr="00541796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32</w:t>
      </w:r>
    </w:p>
    <w:p w14:paraId="52BFEAB2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14:paraId="279B959E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16C797E8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14:paraId="021B5A07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14:paraId="6E59819A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7ACDE096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533AEB">
        <w:rPr>
          <w:lang w:val="en-US" w:bidi="ar-EG"/>
        </w:rPr>
        <w:t>3</w:t>
      </w:r>
    </w:p>
    <w:p w14:paraId="472DE423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14:paraId="4695E01E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14:paraId="7EC3AAB9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14:paraId="33797484" w14:textId="77777777"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7127F4">
        <w:rPr>
          <w:lang w:val="en-US" w:bidi="ar-EG"/>
        </w:rPr>
        <w:t>2</w:t>
      </w:r>
    </w:p>
    <w:p w14:paraId="5577C8CA" w14:textId="22FEF537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6335CA">
        <w:rPr>
          <w:lang w:val="en-US" w:bidi="ar-EG"/>
        </w:rPr>
        <w:t>7</w:t>
      </w:r>
    </w:p>
    <w:p w14:paraId="6F5EC93E" w14:textId="592A30DD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6335CA">
        <w:rPr>
          <w:lang w:val="en-US" w:bidi="ar-EG"/>
        </w:rPr>
        <w:t>10</w:t>
      </w:r>
    </w:p>
    <w:p w14:paraId="225B43E4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14:paraId="224838C1" w14:textId="5E1140B0" w:rsidR="0048697B" w:rsidRDefault="0048697B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49</w:t>
      </w:r>
      <w:r w:rsidRPr="00B347BD">
        <w:rPr>
          <w:b/>
          <w:bCs/>
          <w:lang w:val="en-US" w:bidi="ar-EG"/>
        </w:rPr>
        <w:t> (Rev.WRC-</w:t>
      </w:r>
      <w:r w:rsidR="006335CA">
        <w:rPr>
          <w:b/>
          <w:bCs/>
          <w:lang w:val="en-US" w:bidi="ar-EG"/>
        </w:rPr>
        <w:t>15</w:t>
      </w:r>
      <w:r w:rsidRPr="00B347BD">
        <w:rPr>
          <w:b/>
          <w:bCs/>
          <w:lang w:val="en-US" w:bidi="ar-EG"/>
        </w:rPr>
        <w:t>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RES49-1</w:t>
      </w:r>
    </w:p>
    <w:p w14:paraId="47B5FD0F" w14:textId="77777777"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2BBA0417" w14:textId="77777777" w:rsidR="00B347BD" w:rsidRP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0D0B70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</w:t>
      </w:r>
      <w:r w:rsidR="00533AEB">
        <w:rPr>
          <w:lang w:val="en-US" w:bidi="ar-EG"/>
        </w:rPr>
        <w:t>6</w:t>
      </w:r>
    </w:p>
    <w:p w14:paraId="1A3B9F74" w14:textId="77777777" w:rsidR="006571E4" w:rsidRPr="009129E9" w:rsidRDefault="006571E4" w:rsidP="009129E9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91"/>
        </w:tabs>
        <w:ind w:left="1021" w:right="2268" w:hanging="1021"/>
        <w:rPr>
          <w:lang w:val="en-US" w:bidi="ar-EG"/>
        </w:rPr>
      </w:pPr>
    </w:p>
    <w:p w14:paraId="7C60E859" w14:textId="77777777" w:rsidR="006571E4" w:rsidRDefault="006571E4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  <w:sectPr w:rsidR="006571E4" w:rsidSect="00AA069E">
          <w:headerReference w:type="even" r:id="rId7"/>
          <w:headerReference w:type="default" r:id="rId8"/>
          <w:footerReference w:type="firs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CBE9BEA" w14:textId="77777777"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77023F8" w14:textId="77777777" w:rsidR="00533AEB" w:rsidRDefault="00533AEB" w:rsidP="00E25087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77777777" w:rsidR="00E26DCA" w:rsidRDefault="00E26DCA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(جنيف,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479DA5A9" w14:textId="77777777" w:rsidR="006206F4" w:rsidRDefault="006206F4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77777777" w:rsidR="009867BB" w:rsidRDefault="009867BB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AC0590">
        <w:rPr>
          <w:lang w:val="en-US" w:bidi="ar-EG"/>
        </w:rPr>
        <w:t>9</w:t>
      </w:r>
    </w:p>
    <w:p w14:paraId="7F8A6B2E" w14:textId="77777777" w:rsidR="009867BB" w:rsidRDefault="009867BB" w:rsidP="00BA1D6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 xml:space="preserve">القواعد المتعلقة </w:t>
      </w:r>
      <w:r w:rsidR="00BA1D66">
        <w:rPr>
          <w:rFonts w:hint="cs"/>
          <w:rtl/>
          <w:lang w:val="en-US" w:bidi="ar-EG"/>
        </w:rPr>
        <w:t>بمنهجية</w:t>
      </w:r>
      <w:r>
        <w:rPr>
          <w:rFonts w:hint="cs"/>
          <w:rtl/>
          <w:lang w:val="en-US" w:bidi="ar-EG"/>
        </w:rPr>
        <w:t xml:space="preserve">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</w:t>
      </w:r>
      <w:r w:rsidR="002955D3">
        <w:rPr>
          <w:lang w:val="en-US" w:bidi="ar-EG"/>
        </w:rPr>
        <w:t>5</w:t>
      </w:r>
    </w:p>
    <w:p w14:paraId="7C3EC1A9" w14:textId="77777777" w:rsidR="00AC0590" w:rsidRDefault="00AC0590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AC0590" w:rsidSect="00AA069E">
          <w:headerReference w:type="even" r:id="rId10"/>
          <w:headerReference w:type="default" r:id="rId11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77777777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77777777" w:rsidR="004C56A5" w:rsidRDefault="004C56A5" w:rsidP="004E06A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4E06A0" w:rsidRPr="004E06A0">
        <w:rPr>
          <w:rtl/>
          <w:lang w:val="en-US" w:bidi="ar-SY"/>
        </w:rPr>
        <w:t xml:space="preserve">القواعد المتعلقة بمعايير تطبيق أحكام الرقم </w:t>
      </w:r>
      <w:r w:rsidR="004E06A0" w:rsidRPr="00434C58">
        <w:rPr>
          <w:b/>
          <w:bCs/>
          <w:lang w:val="en-US"/>
        </w:rPr>
        <w:t>36.9</w:t>
      </w:r>
      <w:r w:rsidR="004E06A0" w:rsidRPr="004E06A0">
        <w:rPr>
          <w:rtl/>
          <w:lang w:val="en-US" w:bidi="ar-SY"/>
        </w:rPr>
        <w:t xml:space="preserve"> على تخصيص تردد </w:t>
      </w:r>
      <w:r w:rsidR="004E06A0" w:rsidRPr="004E06A0">
        <w:rPr>
          <w:rtl/>
          <w:lang w:val="en-US" w:bidi="ar-SY"/>
        </w:rPr>
        <w:br/>
        <w:t>في خدمات الأرض التي يخضع توزيعها أو تحديدها للأرقام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b/>
          <w:bCs/>
          <w:lang w:val="en-US"/>
        </w:rPr>
        <w:t>292.5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293.5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b/>
          <w:bCs/>
        </w:rPr>
        <w:br/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295.5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296A.5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297.5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308.5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308A.5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309.5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323.5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325.5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b/>
          <w:bCs/>
        </w:rPr>
        <w:br/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326.5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341A.5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341C.5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346.5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Fonts w:hint="cs"/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346A.5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429D.5</w:t>
      </w:r>
      <w:r w:rsidR="004E06A0" w:rsidRPr="004E06A0">
        <w:rPr>
          <w:b/>
          <w:bCs/>
          <w:rtl/>
          <w:lang w:val="en-US" w:bidi="ar-SY"/>
        </w:rPr>
        <w:t xml:space="preserve"> </w:t>
      </w:r>
      <w:r w:rsidR="004E06A0" w:rsidRPr="004E06A0">
        <w:rPr>
          <w:rtl/>
          <w:lang w:val="en-US" w:bidi="ar-SY"/>
        </w:rPr>
        <w:t>و</w:t>
      </w:r>
      <w:r w:rsidR="004E06A0" w:rsidRPr="004E06A0">
        <w:rPr>
          <w:b/>
          <w:bCs/>
          <w:lang w:val="en-US"/>
        </w:rPr>
        <w:t>429F.5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b/>
          <w:bCs/>
        </w:rPr>
        <w:br/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430A.5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431A.5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431B.5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432B.5</w:t>
      </w:r>
      <w:r w:rsidR="004E06A0" w:rsidRPr="004E06A0">
        <w:rPr>
          <w:b/>
          <w:bCs/>
          <w:rtl/>
          <w:lang w:val="en-US" w:bidi="ar-EG"/>
        </w:rPr>
        <w:t xml:space="preserve"> </w:t>
      </w:r>
      <w:r w:rsidR="004E06A0" w:rsidRPr="004E06A0">
        <w:rPr>
          <w:rtl/>
          <w:lang w:val="en-US" w:bidi="ar-EG"/>
        </w:rPr>
        <w:t>و</w:t>
      </w:r>
      <w:r w:rsidR="004E06A0" w:rsidRPr="004E06A0">
        <w:rPr>
          <w:b/>
          <w:bCs/>
          <w:lang w:val="en-US"/>
        </w:rPr>
        <w:t>434.5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48697B">
        <w:rPr>
          <w:lang w:val="en-US" w:bidi="ar-EG"/>
        </w:rPr>
        <w:t>4</w:t>
      </w:r>
    </w:p>
    <w:p w14:paraId="5D5EE3C2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6B0302AC" w14:textId="77777777" w:rsidR="00503B1E" w:rsidRDefault="00503B1E" w:rsidP="00503B1E">
      <w:pPr>
        <w:spacing w:before="600"/>
      </w:pPr>
    </w:p>
    <w:p w14:paraId="6D8A7705" w14:textId="77777777" w:rsidR="00503B1E" w:rsidRDefault="00503B1E" w:rsidP="00503B1E">
      <w:pPr>
        <w:spacing w:before="600"/>
      </w:pPr>
    </w:p>
    <w:p w14:paraId="7404E270" w14:textId="77777777" w:rsidR="00503B1E" w:rsidRDefault="00503B1E" w:rsidP="00503B1E">
      <w:pPr>
        <w:spacing w:before="600"/>
      </w:pPr>
    </w:p>
    <w:p w14:paraId="7A6FEAFB" w14:textId="77777777" w:rsidR="00503B1E" w:rsidRDefault="00503B1E" w:rsidP="00503B1E">
      <w:pPr>
        <w:spacing w:before="600"/>
      </w:pP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rtl/>
          <w:lang w:val="en-US" w:bidi="ar-EG"/>
        </w:rPr>
        <w:sectPr w:rsidR="008372BA" w:rsidSect="00AA069E">
          <w:headerReference w:type="defaul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3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FF971" w14:textId="77777777" w:rsidR="002955D3" w:rsidRPr="00D85562" w:rsidRDefault="002955D3">
    <w:pPr>
      <w:pStyle w:val="Footer"/>
      <w:rPr>
        <w:lang w:val="it"/>
      </w:rPr>
    </w:pPr>
    <w:r>
      <w:fldChar w:fldCharType="begin"/>
    </w:r>
    <w:r w:rsidRPr="00D85562">
      <w:rPr>
        <w:lang w:val="it"/>
      </w:rPr>
      <w:instrText xml:space="preserve"> FILENAME \p \* MERGEFORMAT </w:instrText>
    </w:r>
    <w:r>
      <w:fldChar w:fldCharType="separate"/>
    </w:r>
    <w:r w:rsidR="005E2DC9">
      <w:rPr>
        <w:lang w:val="it"/>
      </w:rPr>
      <w:t>M:\COMP\__DCPMS\-R\Publications\Regl_proc\2017\Publication_Edition_2017_Rev02_17-17-00509\Individuel\word\A\02-T-mat-A.docx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6335CA">
      <w:t>30.07.18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E2DC9">
      <w:t>30.07.18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14:paraId="7049ACA6" w14:textId="77777777" w:rsidTr="004D23F7">
      <w:tc>
        <w:tcPr>
          <w:tcW w:w="1701" w:type="dxa"/>
          <w:shd w:val="clear" w:color="auto" w:fill="auto"/>
        </w:tcPr>
        <w:p w14:paraId="380ACE37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1195F77D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48697B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41443247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4D23F7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55715ADC" w14:textId="77777777" w:rsidR="002955D3" w:rsidRPr="007358FA" w:rsidRDefault="002955D3" w:rsidP="0064270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14:paraId="677128C8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215EF39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0E871F93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1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70D2F0EA" w14:textId="1BCF5B78" w:rsidR="002955D3" w:rsidRPr="004D23F7" w:rsidRDefault="002955D3" w:rsidP="00AC059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6335CA">
            <w:rPr>
              <w:sz w:val="21"/>
              <w:szCs w:val="28"/>
              <w:lang w:val="en-US"/>
            </w:rPr>
            <w:t>6</w:t>
          </w:r>
        </w:p>
      </w:tc>
    </w:tr>
  </w:tbl>
  <w:p w14:paraId="7B367085" w14:textId="77777777" w:rsidR="002955D3" w:rsidRPr="007358FA" w:rsidRDefault="002955D3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14:paraId="0C743997" w14:textId="77777777" w:rsidTr="004D23F7">
      <w:tc>
        <w:tcPr>
          <w:tcW w:w="1701" w:type="dxa"/>
          <w:shd w:val="clear" w:color="auto" w:fill="auto"/>
        </w:tcPr>
        <w:p w14:paraId="2A377FBD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2E2C40F7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72C50C42" w14:textId="77777777" w:rsidR="006571E4" w:rsidRPr="004D23F7" w:rsidRDefault="006571E4" w:rsidP="00AC059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AC0590">
            <w:rPr>
              <w:sz w:val="21"/>
              <w:szCs w:val="28"/>
              <w:lang w:val="en-US"/>
            </w:rPr>
            <w:t>2</w:t>
          </w:r>
        </w:p>
      </w:tc>
    </w:tr>
  </w:tbl>
  <w:p w14:paraId="61D201D6" w14:textId="77777777" w:rsidR="006571E4" w:rsidRPr="007358FA" w:rsidRDefault="006571E4" w:rsidP="0064270D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14:paraId="507CE20D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408B448C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39D17DFC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AC0590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34DAFF32" w14:textId="77777777" w:rsidR="006571E4" w:rsidRPr="004D23F7" w:rsidRDefault="006571E4" w:rsidP="00533AE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533AEB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61F8F219" w14:textId="77777777" w:rsidR="006571E4" w:rsidRPr="007358FA" w:rsidRDefault="006571E4" w:rsidP="00C577C2">
    <w:pPr>
      <w:pStyle w:val="Header"/>
      <w:rPr>
        <w:sz w:val="20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80E0916" w14:textId="77777777" w:rsidR="00AC0590" w:rsidRPr="004D23F7" w:rsidRDefault="00AC0590" w:rsidP="00533AE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649CE"/>
    <w:rsid w:val="00086453"/>
    <w:rsid w:val="000A5148"/>
    <w:rsid w:val="000B2900"/>
    <w:rsid w:val="000D0B70"/>
    <w:rsid w:val="000F2A0B"/>
    <w:rsid w:val="000F2BB1"/>
    <w:rsid w:val="000F74C0"/>
    <w:rsid w:val="00115300"/>
    <w:rsid w:val="00127679"/>
    <w:rsid w:val="00146CAC"/>
    <w:rsid w:val="00192DEC"/>
    <w:rsid w:val="001A5AD8"/>
    <w:rsid w:val="001B063F"/>
    <w:rsid w:val="00200206"/>
    <w:rsid w:val="002301AE"/>
    <w:rsid w:val="0023631E"/>
    <w:rsid w:val="002725FA"/>
    <w:rsid w:val="002955D3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41796"/>
    <w:rsid w:val="00551502"/>
    <w:rsid w:val="005551E0"/>
    <w:rsid w:val="00581E24"/>
    <w:rsid w:val="005A4670"/>
    <w:rsid w:val="005E2DC9"/>
    <w:rsid w:val="005E641C"/>
    <w:rsid w:val="005E68B5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B0B84"/>
    <w:rsid w:val="008B6FD5"/>
    <w:rsid w:val="008F052A"/>
    <w:rsid w:val="009129E9"/>
    <w:rsid w:val="009158D2"/>
    <w:rsid w:val="00941F6A"/>
    <w:rsid w:val="009430CA"/>
    <w:rsid w:val="009867BB"/>
    <w:rsid w:val="009A0C48"/>
    <w:rsid w:val="009B6E83"/>
    <w:rsid w:val="009D3FBD"/>
    <w:rsid w:val="009E6A7F"/>
    <w:rsid w:val="009F171D"/>
    <w:rsid w:val="009F1EEB"/>
    <w:rsid w:val="00A0604B"/>
    <w:rsid w:val="00A5740A"/>
    <w:rsid w:val="00A57BF5"/>
    <w:rsid w:val="00A656EE"/>
    <w:rsid w:val="00A7482F"/>
    <w:rsid w:val="00AA069E"/>
    <w:rsid w:val="00AC0590"/>
    <w:rsid w:val="00AC3A5E"/>
    <w:rsid w:val="00B347BD"/>
    <w:rsid w:val="00BA1D66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71252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B7F8D"/>
    <w:rsid w:val="00EE2878"/>
    <w:rsid w:val="00EF008D"/>
    <w:rsid w:val="00F05552"/>
    <w:rsid w:val="00F05B39"/>
    <w:rsid w:val="00F07AF0"/>
    <w:rsid w:val="00F20C48"/>
    <w:rsid w:val="00F6061F"/>
    <w:rsid w:val="00FA1347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57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40</cp:revision>
  <cp:lastPrinted>2018-07-30T15:20:00Z</cp:lastPrinted>
  <dcterms:created xsi:type="dcterms:W3CDTF">2012-09-07T07:14:00Z</dcterms:created>
  <dcterms:modified xsi:type="dcterms:W3CDTF">2020-07-30T09:47:00Z</dcterms:modified>
</cp:coreProperties>
</file>