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2017</w:t>
      </w:r>
      <w:r>
        <w:rPr>
          <w:lang w:val="en-US"/>
        </w:rPr>
        <w:t>)</w:t>
      </w:r>
    </w:p>
    <w:p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:rsidTr="005546FB">
        <w:trPr>
          <w:tblHeader/>
          <w:jc w:val="center"/>
        </w:trPr>
        <w:tc>
          <w:tcPr>
            <w:tcW w:w="147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:rsidTr="005546FB">
        <w:trPr>
          <w:tblHeader/>
          <w:jc w:val="center"/>
        </w:trPr>
        <w:tc>
          <w:tcPr>
            <w:tcW w:w="147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November 2017</w:t>
            </w:r>
          </w:p>
        </w:tc>
        <w:tc>
          <w:tcPr>
            <w:tcW w:w="987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606866" w:rsidRPr="00D8169A" w:rsidTr="000C004B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606866" w:rsidRPr="00F879D2" w:rsidRDefault="00606866" w:rsidP="0060686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222" w:type="dxa"/>
            <w:tcBorders>
              <w:bottom w:val="nil"/>
            </w:tcBorders>
          </w:tcPr>
          <w:p w:rsidR="00606866" w:rsidRDefault="0060686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July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987" w:type="dxa"/>
          </w:tcPr>
          <w:p w:rsidR="00606866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D24F72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F26A65" w:rsidRPr="00F879D2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606866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AR04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  <w:r w:rsidR="005546FB" w:rsidRPr="005546FB">
              <w:rPr>
                <w:sz w:val="20"/>
                <w:vertAlign w:val="superscript"/>
                <w:lang w:val="en-US"/>
              </w:rPr>
              <w:t>1</w:t>
            </w:r>
            <w:r w:rsidR="00D24F72">
              <w:rPr>
                <w:sz w:val="20"/>
                <w:vertAlign w:val="superscript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  <w:r w:rsidR="00CC4946" w:rsidRPr="00CC4946">
              <w:rPr>
                <w:sz w:val="20"/>
                <w:vertAlign w:val="superscript"/>
                <w:lang w:val="en-US"/>
              </w:rPr>
              <w:t>2</w:t>
            </w:r>
          </w:p>
          <w:p w:rsidR="00F26A65" w:rsidRDefault="00CC4946" w:rsidP="00CC4946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F26A65" w:rsidRPr="00F879D2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:rsidR="00606866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F26A65" w:rsidRDefault="00D24F72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 w:rsidR="005479DF">
              <w:rPr>
                <w:sz w:val="20"/>
                <w:lang w:val="en-US"/>
              </w:rPr>
              <w:br/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F26A65" w:rsidRDefault="00F26A6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606866" w:rsidRDefault="001565D0" w:rsidP="00A355A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1565D0" w:rsidRDefault="00946255" w:rsidP="00A355A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 w:rsidR="00D24F72">
              <w:rPr>
                <w:sz w:val="20"/>
                <w:lang w:val="en-US"/>
              </w:rPr>
              <w:br/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="005479DF">
              <w:rPr>
                <w:sz w:val="20"/>
                <w:lang w:val="en-US"/>
              </w:rPr>
              <w:br/>
            </w:r>
          </w:p>
          <w:p w:rsidR="00946255" w:rsidRDefault="0094625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5546FB" w:rsidRDefault="005546FB" w:rsidP="005546F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A506E1">
              <w:rPr>
                <w:sz w:val="20"/>
                <w:lang w:val="en-US"/>
              </w:rPr>
              <w:t>-13</w:t>
            </w:r>
          </w:p>
          <w:p w:rsidR="005546FB" w:rsidRDefault="005546FB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5546FB" w:rsidRDefault="005546FB" w:rsidP="00702664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702664">
              <w:rPr>
                <w:sz w:val="20"/>
                <w:lang w:val="en-US"/>
              </w:rPr>
              <w:br/>
            </w:r>
            <w:r w:rsidR="00D8169A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:rsidR="00606866" w:rsidRDefault="001565D0" w:rsidP="001565D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="00D24F72"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:rsidR="00946255" w:rsidRDefault="00946255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5546FB" w:rsidRDefault="005546FB" w:rsidP="00946255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:rsidR="005546FB" w:rsidRDefault="005546FB" w:rsidP="005546F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:rsidR="005546FB" w:rsidRDefault="005546FB" w:rsidP="00D24F7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</w:t>
            </w:r>
            <w:r w:rsidR="00D24F72"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t>(rev.2)</w:t>
            </w:r>
          </w:p>
          <w:p w:rsidR="005546FB" w:rsidRPr="00946255" w:rsidRDefault="005546FB" w:rsidP="00702664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3(rev.2)</w:t>
            </w:r>
            <w:r w:rsidR="00D8169A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br/>
              <w:t>6(rev.2)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-</w:t>
            </w:r>
            <w:r w:rsidR="00FD46DF">
              <w:rPr>
                <w:sz w:val="20"/>
                <w:lang w:val="en-US"/>
              </w:rPr>
              <w:t xml:space="preserve"> </w:t>
            </w:r>
            <w:r w:rsidR="00D8169A">
              <w:rPr>
                <w:sz w:val="20"/>
                <w:lang w:val="en-US"/>
              </w:rPr>
              <w:t>10</w:t>
            </w:r>
            <w:r w:rsidR="00C177C2" w:rsidRPr="00C177C2">
              <w:rPr>
                <w:i/>
                <w:iCs/>
                <w:sz w:val="20"/>
                <w:lang w:val="en-US"/>
              </w:rPr>
              <w:t>bis</w:t>
            </w:r>
            <w:r w:rsidR="00D8169A">
              <w:rPr>
                <w:sz w:val="20"/>
                <w:lang w:val="en-US"/>
              </w:rPr>
              <w:t>(rev.2)</w:t>
            </w:r>
          </w:p>
        </w:tc>
      </w:tr>
      <w:tr w:rsidR="00597DC2" w:rsidRPr="00D8169A" w:rsidTr="00894F60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597DC2" w:rsidRDefault="00597DC2" w:rsidP="00597DC2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:rsidR="00597DC2" w:rsidRDefault="00597DC2" w:rsidP="00597DC2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:rsidR="00597DC2" w:rsidRPr="00F879D2" w:rsidRDefault="00597DC2" w:rsidP="00597DC2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</w:tcPr>
          <w:p w:rsidR="00597DC2" w:rsidRPr="00F879D2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597DC2" w:rsidRPr="005E406D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597DC2" w:rsidRPr="00F879D2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:rsidR="00597DC2" w:rsidRPr="00F879D2" w:rsidRDefault="00597DC2" w:rsidP="00597DC2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94F60" w:rsidRPr="00894F60" w:rsidTr="00894F60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894F60" w:rsidRDefault="00894F60" w:rsidP="0094426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See CR/</w:t>
            </w:r>
            <w:r w:rsidR="0094426C">
              <w:rPr>
                <w:sz w:val="20"/>
                <w:lang w:val="en-US"/>
              </w:rPr>
              <w:t>442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894F60" w:rsidRDefault="00894F60" w:rsidP="00ED5D8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Mar</w:t>
            </w:r>
            <w:r w:rsidR="00ED5D8C">
              <w:rPr>
                <w:sz w:val="20"/>
                <w:lang w:val="en-US"/>
              </w:rPr>
              <w:t>ch</w:t>
            </w:r>
            <w:bookmarkStart w:id="0" w:name="_GoBack"/>
            <w:bookmarkEnd w:id="0"/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987" w:type="dxa"/>
          </w:tcPr>
          <w:p w:rsidR="00894F60" w:rsidRDefault="00894F60" w:rsidP="00894F6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4F60" w:rsidRPr="00F879D2" w:rsidRDefault="00894F60" w:rsidP="00894F6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94F60" w:rsidRPr="005E406D" w:rsidRDefault="00894F60" w:rsidP="00894F6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4F60" w:rsidRDefault="00894F60" w:rsidP="00894F6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894F60" w:rsidRDefault="00894F60" w:rsidP="00894F60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</w:tbl>
    <w:p w:rsidR="009B0A8C" w:rsidRPr="002F23DB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:rsidR="001565D0" w:rsidRDefault="005546FB" w:rsidP="005546FB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 w:rsidRPr="005546FB">
        <w:rPr>
          <w:sz w:val="20"/>
          <w:vertAlign w:val="superscript"/>
          <w:lang w:val="en-US"/>
        </w:rPr>
        <w:t>1</w:t>
      </w:r>
      <w:r>
        <w:rPr>
          <w:sz w:val="20"/>
          <w:lang w:val="en-US"/>
        </w:rPr>
        <w:tab/>
      </w:r>
      <w:r w:rsidRPr="005546FB">
        <w:rPr>
          <w:sz w:val="20"/>
          <w:lang w:val="en-US"/>
        </w:rPr>
        <w:t>Effective date of application of the Rule: 1 August 2018.</w:t>
      </w:r>
    </w:p>
    <w:p w:rsidR="00CC4946" w:rsidRPr="00CC4946" w:rsidRDefault="00CC4946" w:rsidP="00CC4946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 w:rsidRPr="00CC4946"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Pr="00CC4946">
        <w:rPr>
          <w:sz w:val="20"/>
          <w:lang w:val="en-US"/>
        </w:rPr>
        <w:t>Effective date of application of the Rule: 1 January 2017</w:t>
      </w:r>
      <w:r w:rsidR="00702664">
        <w:rPr>
          <w:sz w:val="20"/>
          <w:lang w:val="en-US"/>
        </w:rPr>
        <w:t>.</w:t>
      </w:r>
    </w:p>
    <w:p w:rsidR="009B0A8C" w:rsidRDefault="009B0A8C" w:rsidP="009B0A8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p w:rsidR="00542C7C" w:rsidRDefault="00542C7C">
      <w:pPr>
        <w:pStyle w:val="Index1"/>
        <w:spacing w:before="0"/>
        <w:rPr>
          <w:lang w:val="en-US"/>
        </w:rPr>
      </w:pP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7EB" w:rsidRDefault="00E247EB">
      <w:r>
        <w:separator/>
      </w:r>
    </w:p>
  </w:endnote>
  <w:endnote w:type="continuationSeparator" w:id="0">
    <w:p w:rsidR="00E247EB" w:rsidRDefault="00E2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7EB" w:rsidRDefault="00E247EB">
      <w:r>
        <w:rPr>
          <w:b/>
        </w:rPr>
        <w:t>_______________</w:t>
      </w:r>
    </w:p>
  </w:footnote>
  <w:footnote w:type="continuationSeparator" w:id="0">
    <w:p w:rsidR="00E247EB" w:rsidRDefault="00E2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C004B"/>
    <w:rsid w:val="000E035A"/>
    <w:rsid w:val="000E3E55"/>
    <w:rsid w:val="00100FAD"/>
    <w:rsid w:val="00110C46"/>
    <w:rsid w:val="00111337"/>
    <w:rsid w:val="00114217"/>
    <w:rsid w:val="0012156F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F2744"/>
    <w:rsid w:val="003F2917"/>
    <w:rsid w:val="004109B3"/>
    <w:rsid w:val="00415F35"/>
    <w:rsid w:val="00416C07"/>
    <w:rsid w:val="00427262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479DF"/>
    <w:rsid w:val="005546FB"/>
    <w:rsid w:val="00554AB9"/>
    <w:rsid w:val="00560C1C"/>
    <w:rsid w:val="005665EB"/>
    <w:rsid w:val="00572C9C"/>
    <w:rsid w:val="005736F6"/>
    <w:rsid w:val="005929D5"/>
    <w:rsid w:val="00597DC2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2664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3D79"/>
    <w:rsid w:val="00894F60"/>
    <w:rsid w:val="008A14FB"/>
    <w:rsid w:val="008B4AE9"/>
    <w:rsid w:val="008B67DF"/>
    <w:rsid w:val="008C2539"/>
    <w:rsid w:val="008E009D"/>
    <w:rsid w:val="008E5622"/>
    <w:rsid w:val="008F42A5"/>
    <w:rsid w:val="009012B6"/>
    <w:rsid w:val="00911A2D"/>
    <w:rsid w:val="00920867"/>
    <w:rsid w:val="009245EC"/>
    <w:rsid w:val="0092596F"/>
    <w:rsid w:val="00935107"/>
    <w:rsid w:val="0094426C"/>
    <w:rsid w:val="00946255"/>
    <w:rsid w:val="009569E8"/>
    <w:rsid w:val="00990505"/>
    <w:rsid w:val="00994F48"/>
    <w:rsid w:val="009A4F25"/>
    <w:rsid w:val="009B0A8C"/>
    <w:rsid w:val="009B66EE"/>
    <w:rsid w:val="009D63E9"/>
    <w:rsid w:val="009E464E"/>
    <w:rsid w:val="009F5174"/>
    <w:rsid w:val="00A14F95"/>
    <w:rsid w:val="00A16793"/>
    <w:rsid w:val="00A2259C"/>
    <w:rsid w:val="00A30608"/>
    <w:rsid w:val="00A355A8"/>
    <w:rsid w:val="00A443AB"/>
    <w:rsid w:val="00A506E1"/>
    <w:rsid w:val="00A52A2A"/>
    <w:rsid w:val="00A56F94"/>
    <w:rsid w:val="00A62AE9"/>
    <w:rsid w:val="00A65A32"/>
    <w:rsid w:val="00A917BB"/>
    <w:rsid w:val="00AB202C"/>
    <w:rsid w:val="00AC0420"/>
    <w:rsid w:val="00AE2E23"/>
    <w:rsid w:val="00AE6F86"/>
    <w:rsid w:val="00B040EE"/>
    <w:rsid w:val="00B14677"/>
    <w:rsid w:val="00B17111"/>
    <w:rsid w:val="00B22BE3"/>
    <w:rsid w:val="00B264A9"/>
    <w:rsid w:val="00B27620"/>
    <w:rsid w:val="00B43578"/>
    <w:rsid w:val="00B573FA"/>
    <w:rsid w:val="00B71105"/>
    <w:rsid w:val="00BB2D3F"/>
    <w:rsid w:val="00BB359B"/>
    <w:rsid w:val="00BB7105"/>
    <w:rsid w:val="00BC5CB4"/>
    <w:rsid w:val="00BD261C"/>
    <w:rsid w:val="00BD5E8C"/>
    <w:rsid w:val="00BF3282"/>
    <w:rsid w:val="00C01151"/>
    <w:rsid w:val="00C01CC6"/>
    <w:rsid w:val="00C177C2"/>
    <w:rsid w:val="00C216C7"/>
    <w:rsid w:val="00C24579"/>
    <w:rsid w:val="00C32704"/>
    <w:rsid w:val="00C36DC8"/>
    <w:rsid w:val="00C40972"/>
    <w:rsid w:val="00C477DC"/>
    <w:rsid w:val="00C52E90"/>
    <w:rsid w:val="00C631B0"/>
    <w:rsid w:val="00C65091"/>
    <w:rsid w:val="00C74907"/>
    <w:rsid w:val="00C7511F"/>
    <w:rsid w:val="00C82211"/>
    <w:rsid w:val="00C86946"/>
    <w:rsid w:val="00C906BD"/>
    <w:rsid w:val="00CB571A"/>
    <w:rsid w:val="00CC4946"/>
    <w:rsid w:val="00CE4DB0"/>
    <w:rsid w:val="00CF0C29"/>
    <w:rsid w:val="00CF761D"/>
    <w:rsid w:val="00D07EF9"/>
    <w:rsid w:val="00D16482"/>
    <w:rsid w:val="00D2003A"/>
    <w:rsid w:val="00D223C4"/>
    <w:rsid w:val="00D24F72"/>
    <w:rsid w:val="00D308A8"/>
    <w:rsid w:val="00D649BE"/>
    <w:rsid w:val="00D8169A"/>
    <w:rsid w:val="00D85909"/>
    <w:rsid w:val="00D873EC"/>
    <w:rsid w:val="00DA2BA8"/>
    <w:rsid w:val="00DA3A00"/>
    <w:rsid w:val="00DE60DC"/>
    <w:rsid w:val="00DF0248"/>
    <w:rsid w:val="00DF70FD"/>
    <w:rsid w:val="00E247EB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3ADB"/>
    <w:rsid w:val="00ED5D8C"/>
    <w:rsid w:val="00ED6D03"/>
    <w:rsid w:val="00EE0B98"/>
    <w:rsid w:val="00EE6BA7"/>
    <w:rsid w:val="00EF79D3"/>
    <w:rsid w:val="00EF7F75"/>
    <w:rsid w:val="00F26A65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08E581D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EC621-9DD0-4AC2-86FB-E844971C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8</TotalTime>
  <Pages>1</Pages>
  <Words>137</Words>
  <Characters>861</Characters>
  <Application>Microsoft Office Word</Application>
  <DocSecurity>0</DocSecurity>
  <Lines>14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Gachet, Christelle</cp:lastModifiedBy>
  <cp:revision>5</cp:revision>
  <cp:lastPrinted>2018-07-30T09:18:00Z</cp:lastPrinted>
  <dcterms:created xsi:type="dcterms:W3CDTF">2019-03-25T10:27:00Z</dcterms:created>
  <dcterms:modified xsi:type="dcterms:W3CDTF">2019-03-27T15:05:00Z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