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</w:p>
    <w:p w:rsidR="00FB779B" w:rsidRPr="00C73CC0" w:rsidRDefault="00FB779B" w:rsidP="00596780">
      <w:pPr>
        <w:pStyle w:val="Heading2"/>
        <w:spacing w:before="360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:rsidR="00FB779B" w:rsidRPr="00C73CC0" w:rsidRDefault="00FB779B" w:rsidP="00FB06F5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</w:t>
      </w:r>
      <w:r w:rsidR="00FB06F5">
        <w:rPr>
          <w:b w:val="0"/>
          <w:bCs/>
          <w:noProof/>
          <w:color w:val="000000"/>
          <w:sz w:val="24"/>
        </w:rPr>
        <w:t>2</w:t>
      </w:r>
      <w:bookmarkStart w:id="0" w:name="_GoBack"/>
      <w:bookmarkEnd w:id="0"/>
    </w:p>
    <w:p w:rsidR="00FB779B" w:rsidRPr="00C73CC0" w:rsidRDefault="00FB779B" w:rsidP="00FB06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</w:t>
      </w:r>
      <w:r w:rsidR="00FB06F5">
        <w:rPr>
          <w:noProof/>
          <w:color w:val="000000"/>
        </w:rPr>
        <w:t>3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</w:t>
      </w:r>
      <w:r w:rsidR="00940FB2">
        <w:rPr>
          <w:noProof/>
          <w:color w:val="000000"/>
        </w:rPr>
        <w:t>8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</w:t>
      </w:r>
      <w:r w:rsidR="00940FB2">
        <w:rPr>
          <w:noProof/>
          <w:color w:val="000000"/>
        </w:rPr>
        <w:t>6</w:t>
      </w:r>
    </w:p>
    <w:p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leader="dot" w:pos="7088"/>
          <w:tab w:val="left" w:pos="7371"/>
          <w:tab w:val="right" w:pos="90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Effective date of entry into force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Effective date of </w:t>
      </w:r>
    </w:p>
    <w:p w:rsidR="00B4381B" w:rsidRDefault="00B4381B" w:rsidP="00B4381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entry into force-1</w:t>
      </w:r>
    </w:p>
    <w:p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:rsidR="005C1154" w:rsidRPr="00C73CC0" w:rsidRDefault="005C1154" w:rsidP="005C1154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</w:t>
      </w:r>
      <w:r w:rsidRPr="00C73CC0">
        <w:rPr>
          <w:noProof/>
          <w:color w:val="000000"/>
        </w:rPr>
        <w:t xml:space="preserve"> </w:t>
      </w:r>
      <w:r>
        <w:rPr>
          <w:noProof/>
          <w:color w:val="000000"/>
        </w:rPr>
        <w:t>-1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</w:t>
      </w:r>
      <w:r w:rsidR="00940FB2">
        <w:rPr>
          <w:noProof/>
          <w:color w:val="000000"/>
        </w:rPr>
        <w:t>2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</w:t>
      </w:r>
      <w:r w:rsidR="00940FB2">
        <w:rPr>
          <w:noProof/>
          <w:color w:val="000000"/>
        </w:rPr>
        <w:t>32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  <w:r w:rsidR="00940FB2">
        <w:rPr>
          <w:noProof/>
          <w:color w:val="000000"/>
        </w:rPr>
        <w:t>/2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</w:t>
      </w:r>
      <w:r w:rsidR="00940FB2">
        <w:rPr>
          <w:noProof/>
          <w:color w:val="000000"/>
        </w:rPr>
        <w:t>4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  <w:r w:rsidR="00940FB2">
        <w:rPr>
          <w:noProof/>
          <w:color w:val="000000"/>
        </w:rPr>
        <w:t>/2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</w:t>
      </w:r>
      <w:r w:rsidR="00940FB2">
        <w:rPr>
          <w:noProof/>
          <w:color w:val="000000"/>
        </w:rPr>
        <w:t>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3B3279">
        <w:rPr>
          <w:noProof/>
          <w:color w:val="000000"/>
        </w:rPr>
        <w:t>2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940FB2">
        <w:rPr>
          <w:noProof/>
          <w:color w:val="000000"/>
        </w:rPr>
        <w:t>8</w:t>
      </w:r>
    </w:p>
    <w:p w:rsidR="00FB779B" w:rsidRPr="00C73CC0" w:rsidRDefault="00FB779B" w:rsidP="00940FB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940FB2">
        <w:rPr>
          <w:noProof/>
          <w:color w:val="000000"/>
        </w:rPr>
        <w:t>9</w:t>
      </w:r>
    </w:p>
    <w:p w:rsidR="00FB779B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:rsidR="009B61F5" w:rsidRPr="009B61F5" w:rsidRDefault="009B61F5" w:rsidP="009B61F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</w:pPr>
      <w:r>
        <w:t xml:space="preserve">Resolution </w:t>
      </w:r>
      <w:r w:rsidRPr="009B61F5">
        <w:rPr>
          <w:b/>
          <w:bCs/>
        </w:rPr>
        <w:t>49 (Rev.WRC-15)</w:t>
      </w:r>
      <w:r>
        <w:tab/>
      </w:r>
      <w:r>
        <w:tab/>
        <w:t>RES49-1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:rsidR="00FB779B" w:rsidRPr="00C73CC0" w:rsidRDefault="00FB779B" w:rsidP="00940FB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940FB2">
        <w:rPr>
          <w:b w:val="0"/>
          <w:bCs/>
          <w:noProof/>
          <w:color w:val="000000"/>
          <w:sz w:val="24"/>
        </w:rPr>
        <w:t>6</w:t>
      </w:r>
    </w:p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CB4657" w:rsidRDefault="00CB4657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:rsidR="00B04987" w:rsidRPr="00C73CC0" w:rsidRDefault="00B04987" w:rsidP="0048644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E15185">
        <w:rPr>
          <w:b w:val="0"/>
          <w:bCs/>
          <w:noProof/>
          <w:color w:val="000000"/>
          <w:sz w:val="24"/>
        </w:rPr>
        <w:t>1</w:t>
      </w:r>
      <w:r w:rsidR="00486444">
        <w:rPr>
          <w:b w:val="0"/>
          <w:bCs/>
          <w:noProof/>
          <w:color w:val="000000"/>
          <w:sz w:val="24"/>
        </w:rPr>
        <w:t>5</w:t>
      </w:r>
    </w:p>
    <w:p w:rsidR="002427DD" w:rsidRPr="00C73CC0" w:rsidRDefault="002427DD"/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B1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 w:rsidP="00E15185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</w:t>
      </w:r>
      <w:r w:rsidR="00E15185">
        <w:rPr>
          <w:b w:val="0"/>
          <w:bCs/>
          <w:noProof/>
          <w:color w:val="000000"/>
          <w:sz w:val="24"/>
        </w:rPr>
        <w:t>9</w:t>
      </w:r>
    </w:p>
    <w:p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:rsidR="00E15185" w:rsidRDefault="00E15185" w:rsidP="00E15185"/>
    <w:p w:rsidR="00E15185" w:rsidRPr="00E15185" w:rsidRDefault="00E15185" w:rsidP="00E15185">
      <w:pPr>
        <w:sectPr w:rsidR="00E15185" w:rsidRPr="00E15185" w:rsidSect="00C73CC0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EC14CC" w:rsidRPr="00C73CC0" w:rsidRDefault="00EC14CC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="0026622D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:rsidR="00FB779B" w:rsidRPr="00C73CC0" w:rsidRDefault="00FB779B" w:rsidP="00633E3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="0012535A" w:rsidRPr="0012535A">
        <w:rPr>
          <w:b w:val="0"/>
          <w:bCs/>
          <w:color w:val="000000"/>
          <w:sz w:val="24"/>
        </w:rPr>
        <w:t xml:space="preserve">Rules concerning criteria for applying the provisions of No. </w:t>
      </w:r>
      <w:r w:rsidR="0012535A" w:rsidRPr="0012535A">
        <w:rPr>
          <w:color w:val="000000"/>
          <w:sz w:val="24"/>
        </w:rPr>
        <w:t>9.36</w:t>
      </w:r>
      <w:r w:rsidR="0012535A" w:rsidRPr="0012535A">
        <w:rPr>
          <w:b w:val="0"/>
          <w:bCs/>
          <w:color w:val="000000"/>
          <w:sz w:val="24"/>
        </w:rPr>
        <w:t xml:space="preserve"> to a frequency assignment in the terrestrial services whose allocation or identification is governed by Nos. </w:t>
      </w:r>
      <w:r w:rsidR="0012535A" w:rsidRPr="0012535A">
        <w:rPr>
          <w:color w:val="000000"/>
          <w:sz w:val="24"/>
        </w:rPr>
        <w:t>5.292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5.293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5.295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5.296A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5.297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5.308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5.308A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5.309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5.323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5.325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5.326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5.341A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5.341C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5.346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5.346A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5.429D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5.429F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5.430A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5.431A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5.431B</w:t>
      </w:r>
      <w:r w:rsidR="0012535A" w:rsidRPr="0012535A">
        <w:rPr>
          <w:b w:val="0"/>
          <w:bCs/>
          <w:color w:val="000000"/>
          <w:sz w:val="24"/>
        </w:rPr>
        <w:t xml:space="preserve">, </w:t>
      </w:r>
      <w:r w:rsidR="0012535A" w:rsidRPr="0012535A">
        <w:rPr>
          <w:color w:val="000000"/>
          <w:sz w:val="24"/>
        </w:rPr>
        <w:t>5.432B</w:t>
      </w:r>
      <w:r w:rsidR="0012535A" w:rsidRPr="0012535A">
        <w:rPr>
          <w:b w:val="0"/>
          <w:bCs/>
          <w:color w:val="000000"/>
          <w:sz w:val="24"/>
        </w:rPr>
        <w:t xml:space="preserve"> and </w:t>
      </w:r>
      <w:r w:rsidR="0012535A" w:rsidRPr="0012535A">
        <w:rPr>
          <w:color w:val="000000"/>
          <w:sz w:val="24"/>
        </w:rPr>
        <w:t>5.434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</w:t>
      </w:r>
      <w:r w:rsidR="009B61F5">
        <w:rPr>
          <w:b w:val="0"/>
          <w:bCs/>
          <w:noProof/>
          <w:color w:val="000000"/>
          <w:sz w:val="24"/>
        </w:rPr>
        <w:t>4</w:t>
      </w:r>
    </w:p>
    <w:p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:rsidR="005C1154" w:rsidRPr="00C73CC0" w:rsidRDefault="005C1154" w:rsidP="005C1154"/>
    <w:p w:rsidR="00B04987" w:rsidRPr="00C73CC0" w:rsidRDefault="00B04987" w:rsidP="00B04987"/>
    <w:p w:rsidR="002427DD" w:rsidRPr="00C73CC0" w:rsidRDefault="002427DD" w:rsidP="00B04987"/>
    <w:p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 w:rsidP="003F599E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</w:t>
      </w:r>
      <w:r w:rsidR="003F599E">
        <w:rPr>
          <w:b w:val="0"/>
          <w:bCs/>
          <w:noProof/>
          <w:color w:val="000000"/>
          <w:sz w:val="24"/>
        </w:rPr>
        <w:t>7</w:t>
      </w:r>
    </w:p>
    <w:p w:rsidR="00FB779B" w:rsidRPr="00C73CC0" w:rsidRDefault="00FB779B" w:rsidP="002427DD"/>
    <w:p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2427DD" w:rsidRPr="00C73CC0" w:rsidRDefault="002427DD" w:rsidP="002427DD"/>
    <w:p w:rsidR="00FB779B" w:rsidRPr="00C73CC0" w:rsidRDefault="00FB779B" w:rsidP="002427DD">
      <w:pPr>
        <w:rPr>
          <w:bCs/>
          <w:rtl/>
        </w:rPr>
        <w:sectPr w:rsidR="00FB779B" w:rsidRPr="00C73CC0" w:rsidSect="00C73CC0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0"/>
      <w:head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78" w:rsidRDefault="00771A78">
      <w:r>
        <w:separator/>
      </w:r>
    </w:p>
  </w:endnote>
  <w:endnote w:type="continuationSeparator" w:id="0">
    <w:p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78" w:rsidRDefault="00771A78">
      <w:r>
        <w:rPr>
          <w:b/>
        </w:rPr>
        <w:t>_______________</w:t>
      </w:r>
    </w:p>
  </w:footnote>
  <w:footnote w:type="continuationSeparator" w:id="0">
    <w:p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5C0D6E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 w:rsidP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15185">
            <w:rPr>
              <w:color w:val="000000"/>
              <w:lang w:val="fr-CH"/>
            </w:rPr>
            <w:t xml:space="preserve"> 2</w:t>
          </w:r>
        </w:p>
      </w:tc>
    </w:tr>
  </w:tbl>
  <w:p w:rsidR="005C0D6E" w:rsidRDefault="005C0D6E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C0D6E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 w:rsidP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15185">
            <w:rPr>
              <w:color w:val="000000"/>
            </w:rPr>
            <w:t xml:space="preserve"> 2</w:t>
          </w:r>
        </w:p>
      </w:tc>
    </w:tr>
  </w:tbl>
  <w:p w:rsidR="005C0D6E" w:rsidRDefault="005C0D6E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E15185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15185" w:rsidRDefault="00E15185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15185" w:rsidRDefault="00E15185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FB06F5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15185" w:rsidRDefault="00E15185" w:rsidP="00CB465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>-</w:t>
          </w:r>
        </w:p>
      </w:tc>
    </w:tr>
  </w:tbl>
  <w:p w:rsidR="00E15185" w:rsidRDefault="00E15185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79B" w:rsidRDefault="00FB779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79B"/>
    <w:rsid w:val="00033CCE"/>
    <w:rsid w:val="00054A9C"/>
    <w:rsid w:val="000B05B3"/>
    <w:rsid w:val="000C636A"/>
    <w:rsid w:val="0012535A"/>
    <w:rsid w:val="0017511D"/>
    <w:rsid w:val="001851F6"/>
    <w:rsid w:val="002427DD"/>
    <w:rsid w:val="0025715F"/>
    <w:rsid w:val="0026622D"/>
    <w:rsid w:val="0027511E"/>
    <w:rsid w:val="002E2240"/>
    <w:rsid w:val="00362959"/>
    <w:rsid w:val="003975DF"/>
    <w:rsid w:val="003B3279"/>
    <w:rsid w:val="003F26DD"/>
    <w:rsid w:val="003F599E"/>
    <w:rsid w:val="00422CB5"/>
    <w:rsid w:val="00486444"/>
    <w:rsid w:val="00514D83"/>
    <w:rsid w:val="00585C14"/>
    <w:rsid w:val="00596780"/>
    <w:rsid w:val="005A562C"/>
    <w:rsid w:val="005C0D6E"/>
    <w:rsid w:val="005C1154"/>
    <w:rsid w:val="00633E35"/>
    <w:rsid w:val="006D6908"/>
    <w:rsid w:val="006F23BD"/>
    <w:rsid w:val="00771A78"/>
    <w:rsid w:val="007C521B"/>
    <w:rsid w:val="007D7817"/>
    <w:rsid w:val="007E6305"/>
    <w:rsid w:val="00817080"/>
    <w:rsid w:val="00821536"/>
    <w:rsid w:val="00895D8B"/>
    <w:rsid w:val="008B6856"/>
    <w:rsid w:val="00940FB2"/>
    <w:rsid w:val="009A033C"/>
    <w:rsid w:val="009B61F5"/>
    <w:rsid w:val="009B7005"/>
    <w:rsid w:val="009C2EEA"/>
    <w:rsid w:val="00B04987"/>
    <w:rsid w:val="00B21D77"/>
    <w:rsid w:val="00B4381B"/>
    <w:rsid w:val="00C17E14"/>
    <w:rsid w:val="00C379E8"/>
    <w:rsid w:val="00C42756"/>
    <w:rsid w:val="00C73CC0"/>
    <w:rsid w:val="00C8078C"/>
    <w:rsid w:val="00CB4657"/>
    <w:rsid w:val="00CB635F"/>
    <w:rsid w:val="00D35428"/>
    <w:rsid w:val="00E15185"/>
    <w:rsid w:val="00E2050C"/>
    <w:rsid w:val="00E60AB5"/>
    <w:rsid w:val="00EC14CC"/>
    <w:rsid w:val="00ED19F8"/>
    <w:rsid w:val="00F8088B"/>
    <w:rsid w:val="00F8714A"/>
    <w:rsid w:val="00FB06F5"/>
    <w:rsid w:val="00FB779B"/>
    <w:rsid w:val="00FD0802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664BE-93C2-409B-9525-47A82FC7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42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Al-Yammouni, Hala</cp:lastModifiedBy>
  <cp:revision>26</cp:revision>
  <cp:lastPrinted>2017-03-01T13:28:00Z</cp:lastPrinted>
  <dcterms:created xsi:type="dcterms:W3CDTF">2014-08-13T12:52:00Z</dcterms:created>
  <dcterms:modified xsi:type="dcterms:W3CDTF">2018-07-30T15:18:00Z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