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rsidR="00560347" w:rsidRPr="00A606B7" w:rsidRDefault="00EF0319" w:rsidP="00FD7AFB">
      <w:pPr>
        <w:pStyle w:val="toc10"/>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rsidR="00560347" w:rsidRPr="00FD7AFB" w:rsidRDefault="00560347" w:rsidP="00FD7AFB">
      <w:pPr>
        <w:pStyle w:val="toc20"/>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bookmarkStart w:id="0" w:name="_GoBack"/>
      <w:bookmarkEnd w:id="0"/>
    </w:p>
    <w:p w:rsidR="00560347" w:rsidRPr="00FD7AFB" w:rsidRDefault="00560347" w:rsidP="008723F3">
      <w:pPr>
        <w:pStyle w:val="toc20"/>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8723F3">
        <w:rPr>
          <w:lang w:eastAsia="zh-CN"/>
        </w:rPr>
        <w:t>8</w:t>
      </w:r>
    </w:p>
    <w:p w:rsidR="00560347" w:rsidRPr="00FD7AFB" w:rsidRDefault="00560347" w:rsidP="00FD7AFB">
      <w:pPr>
        <w:pStyle w:val="toc20"/>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rsidR="00560347" w:rsidRDefault="00560347" w:rsidP="008723F3">
      <w:pPr>
        <w:pStyle w:val="toc20"/>
        <w:rPr>
          <w:noProof/>
          <w:lang w:eastAsia="zh-CN"/>
        </w:rPr>
      </w:pPr>
      <w:r w:rsidRPr="00E37E01">
        <w:rPr>
          <w:noProof/>
          <w:lang w:eastAsia="zh-CN"/>
        </w:rPr>
        <w:t>能否受理</w:t>
      </w:r>
      <w:r w:rsidRPr="00E37E01">
        <w:rPr>
          <w:noProof/>
          <w:lang w:eastAsia="zh-CN"/>
        </w:rPr>
        <w:tab/>
      </w:r>
      <w:r w:rsidRPr="00E37E01">
        <w:rPr>
          <w:noProof/>
          <w:lang w:eastAsia="zh-CN"/>
        </w:rPr>
        <w:tab/>
      </w:r>
      <w:r w:rsidR="004A1F30">
        <w:rPr>
          <w:noProof/>
          <w:lang w:eastAsia="zh-CN"/>
        </w:rPr>
        <w:tab/>
      </w:r>
      <w:r w:rsidRPr="00E37E01">
        <w:rPr>
          <w:noProof/>
          <w:lang w:eastAsia="zh-CN"/>
        </w:rPr>
        <w:t>能否受理</w:t>
      </w:r>
      <w:r w:rsidRPr="00E37E01">
        <w:rPr>
          <w:noProof/>
          <w:lang w:eastAsia="zh-CN"/>
        </w:rPr>
        <w:t>-1/</w:t>
      </w:r>
      <w:r w:rsidR="008723F3">
        <w:rPr>
          <w:noProof/>
          <w:lang w:eastAsia="zh-CN"/>
        </w:rPr>
        <w:t>6</w:t>
      </w:r>
    </w:p>
    <w:p w:rsidR="00CC46A3" w:rsidRPr="003F3D5B" w:rsidRDefault="00CC46A3" w:rsidP="00CC46A3">
      <w:pPr>
        <w:pStyle w:val="toc20"/>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Pr>
          <w:noProof/>
          <w:lang w:val="en-US" w:eastAsia="zh-CN"/>
        </w:rPr>
        <w:tab/>
      </w:r>
      <w:r>
        <w:rPr>
          <w:rFonts w:hint="eastAsia"/>
          <w:noProof/>
          <w:lang w:val="en-US" w:eastAsia="zh-CN"/>
        </w:rPr>
        <w:t>生效日期</w:t>
      </w:r>
      <w:r>
        <w:rPr>
          <w:noProof/>
          <w:lang w:val="en-US" w:eastAsia="zh-CN"/>
        </w:rPr>
        <w:t>-1</w:t>
      </w:r>
    </w:p>
    <w:p w:rsidR="003F3D5B" w:rsidRDefault="003F3D5B" w:rsidP="00FD7AFB">
      <w:pPr>
        <w:pStyle w:val="toc20"/>
        <w:rPr>
          <w:noProof/>
          <w:lang w:val="en-US"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通知主管部门</w:t>
      </w:r>
      <w:r>
        <w:rPr>
          <w:noProof/>
          <w:lang w:val="en-US" w:eastAsia="zh-CN"/>
        </w:rPr>
        <w:t>-1</w:t>
      </w:r>
    </w:p>
    <w:p w:rsidR="00560347" w:rsidRPr="00FD7AFB" w:rsidRDefault="00560347" w:rsidP="008723F3">
      <w:pPr>
        <w:pStyle w:val="toc20"/>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8723F3">
        <w:rPr>
          <w:lang w:eastAsia="zh-CN"/>
        </w:rPr>
        <w:t>2</w:t>
      </w:r>
    </w:p>
    <w:p w:rsidR="00560347" w:rsidRPr="00FD7AFB" w:rsidRDefault="00560347" w:rsidP="008723F3">
      <w:pPr>
        <w:pStyle w:val="toc20"/>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32</w:t>
      </w:r>
    </w:p>
    <w:p w:rsidR="00560347" w:rsidRPr="00FD7AFB" w:rsidRDefault="00560347" w:rsidP="00FD7AFB">
      <w:pPr>
        <w:pStyle w:val="toc20"/>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rsidR="00560347" w:rsidRPr="00FD7AFB" w:rsidRDefault="00560347" w:rsidP="00DC73BF">
      <w:pPr>
        <w:pStyle w:val="toc20"/>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rsidR="00560347" w:rsidRPr="00FD7AFB" w:rsidRDefault="00560347" w:rsidP="008723F3">
      <w:pPr>
        <w:pStyle w:val="toc20"/>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rsidR="00560347" w:rsidRPr="00FD7AFB" w:rsidRDefault="00560347" w:rsidP="00FD7AFB">
      <w:pPr>
        <w:pStyle w:val="toc20"/>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rsidR="00560347" w:rsidRPr="00FD7AFB" w:rsidRDefault="00560347" w:rsidP="00DC73BF">
      <w:pPr>
        <w:pStyle w:val="toc20"/>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rsidR="00560347" w:rsidRPr="00FD7AFB" w:rsidRDefault="00560347" w:rsidP="008723F3">
      <w:pPr>
        <w:pStyle w:val="toc20"/>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rsidR="00560347" w:rsidRPr="00FD7AFB" w:rsidRDefault="00560347" w:rsidP="00FD7AFB">
      <w:pPr>
        <w:pStyle w:val="toc20"/>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rsidR="00560347" w:rsidRPr="00FD7AFB" w:rsidRDefault="00560347" w:rsidP="00FD7AFB">
      <w:pPr>
        <w:pStyle w:val="toc20"/>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rsidR="00560347" w:rsidRPr="00FD7AFB" w:rsidRDefault="00560347" w:rsidP="007B53E1">
      <w:pPr>
        <w:pStyle w:val="toc20"/>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rsidR="00560347" w:rsidRPr="00FD7AFB" w:rsidRDefault="00560347" w:rsidP="007B53E1">
      <w:pPr>
        <w:pStyle w:val="toc20"/>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8659F1">
        <w:rPr>
          <w:rFonts w:hint="eastAsia"/>
          <w:lang w:eastAsia="zh-CN"/>
        </w:rPr>
        <w:t>2</w:t>
      </w:r>
    </w:p>
    <w:p w:rsidR="00560347" w:rsidRPr="00FD7AFB" w:rsidRDefault="00560347" w:rsidP="008723F3">
      <w:pPr>
        <w:pStyle w:val="toc20"/>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8723F3">
        <w:rPr>
          <w:lang w:eastAsia="zh-CN"/>
        </w:rPr>
        <w:t>8</w:t>
      </w:r>
    </w:p>
    <w:p w:rsidR="00560347" w:rsidRPr="00FD7AFB" w:rsidRDefault="00560347" w:rsidP="007B53E1">
      <w:pPr>
        <w:pStyle w:val="toc20"/>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8723F3">
        <w:rPr>
          <w:lang w:eastAsia="zh-CN"/>
        </w:rPr>
        <w:t>9</w:t>
      </w:r>
    </w:p>
    <w:p w:rsidR="00560347" w:rsidRDefault="00560347" w:rsidP="007B53E1">
      <w:pPr>
        <w:pStyle w:val="toc20"/>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rsidR="00245845" w:rsidRPr="00FD7AFB" w:rsidRDefault="00245845" w:rsidP="00245845">
      <w:pPr>
        <w:pStyle w:val="toc20"/>
        <w:rPr>
          <w:lang w:eastAsia="zh-CN"/>
        </w:rPr>
      </w:pPr>
      <w:r w:rsidRPr="007B53E1">
        <w:rPr>
          <w:lang w:eastAsia="zh-CN"/>
        </w:rPr>
        <w:t>第</w:t>
      </w:r>
      <w:r>
        <w:rPr>
          <w:b/>
          <w:bCs/>
          <w:lang w:eastAsia="zh-CN"/>
        </w:rPr>
        <w:t>49</w:t>
      </w:r>
      <w:r w:rsidRPr="007B53E1">
        <w:rPr>
          <w:lang w:eastAsia="zh-CN"/>
        </w:rPr>
        <w:t>号决议</w:t>
      </w:r>
      <w:r w:rsidRPr="007B53E1">
        <w:rPr>
          <w:b/>
          <w:bCs/>
          <w:lang w:eastAsia="zh-CN"/>
        </w:rPr>
        <w:t>（</w:t>
      </w:r>
      <w:r w:rsidRPr="007B53E1">
        <w:rPr>
          <w:b/>
          <w:bCs/>
          <w:lang w:eastAsia="zh-CN"/>
        </w:rPr>
        <w:t>WRC-</w:t>
      </w:r>
      <w:r>
        <w:rPr>
          <w:b/>
          <w:bCs/>
          <w:lang w:eastAsia="zh-CN"/>
        </w:rPr>
        <w:t>15</w:t>
      </w:r>
      <w:r w:rsidRPr="007B53E1">
        <w:rPr>
          <w:b/>
          <w:bCs/>
          <w:lang w:eastAsia="zh-CN"/>
        </w:rPr>
        <w:t>，修订版）</w:t>
      </w:r>
      <w:r w:rsidRPr="00FD7AFB">
        <w:rPr>
          <w:lang w:eastAsia="zh-CN"/>
        </w:rPr>
        <w:tab/>
      </w:r>
      <w:r w:rsidRPr="00FD7AFB">
        <w:rPr>
          <w:lang w:eastAsia="zh-CN"/>
        </w:rPr>
        <w:tab/>
        <w:t>RES</w:t>
      </w:r>
      <w:r>
        <w:rPr>
          <w:lang w:eastAsia="zh-CN"/>
        </w:rPr>
        <w:t>49</w:t>
      </w:r>
      <w:r w:rsidRPr="00FD7AFB">
        <w:rPr>
          <w:lang w:eastAsia="zh-CN"/>
        </w:rPr>
        <w:t>-1</w:t>
      </w:r>
    </w:p>
    <w:p w:rsidR="00560347" w:rsidRPr="00E37E01" w:rsidRDefault="00560347" w:rsidP="004A1F30">
      <w:pPr>
        <w:pStyle w:val="toc1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rsidR="00EE0F2D" w:rsidRDefault="00EE0F2D" w:rsidP="00FD7AFB">
      <w:pPr>
        <w:rPr>
          <w:noProof/>
          <w:lang w:eastAsia="zh-CN"/>
        </w:rPr>
      </w:pPr>
    </w:p>
    <w:p w:rsidR="00EE0F2D" w:rsidRDefault="00EE0F2D" w:rsidP="00FD7AFB">
      <w:pPr>
        <w:rPr>
          <w:noProof/>
          <w:lang w:eastAsia="zh-CN"/>
        </w:rPr>
        <w:sectPr w:rsidR="00EE0F2D" w:rsidSect="006519B7">
          <w:headerReference w:type="even" r:id="rId6"/>
          <w:headerReference w:type="default" r:id="rId7"/>
          <w:footnotePr>
            <w:pos w:val="beneathText"/>
          </w:footnotePr>
          <w:type w:val="oddPage"/>
          <w:pgSz w:w="11907" w:h="16840" w:code="9"/>
          <w:pgMar w:top="1701" w:right="851" w:bottom="1134" w:left="1985" w:header="720" w:footer="482" w:gutter="0"/>
          <w:pgNumType w:start="1"/>
          <w:cols w:space="720"/>
          <w:vAlign w:val="both"/>
        </w:sectPr>
      </w:pPr>
    </w:p>
    <w:p w:rsidR="00560347" w:rsidRPr="00A606B7" w:rsidRDefault="00560347" w:rsidP="00560347">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0017063D" w:rsidRPr="00A606B7">
        <w:rPr>
          <w:rStyle w:val="StyleHeading311ptBlackChar"/>
          <w:rFonts w:hint="eastAsia"/>
          <w:lang w:eastAsia="zh-CN"/>
        </w:rPr>
        <w:tab/>
      </w:r>
      <w:r w:rsidRPr="004A1F30">
        <w:rPr>
          <w:lang w:eastAsia="zh-CN"/>
        </w:rPr>
        <w:t>页码</w:t>
      </w:r>
    </w:p>
    <w:p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rsidR="00560347" w:rsidRPr="00560347" w:rsidRDefault="00560347" w:rsidP="00560347">
      <w:pPr>
        <w:tabs>
          <w:tab w:val="left" w:pos="7416"/>
        </w:tabs>
        <w:rPr>
          <w:lang w:eastAsia="zh-CN"/>
        </w:rPr>
      </w:pPr>
    </w:p>
    <w:p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A606B7">
        <w:rPr>
          <w:rStyle w:val="StyleHeading311ptBlackChar"/>
          <w:rFonts w:hint="eastAsia"/>
          <w:lang w:eastAsia="zh-CN"/>
        </w:rPr>
        <w:tab/>
      </w:r>
      <w:r w:rsidRPr="004A1F30">
        <w:rPr>
          <w:lang w:eastAsia="zh-CN"/>
        </w:rPr>
        <w:t>页码</w:t>
      </w:r>
    </w:p>
    <w:p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DC73BF">
        <w:rPr>
          <w:rFonts w:hint="eastAsia"/>
          <w:lang w:eastAsia="zh-CN"/>
        </w:rPr>
        <w:t>9</w:t>
      </w:r>
    </w:p>
    <w:p w:rsidR="00560347" w:rsidRDefault="00560347" w:rsidP="00A52717">
      <w:pPr>
        <w:pStyle w:val="toc1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sidR="00A52717">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rsidR="009E40AD" w:rsidRDefault="009E40AD" w:rsidP="004A1F30">
      <w:pPr>
        <w:pStyle w:val="toc10"/>
        <w:rPr>
          <w:noProof/>
          <w:lang w:eastAsia="zh-CN"/>
        </w:rPr>
        <w:sectPr w:rsidR="009E40AD" w:rsidSect="00EE0F2D">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6519B7" w:rsidRDefault="006519B7" w:rsidP="006519B7">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rsidR="005723B8" w:rsidRPr="00FD7AFB" w:rsidRDefault="00560347" w:rsidP="004A416C">
      <w:pPr>
        <w:pStyle w:val="toc10"/>
        <w:rPr>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4A416C" w:rsidRPr="008F793D">
        <w:rPr>
          <w:rFonts w:hint="eastAsia"/>
          <w:b/>
          <w:bCs/>
          <w:lang w:eastAsia="zh-CN"/>
        </w:rPr>
        <w:t>5.292</w:t>
      </w:r>
      <w:r w:rsidR="004A416C" w:rsidRPr="008F793D">
        <w:rPr>
          <w:rFonts w:hint="eastAsia"/>
          <w:lang w:eastAsia="zh-CN"/>
        </w:rPr>
        <w:t>、</w:t>
      </w:r>
      <w:r w:rsidR="004A416C" w:rsidRPr="008F793D">
        <w:rPr>
          <w:rFonts w:hint="eastAsia"/>
          <w:b/>
          <w:bCs/>
          <w:lang w:eastAsia="zh-CN"/>
        </w:rPr>
        <w:t>5.293</w:t>
      </w:r>
      <w:r w:rsidR="004A416C" w:rsidRPr="008F793D">
        <w:rPr>
          <w:rFonts w:hint="eastAsia"/>
          <w:lang w:eastAsia="zh-CN"/>
        </w:rPr>
        <w:t>、</w:t>
      </w:r>
      <w:r w:rsidR="004A416C" w:rsidRPr="008F793D">
        <w:rPr>
          <w:rFonts w:hint="eastAsia"/>
          <w:b/>
          <w:bCs/>
          <w:lang w:eastAsia="zh-CN"/>
        </w:rPr>
        <w:t>5.295</w:t>
      </w:r>
      <w:r w:rsidR="004A416C" w:rsidRPr="008F793D">
        <w:rPr>
          <w:rFonts w:hint="eastAsia"/>
          <w:lang w:eastAsia="zh-CN"/>
        </w:rPr>
        <w:t>、</w:t>
      </w:r>
      <w:r w:rsidR="004A416C" w:rsidRPr="008F793D">
        <w:rPr>
          <w:rFonts w:hint="eastAsia"/>
          <w:b/>
          <w:bCs/>
          <w:lang w:eastAsia="zh-CN"/>
        </w:rPr>
        <w:t>5.296A</w:t>
      </w:r>
      <w:r w:rsidR="004A416C" w:rsidRPr="008F793D">
        <w:rPr>
          <w:rFonts w:hint="eastAsia"/>
          <w:lang w:eastAsia="zh-CN"/>
        </w:rPr>
        <w:t>、</w:t>
      </w:r>
      <w:r w:rsidR="004A416C" w:rsidRPr="008F793D">
        <w:rPr>
          <w:rFonts w:hint="eastAsia"/>
          <w:b/>
          <w:bCs/>
          <w:lang w:eastAsia="zh-CN"/>
        </w:rPr>
        <w:t>5.297</w:t>
      </w:r>
      <w:r w:rsidR="004A416C" w:rsidRPr="008F793D">
        <w:rPr>
          <w:rFonts w:hint="eastAsia"/>
          <w:lang w:eastAsia="zh-CN"/>
        </w:rPr>
        <w:t>、</w:t>
      </w:r>
      <w:r w:rsidR="004A416C" w:rsidRPr="008F793D">
        <w:rPr>
          <w:rFonts w:hint="eastAsia"/>
          <w:b/>
          <w:bCs/>
          <w:lang w:eastAsia="zh-CN"/>
        </w:rPr>
        <w:t>5.309</w:t>
      </w:r>
      <w:r w:rsidR="004A416C" w:rsidRPr="008F793D">
        <w:rPr>
          <w:rFonts w:hint="eastAsia"/>
          <w:lang w:eastAsia="zh-CN"/>
        </w:rPr>
        <w:t>、</w:t>
      </w:r>
      <w:r w:rsidR="004A416C" w:rsidRPr="008F793D">
        <w:rPr>
          <w:rFonts w:hint="eastAsia"/>
          <w:b/>
          <w:bCs/>
          <w:lang w:eastAsia="zh-CN"/>
        </w:rPr>
        <w:t>5.323</w:t>
      </w:r>
      <w:r w:rsidR="004A416C" w:rsidRPr="008F793D">
        <w:rPr>
          <w:rFonts w:hint="eastAsia"/>
          <w:lang w:eastAsia="zh-CN"/>
        </w:rPr>
        <w:t>、</w:t>
      </w:r>
      <w:r w:rsidR="004A416C" w:rsidRPr="008F793D">
        <w:rPr>
          <w:rFonts w:hint="eastAsia"/>
          <w:b/>
          <w:bCs/>
          <w:lang w:eastAsia="zh-CN"/>
        </w:rPr>
        <w:t>5.325</w:t>
      </w:r>
      <w:r w:rsidR="004A416C" w:rsidRPr="008F793D">
        <w:rPr>
          <w:rFonts w:hint="eastAsia"/>
          <w:lang w:eastAsia="zh-CN"/>
        </w:rPr>
        <w:t>、</w:t>
      </w:r>
      <w:r w:rsidR="004A416C" w:rsidRPr="008F793D">
        <w:rPr>
          <w:rFonts w:hint="eastAsia"/>
          <w:b/>
          <w:bCs/>
          <w:lang w:eastAsia="zh-CN"/>
        </w:rPr>
        <w:t>5.326</w:t>
      </w:r>
      <w:r w:rsidR="004A416C" w:rsidRPr="008F793D">
        <w:rPr>
          <w:rFonts w:hint="eastAsia"/>
          <w:lang w:eastAsia="zh-CN"/>
        </w:rPr>
        <w:t>、</w:t>
      </w:r>
      <w:r w:rsidR="004A416C" w:rsidRPr="008F793D">
        <w:rPr>
          <w:rFonts w:hint="eastAsia"/>
          <w:b/>
          <w:bCs/>
          <w:lang w:eastAsia="zh-CN"/>
        </w:rPr>
        <w:t>5.341</w:t>
      </w:r>
      <w:r w:rsidR="004A416C" w:rsidRPr="008F793D">
        <w:rPr>
          <w:rFonts w:hint="eastAsia"/>
          <w:lang w:eastAsia="zh-CN"/>
        </w:rPr>
        <w:t>、</w:t>
      </w:r>
      <w:r w:rsidR="004A416C" w:rsidRPr="008F793D">
        <w:rPr>
          <w:rFonts w:hint="eastAsia"/>
          <w:b/>
          <w:bCs/>
          <w:lang w:eastAsia="zh-CN"/>
        </w:rPr>
        <w:t>A5.341C</w:t>
      </w:r>
      <w:r w:rsidR="004A416C" w:rsidRPr="008F793D">
        <w:rPr>
          <w:rFonts w:hint="eastAsia"/>
          <w:lang w:eastAsia="zh-CN"/>
        </w:rPr>
        <w:t>、</w:t>
      </w:r>
      <w:r w:rsidR="004A416C" w:rsidRPr="008F793D">
        <w:rPr>
          <w:rFonts w:hint="eastAsia"/>
          <w:b/>
          <w:bCs/>
          <w:lang w:eastAsia="zh-CN"/>
        </w:rPr>
        <w:t>5.346</w:t>
      </w:r>
      <w:r w:rsidR="004A416C" w:rsidRPr="00B831AD">
        <w:rPr>
          <w:rFonts w:hint="eastAsia"/>
          <w:lang w:eastAsia="zh-CN"/>
        </w:rPr>
        <w:t>、</w:t>
      </w:r>
      <w:r w:rsidR="004A416C" w:rsidRPr="008F793D">
        <w:rPr>
          <w:rFonts w:hint="eastAsia"/>
          <w:b/>
          <w:bCs/>
          <w:lang w:eastAsia="zh-CN"/>
        </w:rPr>
        <w:t>5.346A</w:t>
      </w:r>
      <w:r w:rsidR="004A416C" w:rsidRPr="008F793D">
        <w:rPr>
          <w:rFonts w:hint="eastAsia"/>
          <w:lang w:eastAsia="zh-CN"/>
        </w:rPr>
        <w:t>、</w:t>
      </w:r>
      <w:r w:rsidR="004A416C" w:rsidRPr="008F793D">
        <w:rPr>
          <w:rFonts w:hint="eastAsia"/>
          <w:b/>
          <w:bCs/>
          <w:lang w:eastAsia="zh-CN"/>
        </w:rPr>
        <w:t>5.429D</w:t>
      </w:r>
      <w:r w:rsidR="004A416C" w:rsidRPr="008F793D">
        <w:rPr>
          <w:rFonts w:hint="eastAsia"/>
          <w:lang w:eastAsia="zh-CN"/>
        </w:rPr>
        <w:t>、</w:t>
      </w:r>
      <w:r w:rsidR="004A416C" w:rsidRPr="008F793D">
        <w:rPr>
          <w:rFonts w:hint="eastAsia"/>
          <w:b/>
          <w:bCs/>
          <w:lang w:eastAsia="zh-CN"/>
        </w:rPr>
        <w:t>5.429F</w:t>
      </w:r>
      <w:r w:rsidR="004A416C" w:rsidRPr="008F793D">
        <w:rPr>
          <w:rFonts w:hint="eastAsia"/>
          <w:lang w:eastAsia="zh-CN"/>
        </w:rPr>
        <w:t>、</w:t>
      </w:r>
      <w:r w:rsidR="004A416C" w:rsidRPr="008F793D">
        <w:rPr>
          <w:rFonts w:hint="eastAsia"/>
          <w:b/>
          <w:bCs/>
          <w:lang w:eastAsia="zh-CN"/>
        </w:rPr>
        <w:t>5.430A</w:t>
      </w:r>
      <w:r w:rsidR="004A416C" w:rsidRPr="008F793D">
        <w:rPr>
          <w:rFonts w:hint="eastAsia"/>
          <w:lang w:eastAsia="zh-CN"/>
        </w:rPr>
        <w:t>、</w:t>
      </w:r>
      <w:r w:rsidR="004A416C" w:rsidRPr="008F793D">
        <w:rPr>
          <w:rFonts w:hint="eastAsia"/>
          <w:b/>
          <w:bCs/>
          <w:lang w:eastAsia="zh-CN"/>
        </w:rPr>
        <w:t>5.431A</w:t>
      </w:r>
      <w:r w:rsidR="004A416C" w:rsidRPr="008F793D">
        <w:rPr>
          <w:rFonts w:hint="eastAsia"/>
          <w:lang w:eastAsia="zh-CN"/>
        </w:rPr>
        <w:t>、</w:t>
      </w:r>
      <w:r w:rsidR="004A416C" w:rsidRPr="008F793D">
        <w:rPr>
          <w:rFonts w:hint="eastAsia"/>
          <w:b/>
          <w:bCs/>
          <w:lang w:eastAsia="zh-CN"/>
        </w:rPr>
        <w:t>5.431B</w:t>
      </w:r>
      <w:r w:rsidR="004A416C" w:rsidRPr="00B831AD">
        <w:rPr>
          <w:rFonts w:hint="eastAsia"/>
          <w:lang w:eastAsia="zh-CN"/>
        </w:rPr>
        <w:t>、</w:t>
      </w:r>
      <w:r w:rsidR="004A416C" w:rsidRPr="008F793D">
        <w:rPr>
          <w:rFonts w:hint="eastAsia"/>
          <w:b/>
          <w:bCs/>
          <w:lang w:eastAsia="zh-CN"/>
        </w:rPr>
        <w:t>5.432B</w:t>
      </w:r>
      <w:r w:rsidR="004A416C" w:rsidRPr="008F793D">
        <w:rPr>
          <w:rFonts w:hint="eastAsia"/>
          <w:lang w:eastAsia="zh-CN"/>
        </w:rPr>
        <w:t>和</w:t>
      </w:r>
      <w:r w:rsidR="004A416C" w:rsidRPr="008F793D">
        <w:rPr>
          <w:rFonts w:hint="eastAsia"/>
          <w:b/>
          <w:bCs/>
          <w:lang w:eastAsia="zh-CN"/>
        </w:rPr>
        <w:t>5.434</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245845">
        <w:rPr>
          <w:lang w:eastAsia="zh-CN"/>
        </w:rPr>
        <w:t>4</w:t>
      </w:r>
    </w:p>
    <w:p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rsidR="005723B8" w:rsidRDefault="005723B8" w:rsidP="00FD7AFB">
      <w:pPr>
        <w:rPr>
          <w:lang w:eastAsia="zh-CN"/>
        </w:rPr>
      </w:pPr>
    </w:p>
    <w:p w:rsidR="005E66AB" w:rsidRPr="0017063D" w:rsidRDefault="005E66AB" w:rsidP="00FD7AFB">
      <w:pPr>
        <w:rPr>
          <w:lang w:eastAsia="zh-CN"/>
        </w:rPr>
      </w:pPr>
    </w:p>
    <w:p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rsidR="00560347" w:rsidRPr="00560347" w:rsidRDefault="00560347" w:rsidP="00560347">
      <w:pPr>
        <w:rPr>
          <w:color w:val="000000"/>
          <w:lang w:eastAsia="zh-CN"/>
        </w:rPr>
      </w:pPr>
    </w:p>
    <w:p w:rsidR="006519B7" w:rsidRDefault="006519B7">
      <w:pPr>
        <w:jc w:val="center"/>
      </w:pPr>
      <w:r>
        <w:t>______________</w:t>
      </w: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6519B7" w:rsidRDefault="006519B7" w:rsidP="00560347">
      <w:pPr>
        <w:rPr>
          <w:lang w:eastAsia="zh-CN"/>
        </w:rPr>
      </w:pPr>
    </w:p>
    <w:p w:rsidR="00560347" w:rsidRPr="00560347" w:rsidRDefault="00560347" w:rsidP="00560347">
      <w:pPr>
        <w:rPr>
          <w:lang w:eastAsia="zh-CN"/>
        </w:rPr>
        <w:sectPr w:rsidR="00560347" w:rsidRPr="00560347" w:rsidSect="00EE0F2D">
          <w:headerReference w:type="default" r:id="rId10"/>
          <w:footnotePr>
            <w:pos w:val="beneathText"/>
          </w:footnotePr>
          <w:pgSz w:w="11907" w:h="16840" w:code="9"/>
          <w:pgMar w:top="1701" w:right="851" w:bottom="1134" w:left="1985" w:header="720" w:footer="482" w:gutter="0"/>
          <w:cols w:space="720"/>
          <w:vAlign w:val="both"/>
        </w:sect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pPr>
        <w:rPr>
          <w:color w:val="000000"/>
          <w:lang w:eastAsia="zh-CN"/>
        </w:rPr>
      </w:pPr>
    </w:p>
    <w:p w:rsidR="00FB779B" w:rsidRPr="00560347" w:rsidRDefault="00FB779B" w:rsidP="0017063D">
      <w:pPr>
        <w:rPr>
          <w:lang w:eastAsia="zh-CN"/>
        </w:rPr>
      </w:pPr>
    </w:p>
    <w:sectPr w:rsidR="00FB779B" w:rsidRPr="00560347">
      <w:headerReference w:type="even" r:id="rId11"/>
      <w:headerReference w:type="first" r:id="rId12"/>
      <w:footnotePr>
        <w:pos w:val="beneathText"/>
      </w:footnotePr>
      <w:type w:val="oddPage"/>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1C3" w:rsidRDefault="005B41C3">
      <w:r>
        <w:separator/>
      </w:r>
    </w:p>
  </w:endnote>
  <w:endnote w:type="continuationSeparator" w:id="0">
    <w:p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1C3" w:rsidRDefault="005B41C3">
      <w:r>
        <w:rPr>
          <w:b/>
        </w:rPr>
        <w:t>_______________</w:t>
      </w:r>
    </w:p>
  </w:footnote>
  <w:footnote w:type="continuationSeparator" w:id="0">
    <w:p w:rsidR="005B41C3" w:rsidRDefault="005B4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5E2051" w:rsidTr="005E2051">
      <w:trPr>
        <w:cantSplit/>
      </w:trPr>
      <w:tc>
        <w:tcPr>
          <w:tcW w:w="1854"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EE0F2D">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5E2051" w:rsidRPr="0034142D" w:rsidRDefault="005E2051" w:rsidP="005E2051">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rsidR="006519B7" w:rsidRDefault="006519B7" w:rsidP="005E2051">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4A1F30">
      <w:trPr>
        <w:cantSplit/>
        <w:jc w:val="right"/>
      </w:trPr>
      <w:tc>
        <w:tcPr>
          <w:tcW w:w="1854" w:type="dxa"/>
          <w:tcBorders>
            <w:top w:val="single" w:sz="6" w:space="0" w:color="auto"/>
            <w:left w:val="single" w:sz="6" w:space="0" w:color="auto"/>
            <w:bottom w:val="single" w:sz="6" w:space="0" w:color="auto"/>
            <w:right w:val="single" w:sz="6" w:space="0" w:color="auto"/>
          </w:tcBorders>
        </w:tcPr>
        <w:p w:rsidR="004A1F30" w:rsidRPr="0034142D" w:rsidRDefault="004A1F30"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4A1F30" w:rsidRPr="0034142D" w:rsidRDefault="004A1F30"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sidR="006519B7">
            <w:rPr>
              <w:rStyle w:val="PageNumber"/>
              <w:rFonts w:cs="Times New Roman"/>
              <w:bCs w:val="0"/>
              <w:lang w:val="en-GB"/>
            </w:rPr>
            <w:fldChar w:fldCharType="begin"/>
          </w:r>
          <w:r w:rsidR="006519B7">
            <w:rPr>
              <w:rStyle w:val="PageNumber"/>
              <w:rFonts w:cs="Times New Roman"/>
              <w:bCs w:val="0"/>
              <w:lang w:val="en-GB"/>
            </w:rPr>
            <w:instrText xml:space="preserve"> PAGE </w:instrText>
          </w:r>
          <w:r w:rsidR="006519B7">
            <w:rPr>
              <w:rStyle w:val="PageNumber"/>
              <w:rFonts w:cs="Times New Roman"/>
              <w:bCs w:val="0"/>
              <w:lang w:val="en-GB"/>
            </w:rPr>
            <w:fldChar w:fldCharType="separate"/>
          </w:r>
          <w:r w:rsidR="00061C04">
            <w:rPr>
              <w:rStyle w:val="PageNumber"/>
              <w:rFonts w:cs="Times New Roman"/>
              <w:bCs w:val="0"/>
              <w:noProof/>
              <w:lang w:val="en-GB"/>
            </w:rPr>
            <w:t>1</w:t>
          </w:r>
          <w:r w:rsidR="006519B7">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4A1F30" w:rsidRPr="0034142D" w:rsidRDefault="004A1F30"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C73BF">
            <w:rPr>
              <w:rFonts w:hAnsi="SimSun" w:hint="eastAsia"/>
              <w:color w:val="000000"/>
              <w:lang w:val="fr-CH" w:eastAsia="zh-CN"/>
            </w:rPr>
            <w:t>2</w:t>
          </w:r>
        </w:p>
      </w:tc>
    </w:tr>
  </w:tbl>
  <w:p w:rsidR="004A1F30" w:rsidRDefault="004A1F30">
    <w:pPr>
      <w:pStyle w:val="Heade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rsidTr="00EE0F2D">
      <w:trPr>
        <w:cantSplit/>
      </w:trPr>
      <w:tc>
        <w:tcPr>
          <w:tcW w:w="1854" w:type="dxa"/>
          <w:tcBorders>
            <w:top w:val="single" w:sz="6" w:space="0" w:color="auto"/>
            <w:left w:val="single" w:sz="6" w:space="0" w:color="auto"/>
            <w:bottom w:val="single" w:sz="6" w:space="0" w:color="auto"/>
            <w:right w:val="single" w:sz="6" w:space="0" w:color="auto"/>
          </w:tcBorders>
        </w:tcPr>
        <w:p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DC73BF">
            <w:rPr>
              <w:rFonts w:hAnsi="SimSun" w:hint="eastAsia"/>
              <w:color w:val="000000"/>
              <w:lang w:val="fr-CH" w:eastAsia="zh-CN"/>
            </w:rPr>
            <w:t>2</w:t>
          </w:r>
        </w:p>
      </w:tc>
    </w:tr>
  </w:tbl>
  <w:p w:rsidR="00EE0F2D" w:rsidRDefault="00EE0F2D" w:rsidP="005E2051">
    <w:pPr>
      <w:pStyle w:val="Heade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rsidR="00EE0F2D" w:rsidRDefault="00EE0F2D">
    <w:pPr>
      <w:pStyle w:val="Header"/>
      <w:rPr>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8F793D">
            <w:rPr>
              <w:rFonts w:hAnsi="SimSun"/>
              <w:color w:val="000000"/>
              <w:lang w:val="fr-CH" w:eastAsia="zh-CN"/>
            </w:rPr>
            <w:t>-</w:t>
          </w:r>
        </w:p>
      </w:tc>
    </w:tr>
  </w:tbl>
  <w:p w:rsidR="009E40AD" w:rsidRDefault="009E40AD">
    <w:pPr>
      <w:pStyle w:val="Header"/>
      <w:rPr>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F30" w:rsidRDefault="004A1F3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129" w:rsidRDefault="008311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79B"/>
    <w:rsid w:val="000002F7"/>
    <w:rsid w:val="000033CF"/>
    <w:rsid w:val="00044452"/>
    <w:rsid w:val="00061C04"/>
    <w:rsid w:val="0008741B"/>
    <w:rsid w:val="000A7351"/>
    <w:rsid w:val="000C3B23"/>
    <w:rsid w:val="00143BE8"/>
    <w:rsid w:val="0017063D"/>
    <w:rsid w:val="001E349C"/>
    <w:rsid w:val="00203D49"/>
    <w:rsid w:val="00237311"/>
    <w:rsid w:val="00242554"/>
    <w:rsid w:val="00245845"/>
    <w:rsid w:val="00255B7F"/>
    <w:rsid w:val="00295FD5"/>
    <w:rsid w:val="002B31CB"/>
    <w:rsid w:val="002E4ACF"/>
    <w:rsid w:val="00300C4D"/>
    <w:rsid w:val="0034142D"/>
    <w:rsid w:val="003F3D5B"/>
    <w:rsid w:val="004469E1"/>
    <w:rsid w:val="004A1F30"/>
    <w:rsid w:val="004A416C"/>
    <w:rsid w:val="00560347"/>
    <w:rsid w:val="005723B8"/>
    <w:rsid w:val="00584B3A"/>
    <w:rsid w:val="005A01DF"/>
    <w:rsid w:val="005B41C3"/>
    <w:rsid w:val="005C4A29"/>
    <w:rsid w:val="005C6212"/>
    <w:rsid w:val="005E2051"/>
    <w:rsid w:val="005E66AB"/>
    <w:rsid w:val="00641ABA"/>
    <w:rsid w:val="006519B7"/>
    <w:rsid w:val="00674EFB"/>
    <w:rsid w:val="00680E73"/>
    <w:rsid w:val="006E0E06"/>
    <w:rsid w:val="006E46DA"/>
    <w:rsid w:val="006F71D6"/>
    <w:rsid w:val="00745F40"/>
    <w:rsid w:val="0077544E"/>
    <w:rsid w:val="007B53E1"/>
    <w:rsid w:val="007E6261"/>
    <w:rsid w:val="007E79B6"/>
    <w:rsid w:val="00831129"/>
    <w:rsid w:val="008659F1"/>
    <w:rsid w:val="008723F3"/>
    <w:rsid w:val="008F793D"/>
    <w:rsid w:val="009E40AD"/>
    <w:rsid w:val="009E4CD5"/>
    <w:rsid w:val="009F3433"/>
    <w:rsid w:val="00A52717"/>
    <w:rsid w:val="00A606B7"/>
    <w:rsid w:val="00AC1323"/>
    <w:rsid w:val="00AE2E52"/>
    <w:rsid w:val="00B058BD"/>
    <w:rsid w:val="00B11AA2"/>
    <w:rsid w:val="00B67A3A"/>
    <w:rsid w:val="00B831AD"/>
    <w:rsid w:val="00BA4D9C"/>
    <w:rsid w:val="00C67E33"/>
    <w:rsid w:val="00CC46A3"/>
    <w:rsid w:val="00D03080"/>
    <w:rsid w:val="00DB1195"/>
    <w:rsid w:val="00DC73BF"/>
    <w:rsid w:val="00DD6055"/>
    <w:rsid w:val="00DD71EC"/>
    <w:rsid w:val="00E0406F"/>
    <w:rsid w:val="00E37E01"/>
    <w:rsid w:val="00E5768A"/>
    <w:rsid w:val="00ED5ED7"/>
    <w:rsid w:val="00EE0F2D"/>
    <w:rsid w:val="00EF0319"/>
    <w:rsid w:val="00EF37DB"/>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184</TotalTime>
  <Pages>5</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Liu, Sanping</cp:lastModifiedBy>
  <cp:revision>23</cp:revision>
  <cp:lastPrinted>2009-01-20T13:23:00Z</cp:lastPrinted>
  <dcterms:created xsi:type="dcterms:W3CDTF">2012-09-06T08:29:00Z</dcterms:created>
  <dcterms:modified xsi:type="dcterms:W3CDTF">2018-08-02T07:16:00Z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