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:rsidR="00542C7C" w:rsidRPr="003C563D" w:rsidRDefault="003C563D">
      <w:pPr>
        <w:pStyle w:val="Heading2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:rsidR="00542C7C" w:rsidRPr="009F61FA" w:rsidRDefault="009F61FA">
      <w:pPr>
        <w:pStyle w:val="Heading2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:rsidR="00542C7C" w:rsidRPr="003C563D" w:rsidRDefault="00542C7C">
      <w:pPr>
        <w:pStyle w:val="Index1"/>
        <w:spacing w:before="0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92"/>
        <w:gridCol w:w="1377"/>
        <w:gridCol w:w="1471"/>
        <w:gridCol w:w="988"/>
        <w:gridCol w:w="1851"/>
      </w:tblGrid>
      <w:tr w:rsidR="003C563D" w:rsidRPr="009F61FA" w:rsidTr="009F61FA">
        <w:trPr>
          <w:tblHeader/>
          <w:jc w:val="center"/>
        </w:trPr>
        <w:tc>
          <w:tcPr>
            <w:tcW w:w="1472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22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992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377" w:type="dxa"/>
          </w:tcPr>
          <w:p w:rsidR="003C563D" w:rsidRPr="003475A2" w:rsidRDefault="003C563D" w:rsidP="003C563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71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988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851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:rsidTr="003C563D">
        <w:trPr>
          <w:tblHeader/>
          <w:jc w:val="center"/>
        </w:trPr>
        <w:tc>
          <w:tcPr>
            <w:tcW w:w="1472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90676C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992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</w:tbl>
    <w:p w:rsidR="00561B86" w:rsidRPr="007624C1" w:rsidRDefault="009F61FA" w:rsidP="00561B86">
      <w:pPr>
        <w:pStyle w:val="AnnexRef"/>
        <w:tabs>
          <w:tab w:val="clear" w:pos="1134"/>
          <w:tab w:val="clear" w:pos="1871"/>
          <w:tab w:val="clear" w:pos="2268"/>
        </w:tabs>
        <w:spacing w:before="240"/>
        <w:ind w:left="284" w:hanging="284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:rsidR="00DF39A0" w:rsidRDefault="00DF39A0" w:rsidP="00561B86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s-ES_tradnl" w:eastAsia="zh-CN"/>
        </w:rPr>
      </w:pPr>
    </w:p>
    <w:p w:rsidR="00DF39A0" w:rsidRPr="00561B86" w:rsidRDefault="00DF39A0" w:rsidP="00561B86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s-ES_tradnl"/>
        </w:rPr>
      </w:pPr>
    </w:p>
    <w:p w:rsidR="00542C7C" w:rsidRDefault="00542C7C" w:rsidP="0068053C">
      <w:pPr>
        <w:pStyle w:val="AnnexRef"/>
        <w:spacing w:before="0"/>
        <w:rPr>
          <w:lang w:val="en-US"/>
        </w:rPr>
      </w:pPr>
      <w:bookmarkStart w:id="0" w:name="_GoBack"/>
      <w:bookmarkEnd w:id="0"/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6CBC"/>
    <w:rsid w:val="00893D79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129BA-FF3A-4D90-BD86-88D0C555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30</TotalTime>
  <Pages>1</Pages>
  <Words>69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Catalano Moreira, Rossana</cp:lastModifiedBy>
  <cp:revision>23</cp:revision>
  <cp:lastPrinted>2016-12-06T10:13:00Z</cp:lastPrinted>
  <dcterms:created xsi:type="dcterms:W3CDTF">2017-03-06T16:30:00Z</dcterms:created>
  <dcterms:modified xsi:type="dcterms:W3CDTF">2017-11-14T09:53:00Z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