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C7C" w:rsidRPr="001A4D64" w:rsidRDefault="001A4D64">
      <w:pPr>
        <w:pStyle w:val="Heading1"/>
        <w:spacing w:before="240"/>
        <w:ind w:left="0" w:firstLine="0"/>
        <w:jc w:val="center"/>
        <w:rPr>
          <w:lang w:val="fr-CH"/>
        </w:rPr>
      </w:pPr>
      <w:r w:rsidRPr="00385A83">
        <w:t>MISES  À  JOUR  des</w:t>
      </w:r>
    </w:p>
    <w:p w:rsidR="00542C7C" w:rsidRPr="001A4D64" w:rsidRDefault="001A4D64">
      <w:pPr>
        <w:pStyle w:val="Heading2"/>
        <w:ind w:left="0" w:firstLine="0"/>
        <w:jc w:val="center"/>
        <w:rPr>
          <w:lang w:val="fr-CH"/>
        </w:rPr>
      </w:pPr>
      <w:r w:rsidRPr="00385A83">
        <w:t>Règles de procédure</w:t>
      </w:r>
    </w:p>
    <w:p w:rsidR="00542C7C" w:rsidRPr="001A4D64" w:rsidRDefault="001A4D64" w:rsidP="00CB4500">
      <w:pPr>
        <w:jc w:val="center"/>
        <w:rPr>
          <w:lang w:val="fr-CH"/>
        </w:rPr>
      </w:pPr>
      <w:r w:rsidRPr="001A4D64">
        <w:rPr>
          <w:lang w:val="fr-CH"/>
        </w:rPr>
        <w:t>(Edition de</w:t>
      </w:r>
      <w:r w:rsidR="00542C7C" w:rsidRPr="001A4D64">
        <w:rPr>
          <w:lang w:val="fr-CH"/>
        </w:rPr>
        <w:t xml:space="preserve"> </w:t>
      </w:r>
      <w:r w:rsidR="00F634C8" w:rsidRPr="001A4D64">
        <w:rPr>
          <w:lang w:val="fr-CH"/>
        </w:rPr>
        <w:t>201</w:t>
      </w:r>
      <w:r w:rsidR="00CB4500">
        <w:rPr>
          <w:lang w:val="fr-CH"/>
        </w:rPr>
        <w:t>7</w:t>
      </w:r>
      <w:bookmarkStart w:id="0" w:name="_GoBack"/>
      <w:bookmarkEnd w:id="0"/>
      <w:r w:rsidR="00542C7C" w:rsidRPr="001A4D64">
        <w:rPr>
          <w:lang w:val="fr-CH"/>
        </w:rPr>
        <w:t>)</w:t>
      </w:r>
    </w:p>
    <w:p w:rsidR="00542C7C" w:rsidRPr="001A4D64" w:rsidRDefault="001A4D64">
      <w:pPr>
        <w:pStyle w:val="Heading2"/>
        <w:ind w:left="0" w:firstLine="0"/>
        <w:jc w:val="center"/>
        <w:rPr>
          <w:lang w:val="fr-CH"/>
        </w:rPr>
      </w:pPr>
      <w:r w:rsidRPr="00385A83">
        <w:t>approuvées par le Comité du Règlement des radiocommunications</w:t>
      </w:r>
      <w:r w:rsidR="00735564">
        <w:t>*</w:t>
      </w:r>
    </w:p>
    <w:p w:rsidR="0080466E" w:rsidRDefault="0080466E" w:rsidP="0080466E">
      <w:pPr>
        <w:pStyle w:val="Index1"/>
        <w:spacing w:before="0"/>
      </w:pPr>
    </w:p>
    <w:p w:rsidR="00735564" w:rsidRDefault="00735564" w:rsidP="00735564">
      <w:pPr>
        <w:pStyle w:val="Index1"/>
        <w:spacing w:before="0"/>
        <w:rPr>
          <w:lang w:val="en-US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92"/>
        <w:gridCol w:w="1285"/>
        <w:gridCol w:w="1563"/>
        <w:gridCol w:w="988"/>
        <w:gridCol w:w="1851"/>
      </w:tblGrid>
      <w:tr w:rsidR="00735564" w:rsidRPr="003475A2" w:rsidTr="003336A1">
        <w:trPr>
          <w:tblHeader/>
          <w:jc w:val="center"/>
        </w:trPr>
        <w:tc>
          <w:tcPr>
            <w:tcW w:w="1472" w:type="dxa"/>
          </w:tcPr>
          <w:p w:rsidR="00735564" w:rsidRPr="003475A2" w:rsidRDefault="00735564" w:rsidP="003336A1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Ré</w:t>
            </w:r>
            <w:r w:rsidRPr="003475A2">
              <w:rPr>
                <w:b/>
                <w:bCs/>
                <w:sz w:val="20"/>
                <w:lang w:val="en-US"/>
              </w:rPr>
              <w:t>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</w:t>
            </w:r>
            <w:r>
              <w:rPr>
                <w:b/>
                <w:bCs/>
                <w:sz w:val="20"/>
                <w:lang w:val="en-US"/>
              </w:rPr>
              <w:t>i</w:t>
            </w:r>
            <w:r w:rsidRPr="003475A2">
              <w:rPr>
                <w:b/>
                <w:bCs/>
                <w:sz w:val="20"/>
                <w:lang w:val="en-US"/>
              </w:rPr>
              <w:t>r</w:t>
            </w:r>
            <w:r>
              <w:rPr>
                <w:b/>
                <w:bCs/>
                <w:sz w:val="20"/>
                <w:lang w:val="en-US"/>
              </w:rPr>
              <w:t>e</w:t>
            </w:r>
            <w:r w:rsidRPr="003475A2">
              <w:rPr>
                <w:b/>
                <w:bCs/>
                <w:sz w:val="20"/>
                <w:lang w:val="en-US"/>
              </w:rPr>
              <w:t xml:space="preserve"> N</w:t>
            </w:r>
            <w:r w:rsidRPr="006D2EB8">
              <w:rPr>
                <w:rFonts w:ascii="Times New Roman Bold" w:hAnsi="Times New Roman Bold" w:cs="Times New Roman Bold"/>
                <w:b/>
                <w:bCs/>
                <w:sz w:val="20"/>
                <w:vertAlign w:val="superscript"/>
                <w:lang w:val="en-US"/>
              </w:rPr>
              <w:t>o</w:t>
            </w:r>
            <w:r w:rsidRPr="003475A2">
              <w:rPr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1222" w:type="dxa"/>
          </w:tcPr>
          <w:p w:rsidR="00735564" w:rsidRPr="003475A2" w:rsidRDefault="00735564" w:rsidP="003336A1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92" w:type="dxa"/>
          </w:tcPr>
          <w:p w:rsidR="00735564" w:rsidRPr="003475A2" w:rsidRDefault="00735564" w:rsidP="003336A1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  <w:r>
              <w:rPr>
                <w:b/>
                <w:bCs/>
                <w:sz w:val="20"/>
                <w:lang w:val="en-US"/>
              </w:rPr>
              <w:t>ie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735564" w:rsidRPr="003475A2" w:rsidRDefault="00735564" w:rsidP="003336A1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735564" w:rsidRPr="00735564" w:rsidRDefault="00735564" w:rsidP="003336A1">
            <w:pPr>
              <w:spacing w:after="200"/>
              <w:jc w:val="center"/>
              <w:rPr>
                <w:b/>
                <w:bCs/>
                <w:sz w:val="20"/>
                <w:lang w:val="fr-CH"/>
              </w:rPr>
            </w:pPr>
            <w:r w:rsidRPr="0084587A">
              <w:rPr>
                <w:b/>
                <w:bCs/>
                <w:sz w:val="20"/>
              </w:rPr>
              <w:t>Ν° du RP ou autre réf</w:t>
            </w:r>
            <w:r>
              <w:rPr>
                <w:b/>
                <w:bCs/>
                <w:sz w:val="20"/>
              </w:rPr>
              <w:t>é</w:t>
            </w:r>
            <w:r w:rsidRPr="0084587A">
              <w:rPr>
                <w:b/>
                <w:bCs/>
                <w:sz w:val="20"/>
              </w:rPr>
              <w:t>rence</w:t>
            </w:r>
            <w:r w:rsidRPr="0084587A">
              <w:rPr>
                <w:rFonts w:ascii="Times New Roman Bold" w:hAnsi="Times New Roman Bold" w:cs="Times New Roman Bold"/>
                <w:b/>
                <w:bCs/>
                <w:sz w:val="20"/>
                <w:vertAlign w:val="superscript"/>
                <w:lang w:val="fr-CH"/>
              </w:rPr>
              <w:t>1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735564" w:rsidRPr="003475A2" w:rsidRDefault="00735564" w:rsidP="003336A1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 xml:space="preserve">Pages </w:t>
            </w:r>
            <w:r>
              <w:rPr>
                <w:b/>
                <w:bCs/>
                <w:sz w:val="20"/>
                <w:lang w:val="en-US"/>
              </w:rPr>
              <w:t>à enlever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:rsidR="00735564" w:rsidRPr="003475A2" w:rsidRDefault="00735564" w:rsidP="003336A1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494FC4">
              <w:rPr>
                <w:b/>
                <w:bCs/>
                <w:sz w:val="20"/>
                <w:lang w:val="fr-CH"/>
              </w:rPr>
              <w:t xml:space="preserve">Pages à </w:t>
            </w:r>
            <w:r w:rsidRPr="00494FC4">
              <w:rPr>
                <w:b/>
                <w:bCs/>
                <w:sz w:val="20"/>
                <w:lang w:val="fr-CH"/>
              </w:rPr>
              <w:br/>
              <w:t>insérer</w:t>
            </w:r>
          </w:p>
        </w:tc>
      </w:tr>
      <w:tr w:rsidR="00735564" w:rsidRPr="003475A2" w:rsidTr="003336A1">
        <w:trPr>
          <w:tblHeader/>
          <w:jc w:val="center"/>
        </w:trPr>
        <w:tc>
          <w:tcPr>
            <w:tcW w:w="1472" w:type="dxa"/>
          </w:tcPr>
          <w:p w:rsidR="00735564" w:rsidRPr="003475A2" w:rsidRDefault="00735564" w:rsidP="00735564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t>Voir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424</w:t>
            </w:r>
          </w:p>
        </w:tc>
        <w:tc>
          <w:tcPr>
            <w:tcW w:w="1222" w:type="dxa"/>
          </w:tcPr>
          <w:p w:rsidR="00735564" w:rsidRPr="003475A2" w:rsidRDefault="00735564" w:rsidP="00735564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Novemb</w:t>
            </w:r>
            <w:r>
              <w:rPr>
                <w:sz w:val="20"/>
                <w:lang w:val="en-US"/>
              </w:rPr>
              <w:t>r</w:t>
            </w:r>
            <w:r>
              <w:rPr>
                <w:sz w:val="20"/>
                <w:lang w:val="en-US"/>
              </w:rPr>
              <w:t>e 2017</w:t>
            </w:r>
          </w:p>
        </w:tc>
        <w:tc>
          <w:tcPr>
            <w:tcW w:w="992" w:type="dxa"/>
          </w:tcPr>
          <w:p w:rsidR="00735564" w:rsidRPr="003475A2" w:rsidRDefault="00735564" w:rsidP="003336A1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:rsidR="00735564" w:rsidRPr="003475A2" w:rsidRDefault="00735564" w:rsidP="003336A1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</w:t>
            </w: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735564" w:rsidRPr="003475A2" w:rsidRDefault="00735564" w:rsidP="003336A1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11.14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735564" w:rsidRPr="003475A2" w:rsidRDefault="00735564" w:rsidP="003336A1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:rsidR="00735564" w:rsidRPr="003475A2" w:rsidRDefault="00735564" w:rsidP="00735564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Pr="00F879D2">
              <w:rPr>
                <w:sz w:val="20"/>
                <w:lang w:val="en-US"/>
              </w:rPr>
              <w:t xml:space="preserve"> (r</w:t>
            </w:r>
            <w:r>
              <w:rPr>
                <w:sz w:val="20"/>
                <w:lang w:val="en-US"/>
              </w:rPr>
              <w:t>é</w:t>
            </w:r>
            <w:r w:rsidRPr="00F879D2">
              <w:rPr>
                <w:sz w:val="20"/>
                <w:lang w:val="en-US"/>
              </w:rPr>
              <w:t>v.1)</w:t>
            </w:r>
          </w:p>
        </w:tc>
      </w:tr>
    </w:tbl>
    <w:p w:rsidR="00735564" w:rsidRPr="00735564" w:rsidRDefault="00735564" w:rsidP="00735564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fr-CH"/>
        </w:rPr>
      </w:pPr>
      <w:r w:rsidRPr="00735564">
        <w:rPr>
          <w:sz w:val="20"/>
          <w:vertAlign w:val="superscript"/>
          <w:lang w:val="fr-CH"/>
        </w:rPr>
        <w:t>*</w:t>
      </w:r>
      <w:r w:rsidRPr="00735564">
        <w:rPr>
          <w:sz w:val="20"/>
          <w:lang w:val="fr-CH"/>
        </w:rPr>
        <w:tab/>
      </w:r>
      <w:r w:rsidRPr="00735564">
        <w:rPr>
          <w:sz w:val="20"/>
          <w:lang w:val="fr-CH"/>
        </w:rPr>
        <w:t>Des nouvelles Règles ou les modifications apportées aux Règles de procédure en vigueur prennent effet immédiatement, sauf indication contraire</w:t>
      </w:r>
      <w:r w:rsidRPr="00735564">
        <w:rPr>
          <w:sz w:val="20"/>
          <w:lang w:val="fr-CH"/>
        </w:rPr>
        <w:t>.</w:t>
      </w:r>
    </w:p>
    <w:p w:rsidR="00735564" w:rsidRPr="00735564" w:rsidRDefault="00735564" w:rsidP="00735564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sz w:val="20"/>
          <w:lang w:val="fr-CH"/>
        </w:rPr>
      </w:pPr>
    </w:p>
    <w:p w:rsidR="00735564" w:rsidRDefault="00735564" w:rsidP="00735564">
      <w:pPr>
        <w:pStyle w:val="AnnexRef"/>
        <w:spacing w:before="0"/>
        <w:rPr>
          <w:lang w:val="en-US"/>
        </w:rPr>
      </w:pPr>
      <w:r w:rsidRPr="003475A2">
        <w:rPr>
          <w:lang w:val="en-US"/>
        </w:rPr>
        <w:t>____________________</w:t>
      </w:r>
    </w:p>
    <w:sectPr w:rsidR="00735564" w:rsidSect="00AF35D1">
      <w:headerReference w:type="even" r:id="rId7"/>
      <w:headerReference w:type="defaul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721" w:rsidRDefault="007A0721">
      <w:r>
        <w:separator/>
      </w:r>
    </w:p>
  </w:endnote>
  <w:endnote w:type="continuationSeparator" w:id="0">
    <w:p w:rsidR="007A0721" w:rsidRDefault="007A0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721" w:rsidRDefault="007A0721">
      <w:r>
        <w:rPr>
          <w:b/>
        </w:rPr>
        <w:t>_______________</w:t>
      </w:r>
    </w:p>
  </w:footnote>
  <w:footnote w:type="continuationSeparator" w:id="0">
    <w:p w:rsidR="007A0721" w:rsidRDefault="007A0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1D6C60">
          <w:rPr>
            <w:b w:val="0"/>
            <w:bCs/>
            <w:noProof/>
          </w:rPr>
          <w:t>6</w:t>
        </w:r>
        <w:r w:rsidRPr="00264EB1">
          <w:rPr>
            <w:b w:val="0"/>
            <w:bCs/>
            <w:noProof/>
          </w:rPr>
          <w:fldChar w:fldCharType="end"/>
        </w:r>
      </w:p>
    </w:sdtContent>
  </w:sdt>
  <w:p w:rsidR="009C7F6F" w:rsidRDefault="009C7F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920705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1D6C60">
          <w:rPr>
            <w:b w:val="0"/>
            <w:bCs/>
            <w:noProof/>
          </w:rPr>
          <w:t>5</w:t>
        </w:r>
        <w:r w:rsidRPr="00264EB1">
          <w:rPr>
            <w:b w:val="0"/>
            <w:bCs/>
            <w:noProof/>
          </w:rPr>
          <w:fldChar w:fldCharType="end"/>
        </w:r>
      </w:p>
    </w:sdtContent>
  </w:sdt>
  <w:p w:rsidR="009C7F6F" w:rsidRDefault="009C7F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C9C"/>
    <w:rsid w:val="00002ECE"/>
    <w:rsid w:val="0003503D"/>
    <w:rsid w:val="000445F7"/>
    <w:rsid w:val="00051482"/>
    <w:rsid w:val="0006143E"/>
    <w:rsid w:val="00074649"/>
    <w:rsid w:val="00077D94"/>
    <w:rsid w:val="00087323"/>
    <w:rsid w:val="0009209B"/>
    <w:rsid w:val="000933FA"/>
    <w:rsid w:val="000A3701"/>
    <w:rsid w:val="000B1FFF"/>
    <w:rsid w:val="000B5A09"/>
    <w:rsid w:val="000E3E55"/>
    <w:rsid w:val="000F0C05"/>
    <w:rsid w:val="000F7A24"/>
    <w:rsid w:val="001060FB"/>
    <w:rsid w:val="001227BB"/>
    <w:rsid w:val="00130D3C"/>
    <w:rsid w:val="00152267"/>
    <w:rsid w:val="00162D61"/>
    <w:rsid w:val="001A0DA8"/>
    <w:rsid w:val="001A4D64"/>
    <w:rsid w:val="001A51A7"/>
    <w:rsid w:val="001A70ED"/>
    <w:rsid w:val="001D6C60"/>
    <w:rsid w:val="00201A44"/>
    <w:rsid w:val="002112B2"/>
    <w:rsid w:val="00220ACA"/>
    <w:rsid w:val="00246CD0"/>
    <w:rsid w:val="0024750D"/>
    <w:rsid w:val="00272DC4"/>
    <w:rsid w:val="00287220"/>
    <w:rsid w:val="00297A9C"/>
    <w:rsid w:val="002E6AAC"/>
    <w:rsid w:val="002F23DB"/>
    <w:rsid w:val="002F3D2B"/>
    <w:rsid w:val="00342CB2"/>
    <w:rsid w:val="00347017"/>
    <w:rsid w:val="003475A2"/>
    <w:rsid w:val="00372DA7"/>
    <w:rsid w:val="0038634D"/>
    <w:rsid w:val="00391E5F"/>
    <w:rsid w:val="003D40C3"/>
    <w:rsid w:val="003F2917"/>
    <w:rsid w:val="003F58DF"/>
    <w:rsid w:val="004345BE"/>
    <w:rsid w:val="00435691"/>
    <w:rsid w:val="00443942"/>
    <w:rsid w:val="004641CE"/>
    <w:rsid w:val="004658D6"/>
    <w:rsid w:val="004755FA"/>
    <w:rsid w:val="00480BA6"/>
    <w:rsid w:val="00484EFD"/>
    <w:rsid w:val="00494FC4"/>
    <w:rsid w:val="004A3A27"/>
    <w:rsid w:val="004D1B8F"/>
    <w:rsid w:val="004E77AB"/>
    <w:rsid w:val="004F648A"/>
    <w:rsid w:val="0052190B"/>
    <w:rsid w:val="00542C7C"/>
    <w:rsid w:val="00552FC1"/>
    <w:rsid w:val="00554AB9"/>
    <w:rsid w:val="005665EB"/>
    <w:rsid w:val="00572C9C"/>
    <w:rsid w:val="00583ED1"/>
    <w:rsid w:val="005D6B06"/>
    <w:rsid w:val="005E2AEB"/>
    <w:rsid w:val="005E406D"/>
    <w:rsid w:val="005F7505"/>
    <w:rsid w:val="0060778D"/>
    <w:rsid w:val="00632C44"/>
    <w:rsid w:val="00634022"/>
    <w:rsid w:val="00666328"/>
    <w:rsid w:val="00673C8A"/>
    <w:rsid w:val="006827B4"/>
    <w:rsid w:val="006B1FB7"/>
    <w:rsid w:val="006D2EB8"/>
    <w:rsid w:val="006E6CF9"/>
    <w:rsid w:val="00703F24"/>
    <w:rsid w:val="0071197C"/>
    <w:rsid w:val="00735564"/>
    <w:rsid w:val="00755669"/>
    <w:rsid w:val="007A0721"/>
    <w:rsid w:val="007A2C23"/>
    <w:rsid w:val="007C3193"/>
    <w:rsid w:val="007D3B38"/>
    <w:rsid w:val="007F1CA4"/>
    <w:rsid w:val="00801C53"/>
    <w:rsid w:val="0080466E"/>
    <w:rsid w:val="0082546F"/>
    <w:rsid w:val="00830E80"/>
    <w:rsid w:val="0084587A"/>
    <w:rsid w:val="0088190E"/>
    <w:rsid w:val="0089066B"/>
    <w:rsid w:val="008909C1"/>
    <w:rsid w:val="00893D79"/>
    <w:rsid w:val="008A0B7A"/>
    <w:rsid w:val="008A660C"/>
    <w:rsid w:val="008C77D9"/>
    <w:rsid w:val="008F42A5"/>
    <w:rsid w:val="00911A2D"/>
    <w:rsid w:val="0094670E"/>
    <w:rsid w:val="00990505"/>
    <w:rsid w:val="009A4F25"/>
    <w:rsid w:val="009B587C"/>
    <w:rsid w:val="009C7F6F"/>
    <w:rsid w:val="009D1C59"/>
    <w:rsid w:val="009D63E9"/>
    <w:rsid w:val="009E62E8"/>
    <w:rsid w:val="00A03923"/>
    <w:rsid w:val="00A2060B"/>
    <w:rsid w:val="00A2259C"/>
    <w:rsid w:val="00A33823"/>
    <w:rsid w:val="00A66CA2"/>
    <w:rsid w:val="00A76695"/>
    <w:rsid w:val="00A917BB"/>
    <w:rsid w:val="00AE2E23"/>
    <w:rsid w:val="00AF05D9"/>
    <w:rsid w:val="00AF35D1"/>
    <w:rsid w:val="00B264A9"/>
    <w:rsid w:val="00B27620"/>
    <w:rsid w:val="00BB499B"/>
    <w:rsid w:val="00BD261C"/>
    <w:rsid w:val="00BF3282"/>
    <w:rsid w:val="00C01CC6"/>
    <w:rsid w:val="00C24579"/>
    <w:rsid w:val="00C631B0"/>
    <w:rsid w:val="00C74907"/>
    <w:rsid w:val="00CB4500"/>
    <w:rsid w:val="00CF3B8F"/>
    <w:rsid w:val="00D223C4"/>
    <w:rsid w:val="00D96B1E"/>
    <w:rsid w:val="00DA2BA8"/>
    <w:rsid w:val="00DA318D"/>
    <w:rsid w:val="00DE3F94"/>
    <w:rsid w:val="00E21D35"/>
    <w:rsid w:val="00E344FB"/>
    <w:rsid w:val="00E34736"/>
    <w:rsid w:val="00E35039"/>
    <w:rsid w:val="00E563D0"/>
    <w:rsid w:val="00E73770"/>
    <w:rsid w:val="00E90E9B"/>
    <w:rsid w:val="00EB422E"/>
    <w:rsid w:val="00ED2E16"/>
    <w:rsid w:val="00ED6D03"/>
    <w:rsid w:val="00EE0B98"/>
    <w:rsid w:val="00F051EF"/>
    <w:rsid w:val="00F25B2E"/>
    <w:rsid w:val="00F634C8"/>
    <w:rsid w:val="00F77E75"/>
    <w:rsid w:val="00F83C94"/>
    <w:rsid w:val="00F86376"/>
    <w:rsid w:val="00F879D2"/>
    <w:rsid w:val="00FF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F3132A"/>
  <w15:docId w15:val="{801F323B-86EB-4E18-B38F-5A6748C9C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Default">
    <w:name w:val="Default"/>
    <w:rsid w:val="00201A44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9C7F6F"/>
    <w:rPr>
      <w:b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8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15CCA-BDB5-4628-A080-0E6FB76F6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224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>Rev1  Saisie:           20.01.2006/DD</dc:description>
  <cp:lastModifiedBy>Gachet, Christelle</cp:lastModifiedBy>
  <cp:revision>89</cp:revision>
  <cp:lastPrinted>2017-05-08T08:58:00Z</cp:lastPrinted>
  <dcterms:created xsi:type="dcterms:W3CDTF">2012-11-07T07:47:00Z</dcterms:created>
  <dcterms:modified xsi:type="dcterms:W3CDTF">2017-11-14T10:20:00Z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