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6CE5" w:rsidRDefault="00386CE5" w:rsidP="00F4557E">
      <w:pPr>
        <w:pStyle w:val="Heading1"/>
        <w:spacing w:before="300"/>
        <w:jc w:val="center"/>
        <w:rPr>
          <w:lang w:val="es-ES"/>
        </w:rPr>
      </w:pPr>
      <w:bookmarkStart w:id="0" w:name="_GoBack"/>
      <w:bookmarkEnd w:id="0"/>
      <w:r>
        <w:rPr>
          <w:lang w:val="es-ES"/>
        </w:rPr>
        <w:t>PARTE  B</w:t>
      </w:r>
    </w:p>
    <w:p w:rsidR="00386CE5" w:rsidRDefault="00386CE5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1</w:t>
      </w:r>
    </w:p>
    <w:p w:rsidR="00386CE5" w:rsidRDefault="00386CE5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jc w:val="center"/>
        <w:rPr>
          <w:lang w:val="es-ES"/>
        </w:rPr>
      </w:pPr>
      <w:r>
        <w:rPr>
          <w:lang w:val="es-ES"/>
        </w:rPr>
        <w:t>____________________</w:t>
      </w: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</w:pPr>
    </w:p>
    <w:p w:rsidR="00F4557E" w:rsidRDefault="00F4557E" w:rsidP="00F4557E">
      <w:pPr>
        <w:rPr>
          <w:lang w:val="es-ES"/>
        </w:rPr>
      </w:pPr>
    </w:p>
    <w:p w:rsidR="00F4557E" w:rsidRDefault="00F4557E" w:rsidP="00F4557E">
      <w:pPr>
        <w:rPr>
          <w:lang w:val="es-ES"/>
        </w:rPr>
      </w:pPr>
    </w:p>
    <w:p w:rsidR="00386CE5" w:rsidRDefault="00386CE5" w:rsidP="00F4557E">
      <w:pPr>
        <w:rPr>
          <w:lang w:val="es-ES"/>
        </w:rPr>
        <w:sectPr w:rsidR="00386CE5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:rsidR="00386CE5" w:rsidRDefault="00386CE5" w:rsidP="00F4557E">
      <w:pPr>
        <w:rPr>
          <w:lang w:val="es-ES"/>
        </w:rPr>
      </w:pPr>
    </w:p>
    <w:sectPr w:rsidR="00386CE5" w:rsidSect="00F4557E">
      <w:headerReference w:type="first" r:id="rId10"/>
      <w:footerReference w:type="first" r:id="rId11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2D2" w:rsidRDefault="00C722D2">
      <w:r>
        <w:separator/>
      </w:r>
    </w:p>
  </w:endnote>
  <w:endnote w:type="continuationSeparator" w:id="0">
    <w:p w:rsidR="00C722D2" w:rsidRDefault="00C7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CE5" w:rsidRDefault="00386C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2D2" w:rsidRDefault="00C722D2">
      <w:r>
        <w:rPr>
          <w:b/>
        </w:rPr>
        <w:t>_______________</w:t>
      </w:r>
    </w:p>
  </w:footnote>
  <w:footnote w:type="continuationSeparator" w:id="0">
    <w:p w:rsidR="00C722D2" w:rsidRDefault="00C722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F4557E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F4557E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F4557E">
            <w:rPr>
              <w:lang w:val="fr-CH"/>
            </w:rPr>
            <w:t>-</w:t>
          </w:r>
          <w:r>
            <w:fldChar w:fldCharType="end"/>
          </w:r>
        </w:p>
      </w:tc>
    </w:tr>
  </w:tbl>
  <w:p w:rsidR="00386CE5" w:rsidRDefault="00386CE5">
    <w:pPr>
      <w:rPr>
        <w:lang w:val="fr-C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>
      <w:tblPrEx>
        <w:tblCellMar>
          <w:top w:w="0" w:type="dxa"/>
          <w:left w:w="0" w:type="dxa"/>
          <w:bottom w:w="0" w:type="dxa"/>
          <w:right w:w="0" w:type="dxa"/>
        </w:tblCellMar>
      </w:tblPrEx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5F1293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F129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:rsidR="00386CE5" w:rsidRDefault="00386CE5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F4557E">
            <w:rPr>
              <w:lang w:val="fr-CH"/>
            </w:rPr>
            <w:t>-</w:t>
          </w:r>
          <w:r>
            <w:fldChar w:fldCharType="end"/>
          </w:r>
        </w:p>
      </w:tc>
    </w:tr>
  </w:tbl>
  <w:p w:rsidR="00386CE5" w:rsidRDefault="00386CE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6CE5" w:rsidRDefault="00386CE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E5"/>
    <w:rsid w:val="00386CE5"/>
    <w:rsid w:val="005F1293"/>
    <w:rsid w:val="00C722D2"/>
    <w:rsid w:val="00F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SECB1du RR</dc:subject>
  <dc:creator>Composition des Publications</dc:creator>
  <cp:keywords>FOLIOS:  1  -  2 (bl)</cp:keywords>
  <dc:description>Edition 2009:  16.02.2009/DD (dict. ok)</dc:description>
  <cp:lastModifiedBy>De Nicola, Simon</cp:lastModifiedBy>
  <cp:revision>2</cp:revision>
  <cp:lastPrinted>2005-05-11T16:38:00Z</cp:lastPrinted>
  <dcterms:created xsi:type="dcterms:W3CDTF">2012-10-03T07:22:00Z</dcterms:created>
  <dcterms:modified xsi:type="dcterms:W3CDTF">2012-10-03T07:22:00Z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