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A22EF0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A22EF0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B61673">
        <w:rPr>
          <w:noProof/>
          <w:color w:val="000000"/>
          <w:lang w:val="fr-FR"/>
        </w:rPr>
        <w:t>8</w:t>
      </w:r>
    </w:p>
    <w:p w14:paraId="7A7EC9A0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7777777" w:rsidR="00FB779B" w:rsidRPr="008E5877" w:rsidRDefault="00FB779B" w:rsidP="00B61673">
      <w:pPr>
        <w:pStyle w:val="TOC2"/>
        <w:keepLines w:val="0"/>
        <w:tabs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B61673">
        <w:rPr>
          <w:noProof/>
          <w:color w:val="000000"/>
          <w:lang w:val="fr-FR"/>
        </w:rPr>
        <w:t>6</w:t>
      </w:r>
    </w:p>
    <w:p w14:paraId="332AB020" w14:textId="77777777" w:rsidR="005E17D4" w:rsidRDefault="005E17D4" w:rsidP="005E17D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B944EE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B61673">
        <w:rPr>
          <w:noProof/>
          <w:color w:val="000000"/>
          <w:lang w:val="fr-FR"/>
        </w:rPr>
        <w:t>2</w:t>
      </w:r>
    </w:p>
    <w:p w14:paraId="64D8D05B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Pr="008E5877">
        <w:rPr>
          <w:noProof/>
          <w:color w:val="000000"/>
          <w:lang w:val="fr-FR"/>
        </w:rPr>
        <w:t>2</w:t>
      </w:r>
    </w:p>
    <w:p w14:paraId="6CBE1BBB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14:paraId="3EF49D12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14:paraId="5BC1DCEC" w14:textId="513C5EEE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F57EE9">
        <w:rPr>
          <w:noProof/>
          <w:color w:val="000000"/>
          <w:lang w:val="fr-FR"/>
        </w:rPr>
        <w:t>5</w:t>
      </w:r>
    </w:p>
    <w:p w14:paraId="37453EB3" w14:textId="1A0EEF7D" w:rsidR="00FB779B" w:rsidRPr="008C56DB" w:rsidRDefault="00AF7B42" w:rsidP="008C56D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CC429F">
        <w:rPr>
          <w:noProof/>
          <w:color w:val="000000"/>
          <w:lang w:val="fr-FR"/>
        </w:rPr>
        <w:t>7</w:t>
      </w:r>
    </w:p>
    <w:p w14:paraId="76832141" w14:textId="444A9B2B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</w:t>
      </w:r>
      <w:r w:rsidR="00B67E58">
        <w:rPr>
          <w:noProof/>
          <w:color w:val="000000"/>
          <w:lang w:val="fr-FR"/>
        </w:rPr>
        <w:t>0</w:t>
      </w:r>
    </w:p>
    <w:p w14:paraId="1F9FBEB7" w14:textId="77777777" w:rsidR="00FB779B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4E642EF2" w14:textId="5AD02BB6" w:rsidR="00367DFD" w:rsidRDefault="00367DFD" w:rsidP="00367DF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color w:val="000000"/>
          <w:lang w:val="fr-FR"/>
        </w:rPr>
        <w:t>49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(Rév.CMR-</w:t>
      </w:r>
      <w:r>
        <w:rPr>
          <w:b/>
          <w:color w:val="000000"/>
          <w:lang w:val="fr-FR"/>
        </w:rPr>
        <w:t>15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49</w:t>
      </w:r>
      <w:r w:rsidRPr="008E5877">
        <w:rPr>
          <w:noProof/>
          <w:color w:val="000000"/>
          <w:lang w:val="fr-FR"/>
        </w:rPr>
        <w:t>-</w:t>
      </w:r>
      <w:r w:rsidR="00234E10">
        <w:rPr>
          <w:noProof/>
          <w:color w:val="000000"/>
          <w:lang w:val="fr-FR"/>
        </w:rPr>
        <w:t>1</w:t>
      </w:r>
      <w:bookmarkStart w:id="0" w:name="_GoBack"/>
      <w:bookmarkEnd w:id="0"/>
    </w:p>
    <w:p w14:paraId="3BD18854" w14:textId="03A8CBBB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RES170-1/2</w:t>
      </w:r>
    </w:p>
    <w:p w14:paraId="7067CBC4" w14:textId="52EC1959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7469EA27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1E48DE1E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="00AF7B42" w:rsidRPr="008E5877">
        <w:rPr>
          <w:b w:val="0"/>
          <w:bCs/>
          <w:noProof/>
          <w:color w:val="000000"/>
          <w:sz w:val="24"/>
          <w:szCs w:val="24"/>
          <w:lang w:val="fr-FR"/>
        </w:rPr>
        <w:t>Règles relatives 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 w:rsidR="00B61673"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6C7DF9CA" w14:textId="77777777"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14:paraId="37E4B2DE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BAECB7C" w14:textId="77777777"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6BA1F991" w:rsidR="00B04987" w:rsidRPr="008216D8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4D1837A9" w14:textId="77777777" w:rsidR="00FB779B" w:rsidRPr="008E5877" w:rsidRDefault="00FB779B">
      <w:pPr>
        <w:rPr>
          <w:lang w:val="fr-FR"/>
        </w:rPr>
      </w:pPr>
    </w:p>
    <w:p w14:paraId="351C1AD3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  <w:proofErr w:type="gramEnd"/>
    </w:p>
    <w:p w14:paraId="123DCE9F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2C658D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0A40D07B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738AB4A1" w14:textId="77777777" w:rsidR="00AF7B42" w:rsidRPr="008E5877" w:rsidRDefault="00AF7B42" w:rsidP="00960AB9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 w:rsidR="00960AB9">
        <w:rPr>
          <w:b w:val="0"/>
          <w:bCs/>
          <w:noProof/>
          <w:color w:val="000000"/>
          <w:sz w:val="24"/>
          <w:szCs w:val="24"/>
          <w:lang w:val="fr-FR"/>
        </w:rPr>
        <w:t>9</w:t>
      </w:r>
    </w:p>
    <w:p w14:paraId="2B407C4D" w14:textId="77777777" w:rsidR="00C676C3" w:rsidRDefault="00AF7B42" w:rsidP="004415C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 w:rsidR="00FC18BE"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lang w:val="fr-FR"/>
        </w:rPr>
        <w:sectPr w:rsidR="00D966E8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E06E3D" w14:textId="77777777" w:rsidR="008E5877" w:rsidRPr="008E5877" w:rsidRDefault="008E5877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Pr="008E5877">
        <w:rPr>
          <w:noProof/>
          <w:color w:val="000000"/>
          <w:sz w:val="24"/>
          <w:szCs w:val="24"/>
          <w:lang w:val="fr-FR"/>
        </w:rPr>
        <w:tab/>
      </w:r>
      <w:r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177A2DC0" w:rsidR="009F6CCC" w:rsidRPr="008E5877" w:rsidRDefault="009F6CCC" w:rsidP="00AF524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234E10">
        <w:rPr>
          <w:b w:val="0"/>
          <w:bCs/>
          <w:color w:val="000000"/>
          <w:sz w:val="24"/>
          <w:lang w:val="fr-CH"/>
        </w:rPr>
        <w:t>,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="00234E10">
        <w:rPr>
          <w:b w:val="0"/>
          <w:bCs/>
          <w:color w:val="000000"/>
          <w:sz w:val="24"/>
          <w:lang w:val="fr-CH"/>
        </w:rPr>
        <w:t xml:space="preserve"> et </w:t>
      </w:r>
      <w:r w:rsidR="00234E10">
        <w:rPr>
          <w:color w:val="000000"/>
          <w:sz w:val="24"/>
          <w:lang w:val="fr-CH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4487B34F" w14:textId="77777777" w:rsidR="009F6CCC" w:rsidRPr="008E5877" w:rsidRDefault="009F6CCC" w:rsidP="009F6CCC">
      <w:pPr>
        <w:rPr>
          <w:lang w:val="fr-FR"/>
        </w:rPr>
      </w:pPr>
    </w:p>
    <w:p w14:paraId="24F6A7A8" w14:textId="77777777" w:rsidR="009F6CCC" w:rsidRPr="008E5877" w:rsidRDefault="009F6CCC" w:rsidP="009F6CCC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228DF3FB" w14:textId="77777777" w:rsidR="009F6CCC" w:rsidRPr="008E5877" w:rsidRDefault="009F6CCC" w:rsidP="009F6CCC">
      <w:pPr>
        <w:rPr>
          <w:lang w:val="fr-FR"/>
        </w:rPr>
      </w:pPr>
    </w:p>
    <w:p w14:paraId="3AD59E07" w14:textId="77777777" w:rsidR="009F6CCC" w:rsidRPr="008E5877" w:rsidRDefault="009F6CCC" w:rsidP="009F6CCC">
      <w:pPr>
        <w:rPr>
          <w:lang w:val="fr-FR"/>
        </w:rPr>
      </w:pPr>
    </w:p>
    <w:p w14:paraId="301C5513" w14:textId="77777777" w:rsidR="009F6CCC" w:rsidRPr="008E5877" w:rsidRDefault="009F6CCC" w:rsidP="009F6CCC">
      <w:pPr>
        <w:rPr>
          <w:lang w:val="fr-FR"/>
        </w:rPr>
      </w:pPr>
    </w:p>
    <w:p w14:paraId="49F88E45" w14:textId="77777777" w:rsidR="009F6CCC" w:rsidRPr="008E5877" w:rsidRDefault="009F6CCC" w:rsidP="009F6CCC">
      <w:pPr>
        <w:rPr>
          <w:lang w:val="fr-FR"/>
        </w:rPr>
      </w:pPr>
    </w:p>
    <w:p w14:paraId="5F76DB22" w14:textId="77777777" w:rsidR="009F6CCC" w:rsidRPr="008E5877" w:rsidRDefault="009F6CCC" w:rsidP="009F6CCC">
      <w:pPr>
        <w:rPr>
          <w:lang w:val="fr-FR"/>
        </w:rPr>
      </w:pPr>
    </w:p>
    <w:p w14:paraId="6DC1A108" w14:textId="77777777" w:rsidR="009F6CCC" w:rsidRPr="008E5877" w:rsidRDefault="009F6CCC" w:rsidP="009F6CCC">
      <w:pPr>
        <w:rPr>
          <w:lang w:val="fr-FR"/>
        </w:rPr>
      </w:pPr>
    </w:p>
    <w:p w14:paraId="384BAF83" w14:textId="77777777" w:rsidR="009F6CCC" w:rsidRPr="008E5877" w:rsidRDefault="009F6CCC" w:rsidP="009F6CCC">
      <w:pPr>
        <w:rPr>
          <w:lang w:val="fr-FR"/>
        </w:rPr>
      </w:pP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3E300F31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F57EE9">
            <w:rPr>
              <w:color w:val="000000"/>
              <w:lang w:val="fr-CH"/>
            </w:rPr>
            <w:t>2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7392FF09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F57EE9">
            <w:rPr>
              <w:color w:val="000000"/>
              <w:lang w:val="fr-CH"/>
            </w:rPr>
            <w:t>7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4F72EE04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F57EE9">
            <w:rPr>
              <w:color w:val="000000"/>
              <w:lang w:val="fr-CH"/>
            </w:rPr>
            <w:t>7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F26DD"/>
    <w:rsid w:val="00421841"/>
    <w:rsid w:val="004415CF"/>
    <w:rsid w:val="004733C3"/>
    <w:rsid w:val="00491221"/>
    <w:rsid w:val="004E6919"/>
    <w:rsid w:val="00502B0B"/>
    <w:rsid w:val="00514D83"/>
    <w:rsid w:val="00580ACC"/>
    <w:rsid w:val="00585C14"/>
    <w:rsid w:val="005A562C"/>
    <w:rsid w:val="005E17D4"/>
    <w:rsid w:val="005F2FDB"/>
    <w:rsid w:val="00625E29"/>
    <w:rsid w:val="00640845"/>
    <w:rsid w:val="006529B0"/>
    <w:rsid w:val="006D6908"/>
    <w:rsid w:val="006F23BD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8531B"/>
    <w:rsid w:val="009A033C"/>
    <w:rsid w:val="009F6593"/>
    <w:rsid w:val="009F6CCC"/>
    <w:rsid w:val="00A22EF0"/>
    <w:rsid w:val="00AF524D"/>
    <w:rsid w:val="00AF7B42"/>
    <w:rsid w:val="00B04987"/>
    <w:rsid w:val="00B14163"/>
    <w:rsid w:val="00B61673"/>
    <w:rsid w:val="00B67E58"/>
    <w:rsid w:val="00B92C26"/>
    <w:rsid w:val="00B944EE"/>
    <w:rsid w:val="00BF2296"/>
    <w:rsid w:val="00C04F40"/>
    <w:rsid w:val="00C1106B"/>
    <w:rsid w:val="00C379E8"/>
    <w:rsid w:val="00C42756"/>
    <w:rsid w:val="00C670C9"/>
    <w:rsid w:val="00C676C3"/>
    <w:rsid w:val="00CB635F"/>
    <w:rsid w:val="00CC1171"/>
    <w:rsid w:val="00CC429F"/>
    <w:rsid w:val="00D11BC2"/>
    <w:rsid w:val="00D35428"/>
    <w:rsid w:val="00D41DAC"/>
    <w:rsid w:val="00D966E8"/>
    <w:rsid w:val="00DA0248"/>
    <w:rsid w:val="00DF3AAC"/>
    <w:rsid w:val="00E75B2B"/>
    <w:rsid w:val="00E81B28"/>
    <w:rsid w:val="00F57EE9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D177C-DAFF-4EB8-BDC0-F97B40C3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110</TotalTime>
  <Pages>4</Pages>
  <Words>666</Words>
  <Characters>3491</Characters>
  <Application>Microsoft Office Word</Application>
  <DocSecurity>0</DocSecurity>
  <Lines>87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Table des Matières</dc:subject>
  <dc:creator>Composition des Publications</dc:creator>
  <cp:keywords>FOLIOS:  1  -  4 (bl)</cp:keywords>
  <dc:description>Edition 2009:  18.02.2009/DD (dict. ok)_x000d_
</dc:description>
  <cp:lastModifiedBy>Gachet, Christelle</cp:lastModifiedBy>
  <cp:revision>47</cp:revision>
  <cp:lastPrinted>2017-03-09T14:31:00Z</cp:lastPrinted>
  <dcterms:created xsi:type="dcterms:W3CDTF">2012-08-08T15:08:00Z</dcterms:created>
  <dcterms:modified xsi:type="dcterms:W3CDTF">2020-11-19T09:01:00Z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