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bookmarkStart w:id="0" w:name="_GoBack"/>
      <w:bookmarkEnd w:id="0"/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:rsidR="00A02E6E" w:rsidRDefault="00A02E6E" w:rsidP="004E1A1A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4E1A1A">
        <w:rPr>
          <w:rFonts w:ascii="Times New Roman Bold" w:hAnsi="Times New Roman Bold"/>
          <w:b/>
          <w:bCs/>
          <w:sz w:val="30"/>
          <w:szCs w:val="40"/>
          <w:lang w:val="en-US"/>
        </w:rPr>
        <w:t>2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:rsidR="00C401C8" w:rsidRDefault="00C401C8" w:rsidP="000C68C6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0C68C6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:rsidR="0046520E" w:rsidRDefault="0046520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:rsidR="0046520E" w:rsidRPr="00DA5386" w:rsidRDefault="0046520E" w:rsidP="00140646">
      <w:pPr>
        <w:jc w:val="center"/>
        <w:rPr>
          <w:rtl/>
          <w:lang w:val="en-US"/>
        </w:rPr>
      </w:pPr>
      <w:r>
        <w:rPr>
          <w:rtl/>
          <w:lang w:val="en-US"/>
        </w:rPr>
        <w:br/>
      </w:r>
      <w:r w:rsidR="00140646">
        <w:rPr>
          <w:lang w:val="en-US"/>
        </w:rPr>
        <w:t>____________________</w:t>
      </w:r>
    </w:p>
    <w:p w:rsidR="00B546FE" w:rsidRDefault="00B546F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  <w:sectPr w:rsidR="00E52DCA" w:rsidSect="004036A6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E52DCA" w:rsidRPr="002B00C1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</w:pPr>
    </w:p>
    <w:sectPr w:rsidR="00E52DCA" w:rsidRPr="002B00C1" w:rsidSect="004036A6">
      <w:headerReference w:type="even" r:id="rId10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17D" w:rsidRDefault="00F0517D">
      <w:r>
        <w:separator/>
      </w:r>
    </w:p>
  </w:endnote>
  <w:endnote w:type="continuationSeparator" w:id="0">
    <w:p w:rsidR="00F0517D" w:rsidRDefault="00F0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17D" w:rsidRDefault="007D4E50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M:\COMP\COMP\Regl_proc\2017\Publication\Edition_2017-407878\word\A\35-B1-SECB2-a.docx</w:t>
    </w:r>
    <w:r>
      <w:fldChar w:fldCharType="end"/>
    </w:r>
    <w:r w:rsidR="00F0517D">
      <w:tab/>
    </w:r>
    <w:r w:rsidR="00F0517D">
      <w:fldChar w:fldCharType="begin"/>
    </w:r>
    <w:r w:rsidR="00F0517D">
      <w:instrText xml:space="preserve"> savedate \@ dd.MM.yy </w:instrText>
    </w:r>
    <w:r w:rsidR="00F0517D">
      <w:fldChar w:fldCharType="separate"/>
    </w:r>
    <w:r>
      <w:t>19.05.17</w:t>
    </w:r>
    <w:r w:rsidR="00F0517D">
      <w:fldChar w:fldCharType="end"/>
    </w:r>
    <w:r w:rsidR="00F0517D">
      <w:tab/>
    </w:r>
    <w:r w:rsidR="00F0517D">
      <w:fldChar w:fldCharType="begin"/>
    </w:r>
    <w:r w:rsidR="00F0517D">
      <w:instrText xml:space="preserve"> printdate \@ dd.MM.yy </w:instrText>
    </w:r>
    <w:r w:rsidR="00F0517D">
      <w:fldChar w:fldCharType="separate"/>
    </w:r>
    <w:r>
      <w:t>19.05.17</w:t>
    </w:r>
    <w:r w:rsidR="00F0517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17D" w:rsidRDefault="00F0517D">
      <w:r>
        <w:t>____________________</w:t>
      </w:r>
    </w:p>
  </w:footnote>
  <w:footnote w:type="continuationSeparator" w:id="0">
    <w:p w:rsidR="00F0517D" w:rsidRDefault="00F05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>
      <w:tc>
        <w:tcPr>
          <w:tcW w:w="1701" w:type="dxa"/>
        </w:tcPr>
        <w:p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E52DC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F0517D" w:rsidRPr="007358FA" w:rsidRDefault="00F0517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>
      <w:trPr>
        <w:jc w:val="right"/>
      </w:trPr>
      <w:tc>
        <w:tcPr>
          <w:tcW w:w="1701" w:type="dxa"/>
        </w:tcPr>
        <w:p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:rsidR="00F0517D" w:rsidRPr="00433E7A" w:rsidRDefault="00F0517D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2B</w:t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D4E50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F0517D" w:rsidRPr="007358FA" w:rsidRDefault="00F0517D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DCA" w:rsidRPr="00E52DCA" w:rsidRDefault="00E52DCA" w:rsidP="00E52D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31807"/>
    <w:rsid w:val="00041E07"/>
    <w:rsid w:val="00094D45"/>
    <w:rsid w:val="000C68C6"/>
    <w:rsid w:val="000F2A0B"/>
    <w:rsid w:val="000F4B2C"/>
    <w:rsid w:val="001139B6"/>
    <w:rsid w:val="001147B6"/>
    <w:rsid w:val="00130C60"/>
    <w:rsid w:val="00140646"/>
    <w:rsid w:val="0020710C"/>
    <w:rsid w:val="002301AE"/>
    <w:rsid w:val="002466FF"/>
    <w:rsid w:val="002631B1"/>
    <w:rsid w:val="002B00C1"/>
    <w:rsid w:val="002B499D"/>
    <w:rsid w:val="002C0904"/>
    <w:rsid w:val="002C55F4"/>
    <w:rsid w:val="002D6D41"/>
    <w:rsid w:val="00325DCF"/>
    <w:rsid w:val="00360881"/>
    <w:rsid w:val="004036A6"/>
    <w:rsid w:val="00433E7A"/>
    <w:rsid w:val="0044702B"/>
    <w:rsid w:val="00463414"/>
    <w:rsid w:val="0046520E"/>
    <w:rsid w:val="004E1A1A"/>
    <w:rsid w:val="004F4C52"/>
    <w:rsid w:val="0055056E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B10EA"/>
    <w:rsid w:val="007D4E50"/>
    <w:rsid w:val="007E511B"/>
    <w:rsid w:val="00836F48"/>
    <w:rsid w:val="00867AB1"/>
    <w:rsid w:val="00885EC1"/>
    <w:rsid w:val="00892D16"/>
    <w:rsid w:val="008B0B84"/>
    <w:rsid w:val="008B631A"/>
    <w:rsid w:val="00913BF7"/>
    <w:rsid w:val="009158D2"/>
    <w:rsid w:val="00922FE8"/>
    <w:rsid w:val="00993C1C"/>
    <w:rsid w:val="009F171D"/>
    <w:rsid w:val="00A02E6E"/>
    <w:rsid w:val="00A0604B"/>
    <w:rsid w:val="00A64B91"/>
    <w:rsid w:val="00A7482F"/>
    <w:rsid w:val="00A97087"/>
    <w:rsid w:val="00AC41A3"/>
    <w:rsid w:val="00AD269C"/>
    <w:rsid w:val="00AF44BC"/>
    <w:rsid w:val="00B0263D"/>
    <w:rsid w:val="00B10079"/>
    <w:rsid w:val="00B546FE"/>
    <w:rsid w:val="00B765E7"/>
    <w:rsid w:val="00B96ACC"/>
    <w:rsid w:val="00BE0D0E"/>
    <w:rsid w:val="00BF3BC8"/>
    <w:rsid w:val="00C374B3"/>
    <w:rsid w:val="00C401C8"/>
    <w:rsid w:val="00CA31BF"/>
    <w:rsid w:val="00CA4B7C"/>
    <w:rsid w:val="00CD2902"/>
    <w:rsid w:val="00CF3F55"/>
    <w:rsid w:val="00CF495E"/>
    <w:rsid w:val="00D232A2"/>
    <w:rsid w:val="00DE66AC"/>
    <w:rsid w:val="00DE6CD7"/>
    <w:rsid w:val="00DF5487"/>
    <w:rsid w:val="00E003AC"/>
    <w:rsid w:val="00E03822"/>
    <w:rsid w:val="00E40169"/>
    <w:rsid w:val="00E52DCA"/>
    <w:rsid w:val="00E7261D"/>
    <w:rsid w:val="00EB4871"/>
    <w:rsid w:val="00EB7F8D"/>
    <w:rsid w:val="00EC59CD"/>
    <w:rsid w:val="00EF272D"/>
    <w:rsid w:val="00F0517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F60514-5451-4494-A80C-15F173D0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6</cp:revision>
  <cp:lastPrinted>2017-05-19T07:04:00Z</cp:lastPrinted>
  <dcterms:created xsi:type="dcterms:W3CDTF">2012-09-07T13:59:00Z</dcterms:created>
  <dcterms:modified xsi:type="dcterms:W3CDTF">2017-05-19T07:04:00Z</dcterms:modified>
</cp:coreProperties>
</file>