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>
        <w:rPr>
          <w:b/>
          <w:bCs/>
          <w:sz w:val="28"/>
          <w:szCs w:val="40"/>
          <w:lang w:val="en-US" w:bidi="ar-EG"/>
        </w:rPr>
        <w:t>6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A01A67" w:rsidRPr="006F7ECA" w:rsidRDefault="00A01A67" w:rsidP="00A01A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 w:bidi="ar-EG"/>
        </w:rPr>
      </w:pPr>
    </w:p>
    <w:p w:rsidR="004036A6" w:rsidRPr="004036A6" w:rsidRDefault="004036A6" w:rsidP="004036A6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A01A67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7</w:t>
            </w:r>
            <w:r w:rsidR="00DA3642">
              <w:rPr>
                <w:b/>
                <w:bCs/>
                <w:lang w:val="en-US" w:bidi="ar-EG"/>
              </w:rPr>
              <w:t>.</w:t>
            </w:r>
            <w:r w:rsidR="00CE03C2">
              <w:rPr>
                <w:b/>
                <w:bCs/>
                <w:lang w:val="en-US" w:bidi="ar-EG"/>
              </w:rPr>
              <w:t>6</w:t>
            </w:r>
          </w:p>
        </w:tc>
      </w:tr>
    </w:tbl>
    <w:p w:rsidR="001139B6" w:rsidRDefault="00A01A67" w:rsidP="002203DC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حين يبلغ المكتب بمعلومات عن إجراء أعمال تنسيق مذكورة في هذا الحكم، فإن هذه المعلومات تدون في السجل الأساسي مع إ</w:t>
      </w:r>
      <w:bookmarkStart w:id="0" w:name="_GoBack"/>
      <w:r>
        <w:rPr>
          <w:rFonts w:hint="cs"/>
          <w:rtl/>
          <w:lang w:val="en-US" w:bidi="ar-EG"/>
        </w:rPr>
        <w:t>ح</w:t>
      </w:r>
      <w:bookmarkEnd w:id="0"/>
      <w:r>
        <w:rPr>
          <w:rFonts w:hint="cs"/>
          <w:rtl/>
          <w:lang w:val="en-US" w:bidi="ar-EG"/>
        </w:rPr>
        <w:t>الة إلى هذا الحكم.</w:t>
      </w:r>
    </w:p>
    <w:p w:rsidR="00BF3BC8" w:rsidRDefault="00D7155B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ـــــــــــــــــــــــــــــــــــــــــــــــــــــــــــــــــــــــــــــــــــــــــــــــــــ</w:t>
      </w:r>
    </w:p>
    <w:p w:rsidR="000F2A0B" w:rsidRDefault="000F2A0B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2203DC" w:rsidRDefault="002203D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2203DC">
      <w:pPr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7C2ACC" w:rsidSect="002203DC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7C2ACC" w:rsidSect="004036A6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F00" w:rsidRDefault="00BF2F00">
      <w:r>
        <w:separator/>
      </w:r>
    </w:p>
  </w:endnote>
  <w:endnote w:type="continuationSeparator" w:id="0">
    <w:p w:rsidR="00BF2F00" w:rsidRDefault="00BF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00" w:rsidRDefault="00263485">
    <w:pPr>
      <w:pStyle w:val="Footer"/>
    </w:pPr>
    <w:fldSimple w:instr=" FILENAME \p \* MERGEFORMAT ">
      <w:r w:rsidR="00FF2A38">
        <w:t>M:\COMP\COMP\Regl_proc\2017\Publication\Edition_2017-407878\word\A\08-A1-AR06-a.docx</w:t>
      </w:r>
    </w:fldSimple>
    <w:r w:rsidR="00BF2F00">
      <w:tab/>
    </w:r>
    <w:r w:rsidR="00BF2F00">
      <w:fldChar w:fldCharType="begin"/>
    </w:r>
    <w:r w:rsidR="00BF2F00">
      <w:instrText xml:space="preserve"> savedate \@ dd.MM.yy </w:instrText>
    </w:r>
    <w:r w:rsidR="00BF2F00">
      <w:fldChar w:fldCharType="separate"/>
    </w:r>
    <w:r w:rsidR="00FF2A38">
      <w:t>18.05.17</w:t>
    </w:r>
    <w:r w:rsidR="00BF2F00">
      <w:fldChar w:fldCharType="end"/>
    </w:r>
    <w:r w:rsidR="00BF2F00">
      <w:tab/>
    </w:r>
    <w:r w:rsidR="00BF2F00">
      <w:fldChar w:fldCharType="begin"/>
    </w:r>
    <w:r w:rsidR="00BF2F00">
      <w:instrText xml:space="preserve"> printdate \@ dd.MM.yy </w:instrText>
    </w:r>
    <w:r w:rsidR="00BF2F00">
      <w:fldChar w:fldCharType="separate"/>
    </w:r>
    <w:r w:rsidR="00FF2A38">
      <w:t>18.05.17</w:t>
    </w:r>
    <w:r w:rsidR="00BF2F00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477" w:rsidRPr="00053477" w:rsidRDefault="00053477" w:rsidP="000534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F00" w:rsidRDefault="00BF2F00">
      <w:r>
        <w:t>____________________</w:t>
      </w:r>
    </w:p>
  </w:footnote>
  <w:footnote w:type="continuationSeparator" w:id="0">
    <w:p w:rsidR="00BF2F00" w:rsidRDefault="00BF2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>
      <w:tc>
        <w:tcPr>
          <w:tcW w:w="1701" w:type="dxa"/>
        </w:tcPr>
        <w:p w:rsidR="00BF2F00" w:rsidRPr="00913BF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F2F00" w:rsidRPr="00A01A6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C2ACC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BF2F00" w:rsidRPr="007358FA" w:rsidRDefault="00BF2F00" w:rsidP="007358FA">
    <w:pPr>
      <w:pStyle w:val="Header"/>
      <w:rPr>
        <w:sz w:val="20"/>
        <w:szCs w:val="26"/>
        <w:lang w:bidi="ar-E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>
      <w:trPr>
        <w:jc w:val="right"/>
      </w:trPr>
      <w:tc>
        <w:tcPr>
          <w:tcW w:w="1701" w:type="dxa"/>
        </w:tcPr>
        <w:p w:rsidR="00BF2F00" w:rsidRPr="00913BF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F2F00" w:rsidRPr="00A01A6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F2A3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BF2F00" w:rsidRPr="007358FA" w:rsidRDefault="00BF2F00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ACC" w:rsidRPr="007C2ACC" w:rsidRDefault="007C2ACC" w:rsidP="007C2A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53477"/>
    <w:rsid w:val="000F2A0B"/>
    <w:rsid w:val="001139B6"/>
    <w:rsid w:val="00142F52"/>
    <w:rsid w:val="002203DC"/>
    <w:rsid w:val="002301AE"/>
    <w:rsid w:val="002466FF"/>
    <w:rsid w:val="002631B1"/>
    <w:rsid w:val="00263485"/>
    <w:rsid w:val="002C0904"/>
    <w:rsid w:val="002C55F4"/>
    <w:rsid w:val="002D6D41"/>
    <w:rsid w:val="00360881"/>
    <w:rsid w:val="004036A6"/>
    <w:rsid w:val="00463414"/>
    <w:rsid w:val="0066056C"/>
    <w:rsid w:val="006B3E33"/>
    <w:rsid w:val="006B5D10"/>
    <w:rsid w:val="006C1EF7"/>
    <w:rsid w:val="007358FA"/>
    <w:rsid w:val="007460F7"/>
    <w:rsid w:val="00770B96"/>
    <w:rsid w:val="0078123B"/>
    <w:rsid w:val="007C2ACC"/>
    <w:rsid w:val="00867AB1"/>
    <w:rsid w:val="00885EC1"/>
    <w:rsid w:val="008B0B84"/>
    <w:rsid w:val="008B631A"/>
    <w:rsid w:val="00913BF7"/>
    <w:rsid w:val="009158D2"/>
    <w:rsid w:val="00945AE4"/>
    <w:rsid w:val="009F171D"/>
    <w:rsid w:val="00A01A67"/>
    <w:rsid w:val="00A0604B"/>
    <w:rsid w:val="00A14294"/>
    <w:rsid w:val="00A64B91"/>
    <w:rsid w:val="00A7482F"/>
    <w:rsid w:val="00A75E84"/>
    <w:rsid w:val="00AC41A3"/>
    <w:rsid w:val="00AD269C"/>
    <w:rsid w:val="00B10079"/>
    <w:rsid w:val="00B142A7"/>
    <w:rsid w:val="00B401E1"/>
    <w:rsid w:val="00B40E0F"/>
    <w:rsid w:val="00B765E7"/>
    <w:rsid w:val="00BE0D0E"/>
    <w:rsid w:val="00BF2F00"/>
    <w:rsid w:val="00BF3BC8"/>
    <w:rsid w:val="00CA4B7C"/>
    <w:rsid w:val="00CE03C2"/>
    <w:rsid w:val="00D541E8"/>
    <w:rsid w:val="00D7155B"/>
    <w:rsid w:val="00DA3642"/>
    <w:rsid w:val="00DE66AC"/>
    <w:rsid w:val="00DE6CD7"/>
    <w:rsid w:val="00DF5487"/>
    <w:rsid w:val="00E003AC"/>
    <w:rsid w:val="00E33D72"/>
    <w:rsid w:val="00E7261D"/>
    <w:rsid w:val="00EB4871"/>
    <w:rsid w:val="00EB7F8D"/>
    <w:rsid w:val="00EC59CD"/>
    <w:rsid w:val="00F419C1"/>
    <w:rsid w:val="00F6061F"/>
    <w:rsid w:val="00F86D32"/>
    <w:rsid w:val="00FE3641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E969A8-E3F0-40CB-97D9-56DA5ADE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11</cp:revision>
  <cp:lastPrinted>2017-05-18T12:27:00Z</cp:lastPrinted>
  <dcterms:created xsi:type="dcterms:W3CDTF">2012-09-07T08:33:00Z</dcterms:created>
  <dcterms:modified xsi:type="dcterms:W3CDTF">2017-05-18T12:28:00Z</dcterms:modified>
</cp:coreProperties>
</file>