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6F0F" w:rsidRPr="003613D8" w:rsidRDefault="00196F0F" w:rsidP="00196F0F">
      <w:r>
        <w:rPr>
          <w:sz w:val="16"/>
          <w:szCs w:val="16"/>
        </w:rPr>
        <w:t>(ADD RRB16/72)</w:t>
      </w:r>
    </w:p>
    <w:p w:rsidR="00196F0F" w:rsidRPr="009E247A" w:rsidRDefault="00196F0F" w:rsidP="00196F0F">
      <w:pPr>
        <w:pStyle w:val="Heading1"/>
        <w:spacing w:before="300"/>
        <w:ind w:left="0" w:firstLine="0"/>
        <w:jc w:val="center"/>
        <w:rPr>
          <w:rFonts w:asciiTheme="majorBidi" w:hAnsiTheme="majorBidi" w:cstheme="majorBidi"/>
          <w:b w:val="0"/>
          <w:bCs/>
          <w:szCs w:val="28"/>
        </w:rPr>
      </w:pPr>
      <w:r w:rsidRPr="009E247A">
        <w:rPr>
          <w:rFonts w:asciiTheme="majorBidi" w:hAnsiTheme="majorBidi" w:cstheme="majorBidi"/>
          <w:bCs/>
          <w:szCs w:val="28"/>
        </w:rPr>
        <w:t xml:space="preserve">Rules </w:t>
      </w:r>
      <w:r w:rsidRPr="003B350E">
        <w:rPr>
          <w:color w:val="000000"/>
        </w:rPr>
        <w:t>concerning</w:t>
      </w:r>
      <w:r>
        <w:rPr>
          <w:color w:val="000000"/>
        </w:rPr>
        <w:t xml:space="preserve"> the</w:t>
      </w:r>
      <w:r>
        <w:rPr>
          <w:rFonts w:asciiTheme="majorBidi" w:hAnsiTheme="majorBidi" w:cstheme="majorBidi"/>
          <w:bCs/>
          <w:szCs w:val="28"/>
        </w:rPr>
        <w:t xml:space="preserve"> t</w:t>
      </w:r>
      <w:r w:rsidRPr="009E247A">
        <w:rPr>
          <w:rFonts w:asciiTheme="majorBidi" w:hAnsiTheme="majorBidi" w:cstheme="majorBidi"/>
          <w:bCs/>
          <w:szCs w:val="28"/>
        </w:rPr>
        <w:t xml:space="preserve">reatment by the </w:t>
      </w:r>
      <w:r w:rsidRPr="003B350E">
        <w:rPr>
          <w:rFonts w:eastAsia="SimSun"/>
          <w:sz w:val="26"/>
          <w:szCs w:val="26"/>
        </w:rPr>
        <w:t>Radiocommunication</w:t>
      </w:r>
      <w:r w:rsidRPr="009E247A">
        <w:rPr>
          <w:rFonts w:asciiTheme="majorBidi" w:hAnsiTheme="majorBidi" w:cstheme="majorBidi"/>
          <w:bCs/>
          <w:szCs w:val="28"/>
        </w:rPr>
        <w:t xml:space="preserve"> Bureau </w:t>
      </w:r>
      <w:r>
        <w:rPr>
          <w:rFonts w:asciiTheme="majorBidi" w:hAnsiTheme="majorBidi" w:cstheme="majorBidi"/>
          <w:bCs/>
          <w:szCs w:val="28"/>
        </w:rPr>
        <w:br/>
      </w:r>
      <w:r w:rsidRPr="009E247A">
        <w:rPr>
          <w:rFonts w:asciiTheme="majorBidi" w:hAnsiTheme="majorBidi" w:cstheme="majorBidi"/>
          <w:bCs/>
          <w:szCs w:val="28"/>
        </w:rPr>
        <w:t xml:space="preserve">of requests for coordination under Article 9 or notification under Article 11 of the Radio Regulations submitted to the Bureau as of the first day after a WRC but before the effective date of entry into force of the WRC new </w:t>
      </w:r>
      <w:r>
        <w:rPr>
          <w:rFonts w:asciiTheme="majorBidi" w:hAnsiTheme="majorBidi" w:cstheme="majorBidi"/>
          <w:b w:val="0"/>
          <w:bCs/>
          <w:szCs w:val="28"/>
        </w:rPr>
        <w:br/>
      </w:r>
      <w:r w:rsidRPr="009E247A">
        <w:rPr>
          <w:rFonts w:asciiTheme="majorBidi" w:hAnsiTheme="majorBidi" w:cstheme="majorBidi"/>
          <w:bCs/>
          <w:szCs w:val="28"/>
        </w:rPr>
        <w:t>or updated frequency allocations</w:t>
      </w:r>
      <w:r>
        <w:rPr>
          <w:rStyle w:val="FootnoteReference"/>
          <w:rFonts w:asciiTheme="majorBidi" w:hAnsiTheme="majorBidi" w:cstheme="majorBidi"/>
          <w:b w:val="0"/>
          <w:bCs/>
          <w:szCs w:val="28"/>
        </w:rPr>
        <w:footnoteReference w:customMarkFollows="1" w:id="1"/>
        <w:t>1</w:t>
      </w:r>
    </w:p>
    <w:p w:rsidR="00196F0F" w:rsidRPr="00341DC2" w:rsidRDefault="00196F0F" w:rsidP="00196F0F">
      <w:r w:rsidRPr="00341DC2">
        <w:t xml:space="preserve">For a coordination request or notification notice including </w:t>
      </w:r>
      <w:r>
        <w:t xml:space="preserve">a frequency assignment under </w:t>
      </w:r>
      <w:r w:rsidRPr="00341DC2">
        <w:t>a new or update</w:t>
      </w:r>
      <w:r>
        <w:t>d</w:t>
      </w:r>
      <w:r w:rsidRPr="00341DC2">
        <w:t xml:space="preserve"> allocation </w:t>
      </w:r>
      <w:r>
        <w:t xml:space="preserve">adopted by a WRC </w:t>
      </w:r>
      <w:r w:rsidRPr="00341DC2">
        <w:t xml:space="preserve">and received by the Bureau as of </w:t>
      </w:r>
      <w:r>
        <w:t>the first day after the Conference</w:t>
      </w:r>
      <w:r w:rsidRPr="00341DC2">
        <w:t xml:space="preserve">, the conformity of the frequency assignments, with the Table of Frequency Allocations </w:t>
      </w:r>
      <w:r>
        <w:t>is</w:t>
      </w:r>
      <w:r w:rsidRPr="00341DC2">
        <w:t xml:space="preserve"> considered through the examinations under No. </w:t>
      </w:r>
      <w:r w:rsidRPr="004D46A3">
        <w:rPr>
          <w:b/>
          <w:bCs/>
        </w:rPr>
        <w:t>9.35</w:t>
      </w:r>
      <w:r w:rsidRPr="00341DC2">
        <w:t xml:space="preserve"> (with respect to the conform</w:t>
      </w:r>
      <w:r>
        <w:t xml:space="preserve">ity with No. </w:t>
      </w:r>
      <w:r w:rsidRPr="004D46A3">
        <w:rPr>
          <w:b/>
          <w:bCs/>
        </w:rPr>
        <w:t>11.31</w:t>
      </w:r>
      <w:r>
        <w:t xml:space="preserve">) or No. </w:t>
      </w:r>
      <w:r w:rsidRPr="004D46A3">
        <w:rPr>
          <w:b/>
          <w:bCs/>
        </w:rPr>
        <w:t>11.31</w:t>
      </w:r>
      <w:r>
        <w:t>, as appropriate, and the F</w:t>
      </w:r>
      <w:r w:rsidRPr="00341DC2">
        <w:t xml:space="preserve">indings of the Bureau </w:t>
      </w:r>
      <w:r>
        <w:t>will</w:t>
      </w:r>
      <w:r w:rsidRPr="00341DC2">
        <w:t xml:space="preserve"> reflect the status of the </w:t>
      </w:r>
      <w:r>
        <w:t xml:space="preserve">frequency </w:t>
      </w:r>
      <w:r w:rsidRPr="00341DC2">
        <w:t xml:space="preserve">assignment with respect to the </w:t>
      </w:r>
      <w:r>
        <w:t xml:space="preserve">conformity with the </w:t>
      </w:r>
      <w:r w:rsidRPr="008D1441">
        <w:t>Table of Frequency Allocations</w:t>
      </w:r>
      <w:r>
        <w:t>. The Board decided that the following</w:t>
      </w:r>
      <w:r w:rsidRPr="00341DC2">
        <w:t xml:space="preserve"> </w:t>
      </w:r>
      <w:r>
        <w:t>categories of the No. </w:t>
      </w:r>
      <w:r w:rsidRPr="00176862">
        <w:rPr>
          <w:b/>
          <w:bCs/>
        </w:rPr>
        <w:t>11.31</w:t>
      </w:r>
      <w:r>
        <w:t xml:space="preserve"> Finding shall be formulated according to the dates of receipt of the concerned request for coordination or notification notice and the dates of bringing the frequency assignment into use:</w:t>
      </w:r>
      <w:r w:rsidRPr="00341DC2">
        <w:t xml:space="preserve"> </w:t>
      </w:r>
    </w:p>
    <w:p w:rsidR="00196F0F" w:rsidRPr="00341DC2" w:rsidRDefault="00196F0F" w:rsidP="00196F0F">
      <w:pPr>
        <w:pStyle w:val="enumlev1"/>
      </w:pPr>
      <w:r w:rsidRPr="00341DC2">
        <w:t>a)</w:t>
      </w:r>
      <w:r w:rsidRPr="00341DC2">
        <w:tab/>
        <w:t xml:space="preserve">the Finding </w:t>
      </w:r>
      <w:r>
        <w:t>is</w:t>
      </w:r>
      <w:r w:rsidRPr="00341DC2">
        <w:t xml:space="preserve"> favourable if, at the date of receipt by the Bureau of the coordination request or notification </w:t>
      </w:r>
      <w:r>
        <w:t>notice</w:t>
      </w:r>
      <w:r w:rsidRPr="00341DC2">
        <w:t xml:space="preserve">, the </w:t>
      </w:r>
      <w:r>
        <w:t xml:space="preserve">frequency </w:t>
      </w:r>
      <w:r w:rsidRPr="00341DC2">
        <w:t xml:space="preserve">allocation concerned </w:t>
      </w:r>
      <w:r>
        <w:t>is</w:t>
      </w:r>
      <w:r w:rsidRPr="00341DC2">
        <w:t xml:space="preserve"> in force;</w:t>
      </w:r>
    </w:p>
    <w:p w:rsidR="00196F0F" w:rsidRPr="00341DC2" w:rsidRDefault="00196F0F" w:rsidP="00196F0F">
      <w:pPr>
        <w:pStyle w:val="enumlev1"/>
      </w:pPr>
      <w:r w:rsidRPr="00341DC2">
        <w:t>b)</w:t>
      </w:r>
      <w:r w:rsidRPr="00341DC2">
        <w:tab/>
        <w:t xml:space="preserve">the Finding </w:t>
      </w:r>
      <w:r>
        <w:t>is</w:t>
      </w:r>
      <w:r w:rsidRPr="00341DC2">
        <w:t xml:space="preserve"> unfavourable if, at the date of receipt by the Bureau of the coordination request or notification </w:t>
      </w:r>
      <w:r>
        <w:t>notice</w:t>
      </w:r>
      <w:r w:rsidRPr="00341DC2">
        <w:t xml:space="preserve">, the </w:t>
      </w:r>
      <w:r>
        <w:t xml:space="preserve">frequency </w:t>
      </w:r>
      <w:r w:rsidRPr="00341DC2">
        <w:t xml:space="preserve">allocation concerned </w:t>
      </w:r>
      <w:r>
        <w:t>has not yet been adopted by the conference</w:t>
      </w:r>
      <w:r w:rsidRPr="00341DC2">
        <w:t>;</w:t>
      </w:r>
    </w:p>
    <w:p w:rsidR="00196F0F" w:rsidRDefault="00196F0F" w:rsidP="00196F0F">
      <w:pPr>
        <w:pStyle w:val="enumlev1"/>
      </w:pPr>
      <w:r w:rsidRPr="00341DC2">
        <w:t>c)</w:t>
      </w:r>
      <w:r w:rsidRPr="00341DC2">
        <w:tab/>
        <w:t xml:space="preserve">the Finding </w:t>
      </w:r>
      <w:r>
        <w:t>is</w:t>
      </w:r>
      <w:r w:rsidRPr="00341DC2">
        <w:t xml:space="preserve"> “qualified favourable” if, at the date of receipt by the Bureau of the coordination request or notification information, the </w:t>
      </w:r>
      <w:r>
        <w:t xml:space="preserve">frequency </w:t>
      </w:r>
      <w:r w:rsidRPr="00341DC2">
        <w:t>allocation concerned</w:t>
      </w:r>
      <w:r>
        <w:t xml:space="preserve"> has been adopted by the conference but</w:t>
      </w:r>
      <w:r w:rsidRPr="00341DC2">
        <w:t xml:space="preserve"> </w:t>
      </w:r>
      <w:r>
        <w:t>is</w:t>
      </w:r>
      <w:r w:rsidRPr="00341DC2">
        <w:t xml:space="preserve"> not </w:t>
      </w:r>
      <w:r>
        <w:t>yet in force</w:t>
      </w:r>
      <w:r w:rsidRPr="00341DC2">
        <w:t xml:space="preserve">. This Finding will permit a network subject to coordination procedure under Section II of Article 9 to coordinate its assignments and to be taken into account in the application of No. </w:t>
      </w:r>
      <w:r w:rsidRPr="004D46A3">
        <w:rPr>
          <w:b/>
          <w:bCs/>
        </w:rPr>
        <w:t>9.27</w:t>
      </w:r>
      <w:r w:rsidRPr="00341DC2">
        <w:t xml:space="preserve">, and for a network not subject to Section II of Article 9 to be processed under No. </w:t>
      </w:r>
      <w:r w:rsidRPr="004D46A3">
        <w:rPr>
          <w:b/>
          <w:bCs/>
        </w:rPr>
        <w:t>11.36</w:t>
      </w:r>
      <w:r>
        <w:t>;</w:t>
      </w:r>
    </w:p>
    <w:p w:rsidR="00196F0F" w:rsidRDefault="00196F0F" w:rsidP="00196F0F">
      <w:pPr>
        <w:pStyle w:val="enumlev1"/>
      </w:pPr>
      <w:r>
        <w:t>d)</w:t>
      </w:r>
      <w:r>
        <w:tab/>
      </w:r>
      <w:r w:rsidRPr="00341DC2">
        <w:t xml:space="preserve">the </w:t>
      </w:r>
      <w:r>
        <w:t xml:space="preserve">“qualified favourable” </w:t>
      </w:r>
      <w:r w:rsidRPr="00341DC2">
        <w:t>Finding will become favourable a</w:t>
      </w:r>
      <w:r>
        <w:t>fter</w:t>
      </w:r>
      <w:r w:rsidRPr="00341DC2">
        <w:t xml:space="preserve"> the date of coming into force of the </w:t>
      </w:r>
      <w:r>
        <w:t xml:space="preserve">frequency </w:t>
      </w:r>
      <w:r w:rsidRPr="00341DC2">
        <w:t>allocation</w:t>
      </w:r>
      <w:r w:rsidRPr="005D3F9B">
        <w:t xml:space="preserve"> </w:t>
      </w:r>
      <w:r>
        <w:t>and upon confirmation that the date of bringing the frequency assignment into use is actually after the date of entry into force of the subject frequency allocation. Otherwise the finding will become unfavourable.</w:t>
      </w:r>
    </w:p>
    <w:p w:rsidR="00196F0F" w:rsidRDefault="00196F0F" w:rsidP="00196F0F">
      <w:r>
        <w:t>Except for examination of conformity with the frequency allocation mentioned above, t</w:t>
      </w:r>
      <w:r w:rsidRPr="00A77F49">
        <w:t xml:space="preserve">he </w:t>
      </w:r>
      <w:r>
        <w:t xml:space="preserve">concerned requests for coordination and notification </w:t>
      </w:r>
      <w:r w:rsidRPr="00A77F49">
        <w:t>notice</w:t>
      </w:r>
      <w:r>
        <w:t>s shall be examined</w:t>
      </w:r>
      <w:r w:rsidRPr="00A77F49">
        <w:t xml:space="preserve"> </w:t>
      </w:r>
      <w:r>
        <w:t xml:space="preserve">under No. </w:t>
      </w:r>
      <w:r w:rsidRPr="008D1441">
        <w:rPr>
          <w:b/>
          <w:bCs/>
        </w:rPr>
        <w:t>9.36</w:t>
      </w:r>
      <w:r>
        <w:t xml:space="preserve"> and </w:t>
      </w:r>
      <w:r w:rsidRPr="00A77F49">
        <w:t xml:space="preserve">with respect to conformity with No. </w:t>
      </w:r>
      <w:r w:rsidRPr="004D46A3">
        <w:rPr>
          <w:b/>
          <w:bCs/>
        </w:rPr>
        <w:t>11.31</w:t>
      </w:r>
      <w:r w:rsidRPr="00A77F49">
        <w:t xml:space="preserve"> and No. </w:t>
      </w:r>
      <w:r w:rsidRPr="004D46A3">
        <w:rPr>
          <w:b/>
          <w:bCs/>
        </w:rPr>
        <w:t>11.32</w:t>
      </w:r>
      <w:r w:rsidRPr="00A77F49">
        <w:t xml:space="preserve"> </w:t>
      </w:r>
      <w:r>
        <w:t>using the conditions a</w:t>
      </w:r>
      <w:r w:rsidRPr="00A77F49">
        <w:t xml:space="preserve">pplying to </w:t>
      </w:r>
      <w:r>
        <w:t xml:space="preserve">the </w:t>
      </w:r>
      <w:r w:rsidRPr="00805CE7">
        <w:t>new or update</w:t>
      </w:r>
      <w:r>
        <w:t xml:space="preserve"> frequency</w:t>
      </w:r>
      <w:r w:rsidRPr="00805CE7">
        <w:t xml:space="preserve"> allocation</w:t>
      </w:r>
      <w:r w:rsidRPr="00A77F49">
        <w:t xml:space="preserve"> </w:t>
      </w:r>
      <w:r>
        <w:t xml:space="preserve">on the date of entry into force of this allocation </w:t>
      </w:r>
      <w:r w:rsidRPr="00A77F49">
        <w:t xml:space="preserve">as </w:t>
      </w:r>
      <w:r>
        <w:t>adopted</w:t>
      </w:r>
      <w:r w:rsidRPr="00A77F49">
        <w:t xml:space="preserve"> by </w:t>
      </w:r>
      <w:r>
        <w:t>the WRC (e.g. power limits, coordination criteria…).</w:t>
      </w:r>
    </w:p>
    <w:p w:rsidR="00E67915" w:rsidRPr="005909E8" w:rsidRDefault="002C30FC" w:rsidP="002C30FC">
      <w:pPr>
        <w:pStyle w:val="Heading1"/>
        <w:jc w:val="center"/>
      </w:pPr>
      <w:r>
        <w:t>_____________</w:t>
      </w:r>
      <w:bookmarkStart w:id="0" w:name="_GoBack"/>
      <w:bookmarkEnd w:id="0"/>
    </w:p>
    <w:p w:rsidR="00E67915" w:rsidRPr="005909E8" w:rsidRDefault="00E67915" w:rsidP="00E36754">
      <w:pPr>
        <w:pStyle w:val="enumlev1"/>
      </w:pPr>
    </w:p>
    <w:sectPr w:rsidR="00E67915" w:rsidRPr="005909E8" w:rsidSect="00196F0F">
      <w:headerReference w:type="even" r:id="rId7"/>
      <w:headerReference w:type="first" r:id="rId8"/>
      <w:footnotePr>
        <w:pos w:val="beneathText"/>
      </w:footnotePr>
      <w:pgSz w:w="11907" w:h="16840" w:code="9"/>
      <w:pgMar w:top="1701" w:right="851" w:bottom="1134" w:left="1985" w:header="720" w:footer="482" w:gutter="0"/>
      <w:cols w:space="720"/>
      <w:vAlign w:val="both"/>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264F" w:rsidRDefault="000F264F">
      <w:r>
        <w:separator/>
      </w:r>
    </w:p>
  </w:endnote>
  <w:endnote w:type="continuationSeparator" w:id="0">
    <w:p w:rsidR="000F264F" w:rsidRDefault="000F2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AF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264F" w:rsidRDefault="000F264F">
      <w:r>
        <w:rPr>
          <w:b/>
        </w:rPr>
        <w:t>_______________</w:t>
      </w:r>
    </w:p>
  </w:footnote>
  <w:footnote w:type="continuationSeparator" w:id="0">
    <w:p w:rsidR="000F264F" w:rsidRDefault="000F264F">
      <w:r>
        <w:continuationSeparator/>
      </w:r>
    </w:p>
  </w:footnote>
  <w:footnote w:id="1">
    <w:p w:rsidR="00196F0F" w:rsidRPr="007B7F24" w:rsidRDefault="00196F0F" w:rsidP="00196F0F">
      <w:pPr>
        <w:pStyle w:val="FootnoteText"/>
        <w:rPr>
          <w:lang w:val="en-US"/>
        </w:rPr>
      </w:pPr>
      <w:r>
        <w:rPr>
          <w:rStyle w:val="FootnoteReference"/>
        </w:rPr>
        <w:t>1</w:t>
      </w:r>
      <w:r>
        <w:t xml:space="preserve"> </w:t>
      </w:r>
      <w:r w:rsidRPr="007B7F24">
        <w:rPr>
          <w:lang w:val="en-US"/>
        </w:rPr>
        <w:tab/>
      </w:r>
      <w:r>
        <w:t>This Rule of Procedure refers to Article 9 and 11 of the Radio Regulations.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3119"/>
      <w:gridCol w:w="1701"/>
      <w:gridCol w:w="1701"/>
    </w:tblGrid>
    <w:tr w:rsidR="00196F0F" w:rsidTr="00196F0F">
      <w:trPr>
        <w:cantSplit/>
      </w:trPr>
      <w:tc>
        <w:tcPr>
          <w:tcW w:w="1701" w:type="dxa"/>
          <w:tcBorders>
            <w:top w:val="single" w:sz="6" w:space="0" w:color="auto"/>
            <w:left w:val="single" w:sz="6" w:space="0" w:color="auto"/>
            <w:bottom w:val="single" w:sz="6" w:space="0" w:color="auto"/>
            <w:right w:val="single" w:sz="6" w:space="0" w:color="auto"/>
          </w:tcBorders>
        </w:tcPr>
        <w:p w:rsidR="00196F0F" w:rsidRDefault="00196F0F" w:rsidP="00196F0F">
          <w:pPr>
            <w:pStyle w:val="HeaderRegProc"/>
            <w:rPr>
              <w:lang w:val="en-US"/>
            </w:rPr>
          </w:pPr>
          <w:r>
            <w:rPr>
              <w:lang w:val="en-US"/>
            </w:rPr>
            <w:t>Part A1</w:t>
          </w:r>
        </w:p>
      </w:tc>
      <w:tc>
        <w:tcPr>
          <w:tcW w:w="3119" w:type="dxa"/>
          <w:tcBorders>
            <w:top w:val="single" w:sz="6" w:space="0" w:color="auto"/>
            <w:left w:val="single" w:sz="6" w:space="0" w:color="auto"/>
            <w:bottom w:val="single" w:sz="6" w:space="0" w:color="auto"/>
            <w:right w:val="single" w:sz="6" w:space="0" w:color="auto"/>
          </w:tcBorders>
        </w:tcPr>
        <w:p w:rsidR="00196F0F" w:rsidRDefault="00196F0F" w:rsidP="00196F0F">
          <w:pPr>
            <w:pStyle w:val="HeaderRegProc"/>
            <w:rPr>
              <w:lang w:val="en-US"/>
            </w:rPr>
          </w:pPr>
          <w:r w:rsidRPr="00196F0F">
            <w:rPr>
              <w:lang w:val="en-US"/>
            </w:rPr>
            <w:t>Effective date of entry in force</w:t>
          </w:r>
        </w:p>
      </w:tc>
      <w:tc>
        <w:tcPr>
          <w:tcW w:w="1701" w:type="dxa"/>
          <w:tcBorders>
            <w:top w:val="single" w:sz="6" w:space="0" w:color="auto"/>
            <w:left w:val="single" w:sz="6" w:space="0" w:color="auto"/>
            <w:bottom w:val="single" w:sz="6" w:space="0" w:color="auto"/>
            <w:right w:val="single" w:sz="6" w:space="0" w:color="auto"/>
          </w:tcBorders>
        </w:tcPr>
        <w:p w:rsidR="00196F0F" w:rsidRDefault="00196F0F" w:rsidP="00196F0F">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124F86">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196F0F" w:rsidRDefault="00196F0F" w:rsidP="00196F0F">
          <w:pPr>
            <w:pStyle w:val="HeaderRegProc"/>
            <w:rPr>
              <w:lang w:val="fr-CH"/>
            </w:rPr>
          </w:pPr>
          <w:r>
            <w:rPr>
              <w:lang w:val="fr-CH"/>
            </w:rPr>
            <w:t>rev. 9</w:t>
          </w:r>
        </w:p>
      </w:tc>
    </w:tr>
  </w:tbl>
  <w:p w:rsidR="004B0044" w:rsidRDefault="004B004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3119"/>
      <w:gridCol w:w="1701"/>
      <w:gridCol w:w="1701"/>
    </w:tblGrid>
    <w:tr w:rsidR="00196F0F" w:rsidTr="00E1619C">
      <w:trPr>
        <w:cantSplit/>
        <w:jc w:val="right"/>
      </w:trPr>
      <w:tc>
        <w:tcPr>
          <w:tcW w:w="1701" w:type="dxa"/>
          <w:tcBorders>
            <w:top w:val="single" w:sz="6" w:space="0" w:color="auto"/>
            <w:left w:val="single" w:sz="6" w:space="0" w:color="auto"/>
            <w:bottom w:val="single" w:sz="6" w:space="0" w:color="auto"/>
            <w:right w:val="single" w:sz="6" w:space="0" w:color="auto"/>
          </w:tcBorders>
        </w:tcPr>
        <w:p w:rsidR="00196F0F" w:rsidRDefault="00196F0F" w:rsidP="00196F0F">
          <w:pPr>
            <w:pStyle w:val="HeaderRegProc"/>
            <w:rPr>
              <w:lang w:val="en-US"/>
            </w:rPr>
          </w:pPr>
          <w:r>
            <w:rPr>
              <w:lang w:val="en-US"/>
            </w:rPr>
            <w:t>Part A1</w:t>
          </w:r>
        </w:p>
      </w:tc>
      <w:tc>
        <w:tcPr>
          <w:tcW w:w="3119" w:type="dxa"/>
          <w:tcBorders>
            <w:top w:val="single" w:sz="6" w:space="0" w:color="auto"/>
            <w:left w:val="single" w:sz="6" w:space="0" w:color="auto"/>
            <w:bottom w:val="single" w:sz="6" w:space="0" w:color="auto"/>
            <w:right w:val="single" w:sz="6" w:space="0" w:color="auto"/>
          </w:tcBorders>
        </w:tcPr>
        <w:p w:rsidR="00196F0F" w:rsidRDefault="00196F0F" w:rsidP="00196F0F">
          <w:pPr>
            <w:pStyle w:val="HeaderRegProc"/>
            <w:rPr>
              <w:lang w:val="en-US"/>
            </w:rPr>
          </w:pPr>
          <w:r w:rsidRPr="00196F0F">
            <w:rPr>
              <w:lang w:val="en-US"/>
            </w:rPr>
            <w:t>Effective date of entry in force</w:t>
          </w:r>
        </w:p>
      </w:tc>
      <w:tc>
        <w:tcPr>
          <w:tcW w:w="1701" w:type="dxa"/>
          <w:tcBorders>
            <w:top w:val="single" w:sz="6" w:space="0" w:color="auto"/>
            <w:left w:val="single" w:sz="6" w:space="0" w:color="auto"/>
            <w:bottom w:val="single" w:sz="6" w:space="0" w:color="auto"/>
            <w:right w:val="single" w:sz="6" w:space="0" w:color="auto"/>
          </w:tcBorders>
        </w:tcPr>
        <w:p w:rsidR="00196F0F" w:rsidRDefault="00196F0F" w:rsidP="00196F0F">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2C30FC">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196F0F" w:rsidRDefault="00196F0F" w:rsidP="00196F0F">
          <w:pPr>
            <w:pStyle w:val="HeaderRegProc"/>
            <w:rPr>
              <w:lang w:val="fr-CH"/>
            </w:rPr>
          </w:pPr>
          <w:r>
            <w:rPr>
              <w:lang w:val="fr-CH"/>
            </w:rPr>
            <w:t>rev. 9</w:t>
          </w:r>
        </w:p>
      </w:tc>
    </w:tr>
  </w:tbl>
  <w:p w:rsidR="004B0044" w:rsidRDefault="004B004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6625"/>
  </w:hdrShapeDefaults>
  <w:footnotePr>
    <w:pos w:val="beneathText"/>
    <w:footnote w:id="-1"/>
    <w:footnote w:id="0"/>
  </w:footnotePr>
  <w:endnotePr>
    <w:endnote w:id="-1"/>
    <w:endnote w:id="0"/>
  </w:endnotePr>
  <w:compat>
    <w:compatSetting w:name="compatibilityMode" w:uri="http://schemas.microsoft.com/office/word" w:val="12"/>
  </w:compat>
  <w:rsids>
    <w:rsidRoot w:val="00910747"/>
    <w:rsid w:val="000F264F"/>
    <w:rsid w:val="00124F86"/>
    <w:rsid w:val="00196F0F"/>
    <w:rsid w:val="001D56EA"/>
    <w:rsid w:val="002B0706"/>
    <w:rsid w:val="002C18EA"/>
    <w:rsid w:val="002C30FC"/>
    <w:rsid w:val="00305A8C"/>
    <w:rsid w:val="003809B6"/>
    <w:rsid w:val="003C7BCE"/>
    <w:rsid w:val="003D5CCB"/>
    <w:rsid w:val="003E610A"/>
    <w:rsid w:val="00404E18"/>
    <w:rsid w:val="00450730"/>
    <w:rsid w:val="004B0044"/>
    <w:rsid w:val="00503E9E"/>
    <w:rsid w:val="005909E8"/>
    <w:rsid w:val="00642765"/>
    <w:rsid w:val="006C4065"/>
    <w:rsid w:val="007054AB"/>
    <w:rsid w:val="007A126D"/>
    <w:rsid w:val="007C70D7"/>
    <w:rsid w:val="00814A83"/>
    <w:rsid w:val="00840D85"/>
    <w:rsid w:val="008E7106"/>
    <w:rsid w:val="00910747"/>
    <w:rsid w:val="009970C1"/>
    <w:rsid w:val="00A20629"/>
    <w:rsid w:val="00A25E08"/>
    <w:rsid w:val="00C80872"/>
    <w:rsid w:val="00CF345E"/>
    <w:rsid w:val="00DB3204"/>
    <w:rsid w:val="00E06BFA"/>
    <w:rsid w:val="00E36754"/>
    <w:rsid w:val="00E67915"/>
    <w:rsid w:val="00E8606A"/>
    <w:rsid w:val="00ED3C36"/>
    <w:rsid w:val="00FB2B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5:docId w15:val="{1C44F4BA-D7A5-4B68-AB4D-CC5F80014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link w:val="HeaderChar"/>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Pr>
      <w:position w:val="6"/>
      <w:sz w:val="16"/>
    </w:rPr>
  </w:style>
  <w:style w:type="paragraph" w:styleId="FootnoteText">
    <w:name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character" w:customStyle="1" w:styleId="Appref0">
    <w:name w:val="App#_ref"/>
    <w:basedOn w:val="DefaultParagraphFont"/>
  </w:style>
  <w:style w:type="character" w:customStyle="1" w:styleId="Resref0">
    <w:name w:val="Res#_ref"/>
    <w:basedOn w:val="DefaultParagraphFont"/>
  </w:style>
  <w:style w:type="paragraph" w:customStyle="1" w:styleId="Char">
    <w:name w:val="Char"/>
    <w:basedOn w:val="Normal"/>
    <w:rsid w:val="00910747"/>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styleId="Hyperlink">
    <w:name w:val="Hyperlink"/>
    <w:basedOn w:val="DefaultParagraphFont"/>
    <w:rsid w:val="00404E18"/>
    <w:rPr>
      <w:color w:val="0000FF" w:themeColor="hyperlink"/>
      <w:u w:val="single"/>
    </w:rPr>
  </w:style>
  <w:style w:type="character" w:customStyle="1" w:styleId="Heading1Char">
    <w:name w:val="Heading 1 Char"/>
    <w:basedOn w:val="DefaultParagraphFont"/>
    <w:link w:val="Heading1"/>
    <w:rsid w:val="00E67915"/>
    <w:rPr>
      <w:b/>
      <w:sz w:val="28"/>
      <w:lang w:val="en-GB" w:eastAsia="en-US"/>
    </w:rPr>
  </w:style>
  <w:style w:type="character" w:customStyle="1" w:styleId="HeaderChar">
    <w:name w:val="Header Char"/>
    <w:aliases w:val="encabezado Char"/>
    <w:basedOn w:val="DefaultParagraphFont"/>
    <w:link w:val="Header"/>
    <w:rsid w:val="00E67915"/>
    <w:rPr>
      <w:sz w:val="24"/>
      <w:lang w:val="en-GB" w:eastAsia="en-US"/>
    </w:rPr>
  </w:style>
  <w:style w:type="character" w:customStyle="1" w:styleId="FootnoteTextChar">
    <w:name w:val="Footnote Text Char"/>
    <w:basedOn w:val="DefaultParagraphFont"/>
    <w:link w:val="FootnoteText"/>
    <w:rsid w:val="00E6791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51FE1C-8700-44D4-9B43-E5746647E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8</TotalTime>
  <Pages>1</Pages>
  <Words>449</Words>
  <Characters>2392</Characters>
  <Application>Microsoft Office Word</Application>
  <DocSecurity>0</DocSecurity>
  <Lines>95</Lines>
  <Paragraphs>57</Paragraphs>
  <ScaleCrop>false</ScaleCrop>
  <HeadingPairs>
    <vt:vector size="2" baseType="variant">
      <vt:variant>
        <vt:lpstr>Title</vt:lpstr>
      </vt:variant>
      <vt:variant>
        <vt:i4>1</vt:i4>
      </vt:variant>
    </vt:vector>
  </HeadingPairs>
  <TitlesOfParts>
    <vt:vector size="1" baseType="lpstr">
      <vt:lpstr>Règles de procédures / Edition 2005</vt:lpstr>
    </vt:vector>
  </TitlesOfParts>
  <Manager>CP--107223/DD</Manager>
  <Company>ITU</Company>
  <LinksUpToDate>false</LinksUpToDate>
  <CharactersWithSpaces>2784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2005</dc:title>
  <dc:subject>Receivability</dc:subject>
  <dc:creator>Composition des Publications</dc:creator>
  <cp:keywords>Folios: 1 - 6  (blanc)</cp:keywords>
  <dc:description>Edition 2009:   10.02.2009/SdN_x000d_
Corr.:  23.02.2009/DD  (dict. ok)_x000d_
Corr. ULT:   27.02.2009/DD</dc:description>
  <cp:lastModifiedBy>Al-Yammouni, Hala</cp:lastModifiedBy>
  <cp:revision>5</cp:revision>
  <cp:lastPrinted>2014-08-13T14:08:00Z</cp:lastPrinted>
  <dcterms:created xsi:type="dcterms:W3CDTF">2016-06-06T06:48:00Z</dcterms:created>
  <dcterms:modified xsi:type="dcterms:W3CDTF">2016-06-06T08:35:00Z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