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04" w:rsidRPr="005909E8" w:rsidRDefault="00DB3204" w:rsidP="00ED5502">
      <w:pPr>
        <w:pStyle w:val="Heading1"/>
        <w:spacing w:before="300"/>
        <w:ind w:left="0" w:firstLine="0"/>
        <w:jc w:val="center"/>
      </w:pPr>
      <w:bookmarkStart w:id="0" w:name="_GoBack"/>
      <w:bookmarkEnd w:id="0"/>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r w:rsidR="001D56EA">
        <w:t xml:space="preserve">     </w:t>
      </w:r>
      <w:r w:rsidR="001D56EA" w:rsidRPr="001D56EA">
        <w:rPr>
          <w:b w:val="0"/>
          <w:bCs/>
          <w:sz w:val="16"/>
          <w:szCs w:val="16"/>
        </w:rPr>
        <w:t>(</w:t>
      </w:r>
      <w:r w:rsidR="00E27CF6" w:rsidRPr="00ED5502">
        <w:rPr>
          <w:b w:val="0"/>
          <w:bCs/>
          <w:sz w:val="16"/>
          <w:szCs w:val="16"/>
        </w:rPr>
        <w:t>MOD RRB16/</w:t>
      </w:r>
      <w:r w:rsidR="00ED5502" w:rsidRPr="00ED5502">
        <w:rPr>
          <w:b w:val="0"/>
          <w:bCs/>
          <w:sz w:val="16"/>
          <w:szCs w:val="16"/>
        </w:rPr>
        <w:t>58</w:t>
      </w:r>
      <w:r w:rsidR="001D56EA" w:rsidRPr="001D56EA">
        <w:rPr>
          <w:b w:val="0"/>
          <w:bCs/>
          <w:sz w:val="16"/>
          <w:szCs w:val="16"/>
        </w:rPr>
        <w:t>)</w:t>
      </w:r>
    </w:p>
    <w:p w:rsidR="005909E8" w:rsidRPr="005909E8" w:rsidRDefault="005909E8" w:rsidP="005909E8"/>
    <w:p w:rsidR="00910747" w:rsidRPr="005909E8" w:rsidRDefault="00910747" w:rsidP="00E36754">
      <w:pPr>
        <w:pStyle w:val="Heading1"/>
      </w:pPr>
      <w:r w:rsidRPr="005909E8">
        <w:t>1</w:t>
      </w:r>
      <w:r w:rsidRPr="005909E8">
        <w:tab/>
        <w:t>Submission of information in electronic format</w:t>
      </w:r>
    </w:p>
    <w:p w:rsidR="00A20629" w:rsidRDefault="00A20629" w:rsidP="001D56EA">
      <w:pPr>
        <w:tabs>
          <w:tab w:val="clear" w:pos="1134"/>
          <w:tab w:val="clear" w:pos="1871"/>
          <w:tab w:val="clear" w:pos="2268"/>
          <w:tab w:val="left" w:pos="794"/>
          <w:tab w:val="left" w:pos="1191"/>
          <w:tab w:val="left" w:pos="1588"/>
          <w:tab w:val="left" w:pos="1985"/>
        </w:tabs>
      </w:pPr>
      <w:r>
        <w:rPr>
          <w:lang w:val="en-US"/>
        </w:rPr>
        <w:t>1.1</w:t>
      </w:r>
      <w:r>
        <w:rPr>
          <w:lang w:val="en-US"/>
        </w:rPr>
        <w:tab/>
        <w:t>Space services</w:t>
      </w:r>
      <w:r w:rsidR="001D56EA">
        <w:t xml:space="preserve">     </w:t>
      </w:r>
      <w:r w:rsidR="001D56EA" w:rsidRPr="00404E18">
        <w:rPr>
          <w:sz w:val="16"/>
          <w:szCs w:val="16"/>
        </w:rPr>
        <w:t>(</w:t>
      </w:r>
      <w:r w:rsidR="001D56EA">
        <w:rPr>
          <w:sz w:val="16"/>
          <w:szCs w:val="16"/>
        </w:rPr>
        <w:t>AD</w:t>
      </w:r>
      <w:r w:rsidR="001D56EA" w:rsidRPr="00404E18">
        <w:rPr>
          <w:sz w:val="16"/>
          <w:szCs w:val="16"/>
        </w:rPr>
        <w:t>D RRB12/</w:t>
      </w:r>
      <w:r w:rsidR="001D56EA">
        <w:rPr>
          <w:sz w:val="16"/>
          <w:szCs w:val="16"/>
        </w:rPr>
        <w:t>60</w:t>
      </w:r>
      <w:r w:rsidR="001D56EA" w:rsidRPr="00404E18">
        <w:rPr>
          <w:sz w:val="16"/>
          <w:szCs w:val="16"/>
        </w:rPr>
        <w:t>)</w:t>
      </w:r>
    </w:p>
    <w:p w:rsidR="00910747" w:rsidRPr="005909E8" w:rsidRDefault="00E63F84" w:rsidP="00ED5502">
      <w:pPr>
        <w:tabs>
          <w:tab w:val="clear" w:pos="1134"/>
          <w:tab w:val="clear" w:pos="1871"/>
          <w:tab w:val="clear" w:pos="2268"/>
          <w:tab w:val="left" w:pos="794"/>
          <w:tab w:val="left" w:pos="1191"/>
          <w:tab w:val="left" w:pos="1588"/>
          <w:tab w:val="left" w:pos="1985"/>
        </w:tabs>
      </w:pPr>
      <w:r w:rsidRPr="00E63F84">
        <w:t xml:space="preserve">The Board noted the requirement for mandatory electronic filing and submission of comments/objections and requests for inclusion or exclusion specified in the </w:t>
      </w:r>
      <w:r w:rsidRPr="00E63F84">
        <w:rPr>
          <w:i/>
          <w:iCs/>
        </w:rPr>
        <w:t xml:space="preserve">resolves </w:t>
      </w:r>
      <w:r w:rsidRPr="00E63F84">
        <w:t>of</w:t>
      </w:r>
      <w:r w:rsidRPr="00E63F84">
        <w:rPr>
          <w:i/>
        </w:rPr>
        <w:t xml:space="preserve"> </w:t>
      </w:r>
      <w:r w:rsidRPr="00E63F84">
        <w:t xml:space="preserve">Resolutions </w:t>
      </w:r>
      <w:r w:rsidRPr="00E63F84">
        <w:rPr>
          <w:b/>
          <w:bCs/>
        </w:rPr>
        <w:t>55 (Rev.WRC-15)</w:t>
      </w:r>
      <w:r w:rsidRPr="00941E78">
        <w:t>.</w:t>
      </w:r>
      <w:r w:rsidRPr="00E63F84">
        <w:t xml:space="preserve"> It also noted that capture and validation software had been made available to administrations by the Bureau, including software to submit information required in Annex 2 of Resolution </w:t>
      </w:r>
      <w:r w:rsidRPr="00E63F84">
        <w:rPr>
          <w:b/>
          <w:bCs/>
        </w:rPr>
        <w:t>552 (WRC-15)</w:t>
      </w:r>
      <w:r w:rsidRPr="00941E78">
        <w:t>.</w:t>
      </w:r>
      <w:r w:rsidR="00941E78">
        <w:t xml:space="preserve"> </w:t>
      </w:r>
      <w:r w:rsidRPr="00E63F84">
        <w:t xml:space="preserve">Accordingly, all information indicated in the </w:t>
      </w:r>
      <w:r w:rsidRPr="00E63F84">
        <w:rPr>
          <w:i/>
          <w:iCs/>
        </w:rPr>
        <w:t xml:space="preserve">resolves </w:t>
      </w:r>
      <w:r w:rsidRPr="00E63F84">
        <w:t>of</w:t>
      </w:r>
      <w:r w:rsidRPr="00E63F84">
        <w:rPr>
          <w:i/>
        </w:rPr>
        <w:t xml:space="preserve"> </w:t>
      </w:r>
      <w:r w:rsidRPr="00E63F84">
        <w:t xml:space="preserve">Resolution </w:t>
      </w:r>
      <w:r w:rsidRPr="00E63F84">
        <w:rPr>
          <w:b/>
          <w:bCs/>
        </w:rPr>
        <w:t>55 (Rev.WRC-15)</w:t>
      </w:r>
      <w:r>
        <w:rPr>
          <w:rStyle w:val="FootnoteReference"/>
        </w:rPr>
        <w:footnoteReference w:customMarkFollows="1" w:id="2"/>
        <w:t>1</w:t>
      </w:r>
      <w:r w:rsidRPr="00E63F84">
        <w:t xml:space="preserve"> and in Annex 2 of Resolution </w:t>
      </w:r>
      <w:r w:rsidRPr="00E63F84">
        <w:rPr>
          <w:b/>
          <w:bCs/>
        </w:rPr>
        <w:t>552 (WRC-15)</w:t>
      </w:r>
      <w:r w:rsidRPr="00E63F84">
        <w:t xml:space="preserve"> and in the Attachment to Resolution </w:t>
      </w:r>
      <w:r w:rsidRPr="00E63F84">
        <w:rPr>
          <w:b/>
          <w:bCs/>
        </w:rPr>
        <w:t>553 (Rev.WRC-15)</w:t>
      </w:r>
      <w:r w:rsidRPr="00E63F84">
        <w:t xml:space="preserve"> under § 8 and § 9, shall be submitted to the Bureau in electronic format (except graphical data which can still be submitted in paper form) which is compatible with the BR electronic notice form capture software (SpaceCap) and comments/objections software (SpaceCom).</w:t>
      </w:r>
      <w:r w:rsidR="00404E18">
        <w:t xml:space="preserve">     </w:t>
      </w:r>
      <w:r w:rsidR="00404E18" w:rsidRPr="00404E18">
        <w:rPr>
          <w:sz w:val="16"/>
          <w:szCs w:val="16"/>
        </w:rPr>
        <w:t>(</w:t>
      </w:r>
      <w:r w:rsidRPr="00ED5502">
        <w:rPr>
          <w:sz w:val="16"/>
          <w:szCs w:val="16"/>
        </w:rPr>
        <w:t>MOD RRB16/</w:t>
      </w:r>
      <w:r w:rsidR="00ED5502" w:rsidRPr="00ED5502">
        <w:rPr>
          <w:sz w:val="16"/>
          <w:szCs w:val="16"/>
        </w:rPr>
        <w:t>58</w:t>
      </w:r>
      <w:r w:rsidR="00404E18" w:rsidRPr="00404E18">
        <w:rPr>
          <w:sz w:val="16"/>
          <w:szCs w:val="16"/>
        </w:rPr>
        <w:t>)</w:t>
      </w:r>
    </w:p>
    <w:p w:rsidR="001D56EA" w:rsidRDefault="001D56EA" w:rsidP="001D56EA">
      <w:pPr>
        <w:spacing w:before="360"/>
      </w:pPr>
      <w:r w:rsidRPr="00404E18">
        <w:rPr>
          <w:sz w:val="16"/>
          <w:szCs w:val="16"/>
        </w:rPr>
        <w:t>(</w:t>
      </w:r>
      <w:r>
        <w:rPr>
          <w:sz w:val="16"/>
          <w:szCs w:val="16"/>
        </w:rPr>
        <w:t>ADD</w:t>
      </w:r>
      <w:r w:rsidRPr="00404E18">
        <w:rPr>
          <w:sz w:val="16"/>
          <w:szCs w:val="16"/>
        </w:rPr>
        <w:t xml:space="preserve"> RRB12/</w:t>
      </w:r>
      <w:r>
        <w:rPr>
          <w:sz w:val="16"/>
          <w:szCs w:val="16"/>
        </w:rPr>
        <w:t>60</w:t>
      </w:r>
      <w:r w:rsidRPr="00404E18">
        <w:rPr>
          <w:sz w:val="16"/>
          <w:szCs w:val="16"/>
        </w:rPr>
        <w:t>)</w:t>
      </w:r>
    </w:p>
    <w:p w:rsidR="005909E8" w:rsidRDefault="00E8606A" w:rsidP="005909E8">
      <w:r>
        <w:t>1.2</w:t>
      </w:r>
      <w:r>
        <w:tab/>
        <w:t>Terrestrial services</w:t>
      </w:r>
    </w:p>
    <w:p w:rsidR="00E8606A" w:rsidRDefault="00E8606A" w:rsidP="001D56EA">
      <w:pPr>
        <w:rPr>
          <w:sz w:val="16"/>
          <w:szCs w:val="16"/>
        </w:rPr>
      </w:pPr>
      <w:r w:rsidRPr="00A25E08">
        <w:rPr>
          <w:color w:val="000000"/>
          <w:szCs w:val="24"/>
          <w:lang w:val="en-US" w:eastAsia="zh-CN"/>
        </w:rPr>
        <w:t>Submission of</w:t>
      </w:r>
      <w:r w:rsidR="00941E78">
        <w:rPr>
          <w:color w:val="000000"/>
          <w:szCs w:val="24"/>
          <w:lang w:val="en-US" w:eastAsia="zh-CN"/>
        </w:rPr>
        <w:t xml:space="preserve"> </w:t>
      </w:r>
      <w:r w:rsidRPr="00A25E08">
        <w:rPr>
          <w:color w:val="000000"/>
          <w:szCs w:val="24"/>
          <w:lang w:val="en-US" w:eastAsia="zh-CN"/>
        </w:rPr>
        <w:t>frequency assignment/allotment notices for terrestrial services in the context of Article</w:t>
      </w:r>
      <w:r w:rsidRPr="00C47ABE">
        <w:t xml:space="preserve">s </w:t>
      </w:r>
      <w:r w:rsidRPr="002F7F47">
        <w:rPr>
          <w:b/>
          <w:bCs/>
        </w:rPr>
        <w:t>9</w:t>
      </w:r>
      <w:r w:rsidRPr="009970C1">
        <w:t>,</w:t>
      </w:r>
      <w:r w:rsidRPr="00A25E08">
        <w:rPr>
          <w:b/>
          <w:bCs/>
          <w:color w:val="000000"/>
          <w:szCs w:val="24"/>
          <w:lang w:val="en-US" w:eastAsia="zh-CN"/>
        </w:rPr>
        <w:t xml:space="preserve"> 11</w:t>
      </w:r>
      <w:r w:rsidRPr="009970C1">
        <w:t>,</w:t>
      </w:r>
      <w:r w:rsidRPr="002F7F47">
        <w:rPr>
          <w:b/>
          <w:bCs/>
        </w:rPr>
        <w:t xml:space="preserve"> 12</w:t>
      </w:r>
      <w:r w:rsidRPr="00A25E08">
        <w:rPr>
          <w:color w:val="000000"/>
          <w:szCs w:val="24"/>
          <w:lang w:val="en-US" w:eastAsia="zh-CN"/>
        </w:rPr>
        <w:t xml:space="preserve"> </w:t>
      </w:r>
      <w:r>
        <w:t xml:space="preserve">and Appendix </w:t>
      </w:r>
      <w:r w:rsidRPr="002F7F47">
        <w:rPr>
          <w:b/>
          <w:bCs/>
        </w:rPr>
        <w:t>25</w:t>
      </w:r>
      <w:r>
        <w:t xml:space="preserve"> </w:t>
      </w:r>
      <w:r w:rsidRPr="00A25E08">
        <w:rPr>
          <w:color w:val="000000"/>
          <w:szCs w:val="24"/>
          <w:lang w:val="en-US" w:eastAsia="zh-CN"/>
        </w:rPr>
        <w:t xml:space="preserve">of the Radio Regulations and various regional agreements shall be made exclusively via the </w:t>
      </w:r>
      <w:r>
        <w:t xml:space="preserve">ITU </w:t>
      </w:r>
      <w:r w:rsidRPr="00A25E08">
        <w:rPr>
          <w:color w:val="000000"/>
          <w:szCs w:val="24"/>
          <w:lang w:val="en-US" w:eastAsia="zh-CN"/>
        </w:rPr>
        <w:t xml:space="preserve">web interface </w:t>
      </w:r>
      <w:r w:rsidRPr="00A25E08">
        <w:rPr>
          <w:i/>
          <w:iCs/>
          <w:color w:val="000000"/>
          <w:szCs w:val="24"/>
          <w:lang w:val="en-US" w:eastAsia="zh-CN"/>
        </w:rPr>
        <w:t xml:space="preserve">WISFAT </w:t>
      </w:r>
      <w:r w:rsidRPr="00A25E08">
        <w:rPr>
          <w:color w:val="000000"/>
          <w:szCs w:val="24"/>
          <w:lang w:val="en-US" w:eastAsia="zh-CN"/>
        </w:rPr>
        <w:t>(</w:t>
      </w:r>
      <w:r w:rsidRPr="00A25E08">
        <w:rPr>
          <w:b/>
          <w:bCs/>
          <w:color w:val="000000"/>
          <w:szCs w:val="24"/>
          <w:lang w:val="en-US" w:eastAsia="zh-CN"/>
        </w:rPr>
        <w:t>W</w:t>
      </w:r>
      <w:r w:rsidRPr="00A25E08">
        <w:rPr>
          <w:color w:val="000000"/>
          <w:szCs w:val="24"/>
          <w:lang w:val="en-US" w:eastAsia="zh-CN"/>
        </w:rPr>
        <w:t xml:space="preserve">eb </w:t>
      </w:r>
      <w:r w:rsidRPr="00A25E08">
        <w:rPr>
          <w:b/>
          <w:bCs/>
          <w:color w:val="000000"/>
          <w:szCs w:val="24"/>
          <w:lang w:val="en-US" w:eastAsia="zh-CN"/>
        </w:rPr>
        <w:t>I</w:t>
      </w:r>
      <w:r w:rsidRPr="00A25E08">
        <w:rPr>
          <w:color w:val="000000"/>
          <w:szCs w:val="24"/>
          <w:lang w:val="en-US" w:eastAsia="zh-CN"/>
        </w:rPr>
        <w:t xml:space="preserve">nterface for </w:t>
      </w:r>
      <w:r w:rsidRPr="00A25E08">
        <w:rPr>
          <w:b/>
          <w:bCs/>
          <w:color w:val="000000"/>
          <w:szCs w:val="24"/>
          <w:lang w:val="en-US" w:eastAsia="zh-CN"/>
        </w:rPr>
        <w:t>S</w:t>
      </w:r>
      <w:r w:rsidRPr="00A25E08">
        <w:rPr>
          <w:color w:val="000000"/>
          <w:szCs w:val="24"/>
          <w:lang w:val="en-US" w:eastAsia="zh-CN"/>
        </w:rPr>
        <w:t xml:space="preserve">ubmission of </w:t>
      </w:r>
      <w:r w:rsidRPr="00A25E08">
        <w:rPr>
          <w:b/>
          <w:bCs/>
          <w:color w:val="000000"/>
          <w:szCs w:val="24"/>
          <w:lang w:val="en-US" w:eastAsia="zh-CN"/>
        </w:rPr>
        <w:t>F</w:t>
      </w:r>
      <w:r w:rsidRPr="00A25E08">
        <w:rPr>
          <w:color w:val="000000"/>
          <w:szCs w:val="24"/>
          <w:lang w:val="en-US" w:eastAsia="zh-CN"/>
        </w:rPr>
        <w:t xml:space="preserve">requency </w:t>
      </w:r>
      <w:r w:rsidRPr="00A25E08">
        <w:rPr>
          <w:b/>
          <w:bCs/>
          <w:color w:val="000000"/>
          <w:szCs w:val="24"/>
          <w:lang w:val="en-US" w:eastAsia="zh-CN"/>
        </w:rPr>
        <w:t>A</w:t>
      </w:r>
      <w:r w:rsidRPr="00A25E08">
        <w:rPr>
          <w:color w:val="000000"/>
          <w:szCs w:val="24"/>
          <w:lang w:val="en-US" w:eastAsia="zh-CN"/>
        </w:rPr>
        <w:t xml:space="preserve">ssignments/allotments) available at </w:t>
      </w:r>
      <w:hyperlink r:id="rId8" w:history="1">
        <w:r w:rsidR="00404E18" w:rsidRPr="00A25E08">
          <w:rPr>
            <w:rStyle w:val="Hyperlink"/>
            <w:szCs w:val="24"/>
            <w:lang w:val="en-US" w:eastAsia="zh-CN"/>
          </w:rPr>
          <w:t>http://www.itu.int/ITU-R/go/wisfat/en</w:t>
        </w:r>
      </w:hyperlink>
      <w:r w:rsidRPr="00C47ABE">
        <w:t>.</w:t>
      </w:r>
    </w:p>
    <w:p w:rsidR="00404E18" w:rsidRDefault="00404E18" w:rsidP="00E63F84">
      <w:pPr>
        <w:pStyle w:val="FootnoteText"/>
      </w:pPr>
    </w:p>
    <w:p w:rsidR="00404E18" w:rsidRPr="005909E8" w:rsidRDefault="00404E18" w:rsidP="00404E18"/>
    <w:p w:rsidR="00910747" w:rsidRPr="005909E8" w:rsidRDefault="00910747" w:rsidP="007054AB">
      <w:pPr>
        <w:pStyle w:val="Heading1"/>
        <w:rPr>
          <w:sz w:val="24"/>
        </w:rPr>
      </w:pPr>
      <w:r w:rsidRPr="005909E8">
        <w:br w:type="page"/>
      </w:r>
      <w:r w:rsidRPr="005909E8">
        <w:rPr>
          <w:szCs w:val="28"/>
        </w:rPr>
        <w:lastRenderedPageBreak/>
        <w:t>2</w:t>
      </w:r>
      <w:r w:rsidRPr="005909E8">
        <w:rPr>
          <w:szCs w:val="28"/>
        </w:rPr>
        <w:tab/>
        <w:t>Receipt of notices</w:t>
      </w:r>
      <w:r w:rsidR="00404E18">
        <w:rPr>
          <w:szCs w:val="28"/>
        </w:rPr>
        <w:t xml:space="preserve">     </w:t>
      </w:r>
      <w:r w:rsidR="00404E18" w:rsidRPr="003809B6">
        <w:rPr>
          <w:b w:val="0"/>
          <w:bCs/>
          <w:sz w:val="16"/>
          <w:szCs w:val="16"/>
        </w:rPr>
        <w:t>(MOD RRB12/</w:t>
      </w:r>
      <w:r w:rsidR="007054AB" w:rsidRPr="003809B6">
        <w:rPr>
          <w:b w:val="0"/>
          <w:bCs/>
          <w:sz w:val="16"/>
          <w:szCs w:val="16"/>
        </w:rPr>
        <w:t>60</w:t>
      </w:r>
      <w:r w:rsidR="00404E18" w:rsidRPr="003809B6">
        <w:rPr>
          <w:b w:val="0"/>
          <w:bCs/>
          <w:sz w:val="16"/>
          <w:szCs w:val="16"/>
        </w:rPr>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Having regard to the various means available for transmission and delivery of notices and other related correspondence, the Board has decided that:</w:t>
      </w:r>
    </w:p>
    <w:p w:rsidR="00910747" w:rsidRPr="005909E8" w:rsidRDefault="00910747" w:rsidP="00E36754">
      <w:pPr>
        <w:pStyle w:val="enumlev1"/>
      </w:pPr>
      <w:r w:rsidRPr="005909E8">
        <w:rPr>
          <w:i/>
          <w:iCs/>
        </w:rPr>
        <w:t>a)</w:t>
      </w:r>
      <w:r w:rsidRPr="005909E8">
        <w:tab/>
        <w:t>Mail received through the postal service</w:t>
      </w:r>
      <w:r w:rsidR="00E27CF6">
        <w:rPr>
          <w:rStyle w:val="FootnoteReference"/>
        </w:rPr>
        <w:footnoteReference w:customMarkFollows="1" w:id="4"/>
        <w:t>3</w:t>
      </w:r>
      <w:r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rsidR="00910747" w:rsidRPr="005909E8" w:rsidRDefault="00910747" w:rsidP="00ED5502">
      <w:pPr>
        <w:pStyle w:val="enumlev1"/>
      </w:pPr>
      <w:r w:rsidRPr="005909E8">
        <w:rPr>
          <w:i/>
          <w:iCs/>
        </w:rPr>
        <w:t>b)</w:t>
      </w:r>
      <w:r w:rsidR="00E63F84" w:rsidRPr="00E63F84">
        <w:tab/>
        <w:t>E-mail, telefax documents or WISFAT submissions shall be recorded as received on the actual date of receipt, irrespective of whether or not that is a working day at the</w:t>
      </w:r>
      <w:r w:rsidR="00E63F84">
        <w:t xml:space="preserve"> ITU/BR’s offices in Geneva.</w:t>
      </w:r>
      <w:r w:rsidR="00404E18">
        <w:t xml:space="preserve">    </w:t>
      </w:r>
      <w:r w:rsidR="00404E18" w:rsidRPr="00404E18">
        <w:rPr>
          <w:sz w:val="16"/>
          <w:szCs w:val="16"/>
        </w:rPr>
        <w:t>(</w:t>
      </w:r>
      <w:r w:rsidR="00404E18" w:rsidRPr="00ED5502">
        <w:rPr>
          <w:sz w:val="16"/>
          <w:szCs w:val="16"/>
        </w:rPr>
        <w:t>MOD RRB</w:t>
      </w:r>
      <w:r w:rsidR="00E63F84" w:rsidRPr="00ED5502">
        <w:rPr>
          <w:sz w:val="16"/>
          <w:szCs w:val="16"/>
        </w:rPr>
        <w:t>16</w:t>
      </w:r>
      <w:r w:rsidR="00404E18" w:rsidRPr="00ED5502">
        <w:rPr>
          <w:sz w:val="16"/>
          <w:szCs w:val="16"/>
        </w:rPr>
        <w:t>/</w:t>
      </w:r>
      <w:r w:rsidR="00ED5502">
        <w:rPr>
          <w:sz w:val="16"/>
          <w:szCs w:val="16"/>
        </w:rPr>
        <w:t>58</w:t>
      </w:r>
      <w:r w:rsidR="00404E18" w:rsidRPr="00404E18">
        <w:rPr>
          <w:sz w:val="16"/>
          <w:szCs w:val="16"/>
        </w:rPr>
        <w:t>)</w:t>
      </w:r>
    </w:p>
    <w:p w:rsidR="00910747" w:rsidRPr="005909E8" w:rsidRDefault="00910747" w:rsidP="00E36754">
      <w:pPr>
        <w:pStyle w:val="enumlev1"/>
        <w:rPr>
          <w:i/>
          <w:iCs/>
        </w:rPr>
      </w:pPr>
      <w:r w:rsidRPr="005909E8">
        <w:rPr>
          <w:i/>
          <w:iCs/>
        </w:rPr>
        <w:t>c)</w:t>
      </w:r>
      <w:r w:rsidRPr="005909E8">
        <w:tab/>
        <w:t>In the case of e-mails (except those to which electronic forms created using SpaceCom are attached), an administration is required to send, within 7 days of the date of the e-mail, a confirmation by either telefax or mail, which shall be regarded as being received on the same date as the original e</w:t>
      </w:r>
      <w:r w:rsidRPr="005909E8">
        <w:noBreakHyphen/>
        <w:t>mail.</w:t>
      </w:r>
    </w:p>
    <w:p w:rsidR="00910747" w:rsidRPr="005909E8" w:rsidRDefault="00910747" w:rsidP="00E36754">
      <w:pPr>
        <w:pStyle w:val="enumlev1"/>
      </w:pPr>
      <w:r w:rsidRPr="005909E8">
        <w:rPr>
          <w:i/>
          <w:iCs/>
        </w:rPr>
        <w:t>d)</w:t>
      </w:r>
      <w:r w:rsidRPr="005909E8">
        <w:tab/>
        <w:t>All mail must be sent to the following address:</w:t>
      </w:r>
    </w:p>
    <w:p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rsidR="00910747" w:rsidRPr="005909E8" w:rsidRDefault="00910747" w:rsidP="00E36754">
      <w:pPr>
        <w:pStyle w:val="enumlev1"/>
      </w:pPr>
      <w:r w:rsidRPr="005909E8">
        <w:rPr>
          <w:i/>
          <w:iCs/>
        </w:rPr>
        <w:t>e)</w:t>
      </w:r>
      <w:r w:rsidRPr="005909E8">
        <w:tab/>
        <w:t>All telefaxes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rsidR="00910747" w:rsidRPr="005909E8" w:rsidRDefault="00910747" w:rsidP="00E36754">
      <w:pPr>
        <w:pStyle w:val="enumlev1"/>
      </w:pPr>
      <w:r w:rsidRPr="005909E8">
        <w:rPr>
          <w:i/>
          <w:iCs/>
        </w:rPr>
        <w:t>f</w:t>
      </w:r>
      <w:r w:rsidRPr="005909E8">
        <w:rPr>
          <w:rFonts w:ascii="Tms Rmn" w:hAnsi="Tms Rmn"/>
          <w:sz w:val="12"/>
        </w:rPr>
        <w:t> </w:t>
      </w:r>
      <w:r w:rsidRPr="005909E8">
        <w:rPr>
          <w:i/>
          <w:iCs/>
        </w:rPr>
        <w:t>)</w:t>
      </w:r>
      <w:r w:rsidRPr="005909E8">
        <w:tab/>
        <w:t>All e-mails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rsidR="00910747" w:rsidRDefault="00910747" w:rsidP="00E36754">
      <w:pPr>
        <w:pStyle w:val="enumlev1"/>
      </w:pPr>
      <w:r w:rsidRPr="005909E8">
        <w:rPr>
          <w:i/>
          <w:iCs/>
        </w:rPr>
        <w:t>g)</w:t>
      </w:r>
      <w:r w:rsidRPr="005909E8">
        <w:tab/>
        <w:t>Information received in the ITU/BR by e-mail shall be acknowledged immediately by e</w:t>
      </w:r>
      <w:r w:rsidR="00E36754" w:rsidRPr="005909E8">
        <w:noBreakHyphen/>
      </w:r>
      <w:r w:rsidRPr="005909E8">
        <w:t>mail by the ITU/BR.</w:t>
      </w:r>
    </w:p>
    <w:p w:rsidR="00E67915" w:rsidRDefault="00E67915" w:rsidP="00E67915">
      <w:r>
        <w:br w:type="page"/>
      </w:r>
    </w:p>
    <w:p w:rsidR="00E67915" w:rsidRPr="005909E8" w:rsidRDefault="00E67915" w:rsidP="00E67915">
      <w:pPr>
        <w:pStyle w:val="Heading1"/>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r w:rsidR="00E63F84">
        <w:t xml:space="preserve">     </w:t>
      </w:r>
      <w:r w:rsidR="00E63F84" w:rsidRPr="00404E18">
        <w:rPr>
          <w:sz w:val="16"/>
          <w:szCs w:val="16"/>
        </w:rPr>
        <w:t>(</w:t>
      </w:r>
      <w:r w:rsidR="00E63F84" w:rsidRPr="00ED5502">
        <w:rPr>
          <w:sz w:val="16"/>
          <w:szCs w:val="16"/>
        </w:rPr>
        <w:t xml:space="preserve">MOD </w:t>
      </w:r>
      <w:r w:rsidR="00ED5502" w:rsidRPr="00ED5502">
        <w:rPr>
          <w:sz w:val="16"/>
          <w:szCs w:val="16"/>
        </w:rPr>
        <w:t>RRB16/58</w:t>
      </w:r>
      <w:r w:rsidR="00E63F84" w:rsidRPr="00404E18">
        <w:rPr>
          <w:sz w:val="16"/>
          <w:szCs w:val="16"/>
        </w:rPr>
        <w:t>)</w:t>
      </w:r>
    </w:p>
    <w:p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rsidR="00E67915" w:rsidRPr="005909E8" w:rsidRDefault="00E67915" w:rsidP="00E67915"/>
    <w:p w:rsidR="00E67915" w:rsidRDefault="00E67915" w:rsidP="00E67915">
      <w:pPr>
        <w:sectPr w:rsidR="00E67915" w:rsidSect="00CF345E">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docGrid w:linePitch="326"/>
        </w:sectPr>
      </w:pPr>
    </w:p>
    <w:p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rsidR="00E63F84" w:rsidRDefault="00E63F84" w:rsidP="00E67915">
      <w:pPr>
        <w:pStyle w:val="Heading1"/>
        <w:sectPr w:rsidR="00E63F84">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E67915" w:rsidRPr="005909E8" w:rsidRDefault="00E67915" w:rsidP="00ED5502">
      <w:pPr>
        <w:pStyle w:val="Heading1"/>
      </w:pPr>
      <w:r w:rsidRPr="005909E8">
        <w:lastRenderedPageBreak/>
        <w:t>4</w:t>
      </w:r>
      <w:r w:rsidRPr="005909E8">
        <w:tab/>
        <w:t>Other non-receivable submissions</w:t>
      </w:r>
      <w:r w:rsidR="00E63F84">
        <w:t xml:space="preserve">      </w:t>
      </w:r>
    </w:p>
    <w:p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r w:rsidR="00ED5502">
        <w:t>     </w:t>
      </w:r>
      <w:r w:rsidR="00ED5502" w:rsidRPr="00ED5502">
        <w:rPr>
          <w:bCs/>
          <w:sz w:val="16"/>
          <w:szCs w:val="16"/>
        </w:rPr>
        <w:t>(MOD RRB16/58)</w:t>
      </w:r>
    </w:p>
    <w:p w:rsidR="00E63F84" w:rsidRPr="00E63F84" w:rsidRDefault="00E63F84" w:rsidP="00F21188">
      <w:r w:rsidRPr="00E63F84">
        <w:t>4.2</w:t>
      </w:r>
      <w:r w:rsidRPr="00E63F84">
        <w:tab/>
        <w:t>One coordination request of satellite network and possible subsequent modifi</w:t>
      </w:r>
      <w:r w:rsidRPr="00E63F84">
        <w:softHyphen/>
        <w:t>cations can only correspond to one API, including its possible modifications and vice</w:t>
      </w:r>
      <w:r w:rsidRPr="00E63F84">
        <w:noBreakHyphen/>
        <w:t>versa. In accordance with the Rule of Procedure concerning the definition of a satellite network contained in No. </w:t>
      </w:r>
      <w:r w:rsidRPr="00E63F84">
        <w:rPr>
          <w:b/>
          <w:bCs/>
        </w:rPr>
        <w:t>1.112</w:t>
      </w:r>
      <w:r w:rsidRPr="00E63F84">
        <w:t xml:space="preserve">, this coordination request would thus have only one set of orbital characteristics, i.e. those specified in Section A4 of Appendix </w:t>
      </w:r>
      <w:r w:rsidRPr="00E63F84">
        <w:rPr>
          <w:b/>
          <w:bCs/>
        </w:rPr>
        <w:t>4</w:t>
      </w:r>
      <w:r w:rsidRPr="00E63F84">
        <w:t>.</w:t>
      </w:r>
      <w:r w:rsidR="00F21188">
        <w:t xml:space="preserve"> </w:t>
      </w:r>
      <w:r w:rsidRPr="00E63F84">
        <w:t>A modification to a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coordination request</w:t>
      </w:r>
      <w:r w:rsidR="00941E78">
        <w:t xml:space="preserve"> </w:t>
      </w:r>
      <w:r w:rsidRPr="00E63F84">
        <w:t xml:space="preserve">is required as the submission then pertains to a new satellite network (No. </w:t>
      </w:r>
      <w:r w:rsidRPr="00E63F84">
        <w:rPr>
          <w:b/>
          <w:bCs/>
        </w:rPr>
        <w:t>9.2C</w:t>
      </w:r>
      <w:r w:rsidRPr="00E63F84">
        <w:t xml:space="preserve"> refers). (In case of non-GSO satellite system with more than one satellite, see also </w:t>
      </w:r>
      <w:r w:rsidR="00F21188" w:rsidRPr="00F21188">
        <w:rPr>
          <w:iCs/>
        </w:rPr>
        <w:t>comments under footnote (*) of the Rules of Procedure concerning</w:t>
      </w:r>
      <w:r w:rsidR="00F21188" w:rsidRPr="00F21188">
        <w:rPr>
          <w:b/>
          <w:bCs/>
          <w:iCs/>
        </w:rPr>
        <w:t xml:space="preserve"> </w:t>
      </w:r>
      <w:r w:rsidR="00F21188" w:rsidRPr="00F21188">
        <w:rPr>
          <w:iCs/>
        </w:rPr>
        <w:t>the Receivability of forms of notice</w:t>
      </w:r>
      <w:r w:rsidRPr="00E63F84">
        <w:t>)</w:t>
      </w:r>
      <w:r w:rsidR="00ED5502">
        <w:t>.     </w:t>
      </w:r>
      <w:r w:rsidR="00ED5502" w:rsidRPr="00ED5502">
        <w:rPr>
          <w:bCs/>
          <w:sz w:val="16"/>
          <w:szCs w:val="16"/>
        </w:rPr>
        <w:t>(MOD RRB16/58)</w:t>
      </w:r>
    </w:p>
    <w:p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r w:rsidR="00ED5502">
        <w:t>     </w:t>
      </w:r>
      <w:r w:rsidR="00ED5502" w:rsidRPr="00ED5502">
        <w:rPr>
          <w:bCs/>
          <w:sz w:val="16"/>
          <w:szCs w:val="16"/>
        </w:rPr>
        <w:t>(MOD RRB16/58)</w:t>
      </w:r>
    </w:p>
    <w:p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E63F84">
        <w:t xml:space="preserve"> where applicable, was not received for the satellite network and shall be returned to the notifying administration.</w:t>
      </w:r>
    </w:p>
    <w:p w:rsidR="00E63F84" w:rsidRPr="00E63F84" w:rsidRDefault="00E63F84" w:rsidP="004518CE">
      <w:pPr>
        <w:spacing w:before="120"/>
      </w:pPr>
      <w:r w:rsidRPr="00E63F84">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rsidR="00E63F84" w:rsidRDefault="00E63F84" w:rsidP="00E63F84">
      <w:pPr>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r w:rsidR="00ED5502">
        <w:t>     </w:t>
      </w:r>
      <w:r w:rsidR="00ED5502" w:rsidRPr="00ED5502">
        <w:rPr>
          <w:bCs/>
          <w:sz w:val="16"/>
          <w:szCs w:val="16"/>
        </w:rPr>
        <w:t>(MOD RRB16/58)</w:t>
      </w:r>
    </w:p>
    <w:p w:rsidR="004518CE" w:rsidRPr="00E63F84" w:rsidRDefault="004518CE" w:rsidP="004518CE">
      <w:pPr>
        <w:spacing w:before="120"/>
      </w:pPr>
      <w:r w:rsidRPr="005909E8">
        <w:rPr>
          <w:b/>
          <w:bCs/>
        </w:rPr>
        <w:t>5</w:t>
      </w:r>
      <w:r w:rsidRPr="005909E8">
        <w:tab/>
        <w:t>Whenever the Bureau returns a form of notice, the necessary justification for such an action shall be provided to the notifying administration.</w:t>
      </w:r>
    </w:p>
    <w:p w:rsidR="00E67915" w:rsidRPr="005909E8" w:rsidRDefault="00E67915" w:rsidP="00E67915">
      <w:pPr>
        <w:jc w:val="center"/>
      </w:pPr>
      <w:r w:rsidRPr="005909E8">
        <w:t>____________________</w:t>
      </w:r>
    </w:p>
    <w:p w:rsidR="00E67915" w:rsidRPr="005909E8" w:rsidRDefault="00E67915" w:rsidP="00E67915">
      <w:pPr>
        <w:sectPr w:rsidR="00E67915" w:rsidRPr="005909E8">
          <w:headerReference w:type="default" r:id="rId14"/>
          <w:footnotePr>
            <w:pos w:val="beneathText"/>
          </w:footnotePr>
          <w:pgSz w:w="11907" w:h="16840" w:code="9"/>
          <w:pgMar w:top="1701" w:right="851" w:bottom="1134" w:left="1985" w:header="720" w:footer="482" w:gutter="0"/>
          <w:cols w:space="720"/>
          <w:vAlign w:val="both"/>
        </w:sectPr>
      </w:pPr>
    </w:p>
    <w:p w:rsidR="00E67915" w:rsidRPr="005909E8" w:rsidRDefault="00E67915" w:rsidP="00E67915"/>
    <w:p w:rsidR="00E67915" w:rsidRPr="005909E8" w:rsidRDefault="00E67915" w:rsidP="00E36754">
      <w:pPr>
        <w:pStyle w:val="enumlev1"/>
      </w:pPr>
    </w:p>
    <w:sectPr w:rsidR="00E67915" w:rsidRPr="005909E8" w:rsidSect="00FB2B30">
      <w:headerReference w:type="even" r:id="rId15"/>
      <w:headerReference w:type="first" r:id="rId16"/>
      <w:footerReference w:type="first" r:id="rId1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4F" w:rsidRDefault="000F264F">
      <w:r>
        <w:rPr>
          <w:b/>
        </w:rPr>
        <w:t>_______________</w:t>
      </w:r>
    </w:p>
  </w:footnote>
  <w:footnote w:type="continuationSeparator" w:id="0">
    <w:p w:rsidR="000F264F" w:rsidRDefault="000F264F">
      <w:r>
        <w:continuationSeparator/>
      </w:r>
    </w:p>
  </w:footnote>
  <w:footnote w:id="1">
    <w:p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E27CF6">
        <w:t xml:space="preserve"> WRC-15</w:t>
      </w:r>
      <w:r w:rsidRPr="00E27CF6">
        <w:rPr>
          <w:lang w:val="en-US"/>
        </w:rPr>
        <w:t xml:space="preserve"> took the decision related to the RoP 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 3.2.2.4.1 of Doc. 4 (Add2) (Rev1), as follows:</w:t>
      </w:r>
    </w:p>
    <w:p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 xml:space="preserve">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the latest. </w:t>
      </w:r>
      <w:r w:rsidR="009970A4">
        <w:rPr>
          <w:i/>
          <w:iCs/>
        </w:rPr>
        <w:t>”</w:t>
      </w:r>
      <w:r w:rsidR="00ED5502">
        <w:rPr>
          <w:i/>
          <w:iCs/>
        </w:rPr>
        <w:t xml:space="preserve">     </w:t>
      </w:r>
      <w:r w:rsidR="00ED5502" w:rsidRPr="00ED5502">
        <w:rPr>
          <w:bCs/>
          <w:sz w:val="16"/>
          <w:szCs w:val="16"/>
        </w:rPr>
        <w:t>(</w:t>
      </w:r>
      <w:r w:rsidR="00ED5502">
        <w:rPr>
          <w:bCs/>
          <w:sz w:val="16"/>
          <w:szCs w:val="16"/>
        </w:rPr>
        <w:t>AD</w:t>
      </w:r>
      <w:r w:rsidR="00ED5502" w:rsidRPr="00ED5502">
        <w:rPr>
          <w:bCs/>
          <w:sz w:val="16"/>
          <w:szCs w:val="16"/>
        </w:rPr>
        <w:t>D RRB16/58)</w:t>
      </w:r>
    </w:p>
  </w:footnote>
  <w:footnote w:id="2">
    <w:p w:rsidR="00E63F84" w:rsidRPr="00353C75" w:rsidRDefault="00E63F84" w:rsidP="00E63F84">
      <w:pPr>
        <w:pStyle w:val="FootnoteText"/>
      </w:pPr>
      <w:r>
        <w:rPr>
          <w:rStyle w:val="FootnoteReference"/>
        </w:rPr>
        <w:t>1</w:t>
      </w:r>
      <w:r>
        <w:tab/>
      </w:r>
      <w:r w:rsidRPr="00353C75">
        <w:t xml:space="preserve">Except comments submitted in accordance with §§4.1.7, 4.1.9, 4.1.10 of Article 4 of Appendix </w:t>
      </w:r>
      <w:r w:rsidRPr="005D07EB">
        <w:rPr>
          <w:b/>
          <w:bCs/>
        </w:rPr>
        <w:t>30</w:t>
      </w:r>
      <w:r w:rsidRPr="00353C75">
        <w:t xml:space="preserve"> and </w:t>
      </w:r>
      <w:r w:rsidRPr="005D07EB">
        <w:rPr>
          <w:b/>
          <w:bCs/>
        </w:rPr>
        <w:t>30A</w:t>
      </w:r>
      <w:r w:rsidRPr="00353C75">
        <w:t xml:space="preserve"> and Article 2A of Appendix </w:t>
      </w:r>
      <w:r w:rsidRPr="005D07EB">
        <w:rPr>
          <w:b/>
          <w:bCs/>
        </w:rPr>
        <w:t xml:space="preserve">30 </w:t>
      </w:r>
      <w:r w:rsidRPr="00353C75">
        <w:t xml:space="preserve">and </w:t>
      </w:r>
      <w:r w:rsidRPr="005D07EB">
        <w:rPr>
          <w:b/>
          <w:bCs/>
        </w:rPr>
        <w:t>30A</w:t>
      </w:r>
      <w:r w:rsidRPr="00353C75">
        <w:t xml:space="preserve"> in Region 1 and Region 3.</w:t>
      </w:r>
    </w:p>
  </w:footnote>
  <w:footnote w:id="3">
    <w:p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“it shall be examined in the date order of their receipt”, the French text stipulates that “… il les examinera dans l</w:t>
      </w:r>
      <w:r>
        <w:rPr>
          <w:lang w:val="en-US"/>
        </w:rPr>
        <w:t>'</w:t>
      </w:r>
      <w:r w:rsidRPr="00F3765A">
        <w:rPr>
          <w:lang w:val="en-US"/>
        </w:rPr>
        <w:t>ordre ou il les re</w:t>
      </w:r>
      <w:r>
        <w:rPr>
          <w:lang w:val="en-US"/>
        </w:rPr>
        <w:t>ç</w:t>
      </w:r>
      <w:r w:rsidRPr="00F3765A">
        <w:rPr>
          <w:lang w:val="en-US"/>
        </w:rPr>
        <w:t>oit”. There is no mention of “date”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3E451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rsidP="00E63F84">
          <w:pPr>
            <w:pStyle w:val="HeaderRegProc"/>
            <w:rPr>
              <w:lang w:val="fr-CH"/>
            </w:rPr>
          </w:pPr>
          <w:r>
            <w:rPr>
              <w:lang w:val="fr-CH"/>
            </w:rPr>
            <w:t>rev.</w:t>
          </w:r>
          <w:r>
            <w:t xml:space="preserve"> </w:t>
          </w:r>
          <w:r w:rsidR="00E63F84">
            <w:t>10</w:t>
          </w:r>
        </w:p>
      </w:tc>
    </w:tr>
  </w:tbl>
  <w:p w:rsidR="00E67915" w:rsidRDefault="00E67915">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jc w:val="righ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E451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Pr="00E63F84" w:rsidRDefault="00E67915" w:rsidP="00E63F84">
          <w:pPr>
            <w:pStyle w:val="HeaderRegProc"/>
            <w:rPr>
              <w:lang w:val="en-US"/>
            </w:rPr>
          </w:pPr>
          <w:r w:rsidRPr="00E63F84">
            <w:rPr>
              <w:lang w:val="en-US"/>
            </w:rPr>
            <w:t>rev.</w:t>
          </w:r>
          <w:r w:rsidR="00E63F84" w:rsidRPr="00E63F84">
            <w:rPr>
              <w:lang w:val="en-US"/>
            </w:rPr>
            <w:t xml:space="preserve"> 10</w:t>
          </w:r>
        </w:p>
      </w:tc>
    </w:tr>
  </w:tbl>
  <w:p w:rsidR="00E67915" w:rsidRDefault="00E679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345E" w:rsidTr="00A81AA7">
      <w:trPr>
        <w:cantSplit/>
        <w:jc w:val="right"/>
      </w:trPr>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E451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E63F84">
          <w:pPr>
            <w:pStyle w:val="HeaderRegProc"/>
            <w:rPr>
              <w:lang w:val="fr-CH"/>
            </w:rPr>
          </w:pPr>
          <w:r>
            <w:rPr>
              <w:lang w:val="fr-CH"/>
            </w:rPr>
            <w:t xml:space="preserve">rev. </w:t>
          </w:r>
          <w:r w:rsidR="00E63F84">
            <w:rPr>
              <w:lang w:val="fr-CH"/>
            </w:rPr>
            <w:t>10</w:t>
          </w:r>
        </w:p>
      </w:tc>
    </w:tr>
  </w:tbl>
  <w:p w:rsidR="00CF345E" w:rsidRDefault="00CF345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3E451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CH"/>
            </w:rPr>
            <w:t>rev.</w:t>
          </w:r>
          <w:r>
            <w:t>-</w:t>
          </w:r>
        </w:p>
      </w:tc>
    </w:tr>
  </w:tbl>
  <w:p w:rsidR="00E67915" w:rsidRDefault="00E67915">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jc w:val="righ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970A4">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CH"/>
            </w:rPr>
            <w:t>rev.</w:t>
          </w:r>
          <w:r>
            <w:t>-</w:t>
          </w:r>
        </w:p>
      </w:tc>
    </w:tr>
  </w:tbl>
  <w:p w:rsidR="00E67915" w:rsidRDefault="00E6791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3F84">
      <w:trPr>
        <w:cantSplit/>
        <w:jc w:val="right"/>
      </w:trPr>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en-US"/>
            </w:rPr>
          </w:pPr>
          <w:r>
            <w:fldChar w:fldCharType="begin"/>
          </w:r>
          <w:r>
            <w:rPr>
              <w:lang w:val="en-US"/>
            </w:rPr>
            <w:instrText>styleref href2</w:instrText>
          </w:r>
          <w:r>
            <w:fldChar w:fldCharType="separate"/>
          </w:r>
          <w:r w:rsidR="003E451F">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E451F">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3F84" w:rsidRDefault="00E63F84" w:rsidP="00E63F84">
          <w:pPr>
            <w:pStyle w:val="HeaderRegProc"/>
            <w:rPr>
              <w:lang w:val="fr-CH"/>
            </w:rPr>
          </w:pPr>
          <w:r>
            <w:rPr>
              <w:lang w:val="fr-CH"/>
            </w:rPr>
            <w:t>rev.</w:t>
          </w:r>
          <w:r>
            <w:t xml:space="preserve"> 10</w:t>
          </w:r>
        </w:p>
      </w:tc>
    </w:tr>
  </w:tbl>
  <w:p w:rsidR="00E63F84" w:rsidRDefault="00E63F8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F264F"/>
    <w:rsid w:val="001D56EA"/>
    <w:rsid w:val="002B0706"/>
    <w:rsid w:val="002C18EA"/>
    <w:rsid w:val="00305A8C"/>
    <w:rsid w:val="003809B6"/>
    <w:rsid w:val="003D5CCB"/>
    <w:rsid w:val="003E451F"/>
    <w:rsid w:val="003E610A"/>
    <w:rsid w:val="00404E18"/>
    <w:rsid w:val="00450730"/>
    <w:rsid w:val="004518CE"/>
    <w:rsid w:val="004B0044"/>
    <w:rsid w:val="00503E9E"/>
    <w:rsid w:val="005909E8"/>
    <w:rsid w:val="00642765"/>
    <w:rsid w:val="006C4065"/>
    <w:rsid w:val="007054AB"/>
    <w:rsid w:val="007A126D"/>
    <w:rsid w:val="007C70D7"/>
    <w:rsid w:val="00814A83"/>
    <w:rsid w:val="00840D85"/>
    <w:rsid w:val="008E130C"/>
    <w:rsid w:val="008E7106"/>
    <w:rsid w:val="00910747"/>
    <w:rsid w:val="00941E78"/>
    <w:rsid w:val="009970A4"/>
    <w:rsid w:val="009970C1"/>
    <w:rsid w:val="00A20629"/>
    <w:rsid w:val="00A25E08"/>
    <w:rsid w:val="00C80872"/>
    <w:rsid w:val="00CF345E"/>
    <w:rsid w:val="00D82336"/>
    <w:rsid w:val="00DB3204"/>
    <w:rsid w:val="00E06BFA"/>
    <w:rsid w:val="00E27CF6"/>
    <w:rsid w:val="00E36754"/>
    <w:rsid w:val="00E63F84"/>
    <w:rsid w:val="00E67915"/>
    <w:rsid w:val="00E8606A"/>
    <w:rsid w:val="00ED3C36"/>
    <w:rsid w:val="00ED5502"/>
    <w:rsid w:val="00F21188"/>
    <w:rsid w:val="00F71A96"/>
    <w:rsid w:val="00FB2B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semiHidden/>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FB926-E28A-440B-B769-542B24A3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83</TotalTime>
  <Pages>6</Pages>
  <Words>1396</Words>
  <Characters>10974</Characters>
  <Application>Microsoft Office Word</Application>
  <DocSecurity>0</DocSecurity>
  <Lines>255</Lines>
  <Paragraphs>142</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Gachet, Christelle</cp:lastModifiedBy>
  <cp:revision>33</cp:revision>
  <cp:lastPrinted>2016-11-28T15:30:00Z</cp:lastPrinted>
  <dcterms:created xsi:type="dcterms:W3CDTF">2012-08-08T06:48:00Z</dcterms:created>
  <dcterms:modified xsi:type="dcterms:W3CDTF">2016-11-28T15:30:00Z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