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79B" w:rsidRPr="00C73CC0" w:rsidRDefault="00FB779B">
      <w:pPr>
        <w:pStyle w:val="Heading1"/>
        <w:spacing w:before="0"/>
        <w:ind w:left="0" w:firstLine="0"/>
        <w:jc w:val="center"/>
        <w:rPr>
          <w:rStyle w:val="href"/>
          <w:color w:val="000000"/>
        </w:rPr>
      </w:pPr>
      <w:r w:rsidRPr="00C73CC0">
        <w:rPr>
          <w:rStyle w:val="href"/>
          <w:color w:val="000000"/>
        </w:rPr>
        <w:t>TABLE  OF  CONTENTS</w:t>
      </w:r>
    </w:p>
    <w:p w:rsidR="00FB779B" w:rsidRPr="00C73CC0" w:rsidRDefault="00FB779B" w:rsidP="00596780">
      <w:pPr>
        <w:pStyle w:val="Heading2"/>
        <w:spacing w:before="360"/>
        <w:ind w:left="0" w:firstLine="0"/>
        <w:jc w:val="center"/>
        <w:rPr>
          <w:color w:val="000000"/>
        </w:rPr>
      </w:pPr>
      <w:r w:rsidRPr="00C73CC0">
        <w:rPr>
          <w:color w:val="000000"/>
        </w:rPr>
        <w:t>PART  A</w:t>
      </w:r>
    </w:p>
    <w:p w:rsidR="00FB779B" w:rsidRPr="00C73CC0" w:rsidRDefault="00FB779B" w:rsidP="00EC14CC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240"/>
        <w:ind w:left="0" w:firstLine="0"/>
        <w:rPr>
          <w:noProof/>
          <w:color w:val="000000"/>
        </w:rPr>
      </w:pPr>
      <w:r w:rsidRPr="00C73CC0">
        <w:rPr>
          <w:noProof/>
          <w:color w:val="000000"/>
        </w:rPr>
        <w:t>Section</w:t>
      </w:r>
      <w:r w:rsidRPr="00C73CC0">
        <w:rPr>
          <w:noProof/>
          <w:color w:val="000000"/>
        </w:rPr>
        <w:tab/>
        <w:t>Rules concerning</w:t>
      </w:r>
      <w:r w:rsidRPr="00C73CC0">
        <w:rPr>
          <w:noProof/>
          <w:color w:val="000000"/>
        </w:rPr>
        <w:tab/>
        <w:t>Page</w:t>
      </w:r>
    </w:p>
    <w:p w:rsidR="00FB779B" w:rsidRPr="00C73CC0" w:rsidRDefault="00FB779B">
      <w:pPr>
        <w:pStyle w:val="TOC1"/>
        <w:keepNext w:val="0"/>
        <w:tabs>
          <w:tab w:val="left" w:pos="993"/>
          <w:tab w:val="left" w:pos="2268"/>
          <w:tab w:val="left" w:leader="dot" w:pos="7088"/>
          <w:tab w:val="left" w:pos="7371"/>
        </w:tabs>
        <w:spacing w:before="240"/>
        <w:ind w:left="0" w:right="0" w:firstLine="0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A1</w:t>
      </w:r>
      <w:r w:rsidRPr="00C73CC0">
        <w:rPr>
          <w:b w:val="0"/>
          <w:bCs/>
          <w:noProof/>
          <w:color w:val="000000"/>
          <w:sz w:val="24"/>
        </w:rPr>
        <w:tab/>
        <w:t xml:space="preserve">Article </w:t>
      </w:r>
      <w:r w:rsidRPr="00C73CC0">
        <w:rPr>
          <w:noProof/>
          <w:color w:val="000000"/>
          <w:sz w:val="24"/>
        </w:rPr>
        <w:t>1</w:t>
      </w:r>
      <w:r w:rsidRPr="00C73CC0">
        <w:rPr>
          <w:b w:val="0"/>
          <w:bCs/>
          <w:noProof/>
          <w:color w:val="000000"/>
          <w:sz w:val="24"/>
        </w:rPr>
        <w:t xml:space="preserve"> of the RR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AR1-1/2</w:t>
      </w:r>
    </w:p>
    <w:p w:rsidR="00FB779B" w:rsidRPr="00C73CC0" w:rsidRDefault="00FB779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4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AR4-1/2</w:t>
      </w:r>
    </w:p>
    <w:p w:rsidR="00FB779B" w:rsidRPr="00C73CC0" w:rsidRDefault="00FB779B" w:rsidP="001851F6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5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AR5-1/</w:t>
      </w:r>
      <w:r w:rsidR="001851F6">
        <w:rPr>
          <w:noProof/>
          <w:color w:val="000000"/>
        </w:rPr>
        <w:t>23</w:t>
      </w:r>
    </w:p>
    <w:p w:rsidR="00FB779B" w:rsidRPr="00C73CC0" w:rsidRDefault="00FB779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6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AR6-1</w:t>
      </w:r>
    </w:p>
    <w:p w:rsidR="00FB779B" w:rsidRPr="00C73CC0" w:rsidRDefault="00FB779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>Receivability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Receivability-1/5</w:t>
      </w:r>
    </w:p>
    <w:p w:rsidR="00B4381B" w:rsidRDefault="00B4381B" w:rsidP="00B4381B">
      <w:pPr>
        <w:pStyle w:val="TOC2"/>
        <w:keepLines w:val="0"/>
        <w:tabs>
          <w:tab w:val="clear" w:pos="9355"/>
          <w:tab w:val="left" w:pos="2268"/>
          <w:tab w:val="left" w:leader="dot" w:pos="7088"/>
          <w:tab w:val="left" w:pos="7371"/>
          <w:tab w:val="right" w:pos="9071"/>
        </w:tabs>
        <w:spacing w:before="80"/>
        <w:ind w:left="0" w:right="0" w:firstLine="992"/>
        <w:rPr>
          <w:noProof/>
          <w:color w:val="000000"/>
        </w:rPr>
      </w:pPr>
      <w:r>
        <w:rPr>
          <w:noProof/>
          <w:color w:val="000000"/>
        </w:rPr>
        <w:t>Effective date of entry into force</w:t>
      </w:r>
      <w:r>
        <w:rPr>
          <w:noProof/>
          <w:color w:val="000000"/>
        </w:rPr>
        <w:tab/>
      </w:r>
      <w:r>
        <w:rPr>
          <w:noProof/>
          <w:color w:val="000000"/>
        </w:rPr>
        <w:tab/>
        <w:t xml:space="preserve">Effective date of </w:t>
      </w:r>
    </w:p>
    <w:p w:rsidR="00B4381B" w:rsidRDefault="00B4381B" w:rsidP="00B4381B">
      <w:pPr>
        <w:pStyle w:val="TOC2"/>
        <w:keepLines w:val="0"/>
        <w:tabs>
          <w:tab w:val="clear" w:pos="9355"/>
          <w:tab w:val="left" w:pos="2268"/>
          <w:tab w:val="left" w:pos="7088"/>
          <w:tab w:val="left" w:pos="7371"/>
          <w:tab w:val="right" w:pos="8505"/>
          <w:tab w:val="right" w:pos="9071"/>
        </w:tabs>
        <w:spacing w:before="0"/>
        <w:ind w:left="0" w:right="0" w:firstLine="992"/>
        <w:rPr>
          <w:noProof/>
          <w:color w:val="000000"/>
        </w:rPr>
      </w:pPr>
      <w:r>
        <w:rPr>
          <w:noProof/>
          <w:color w:val="000000"/>
        </w:rPr>
        <w:tab/>
      </w:r>
      <w:r>
        <w:rPr>
          <w:noProof/>
          <w:color w:val="000000"/>
        </w:rPr>
        <w:tab/>
      </w:r>
      <w:r>
        <w:rPr>
          <w:noProof/>
          <w:color w:val="000000"/>
        </w:rPr>
        <w:tab/>
      </w:r>
      <w:r>
        <w:rPr>
          <w:noProof/>
          <w:color w:val="000000"/>
        </w:rPr>
        <w:tab/>
        <w:t>entry into force-1</w:t>
      </w:r>
    </w:p>
    <w:p w:rsidR="005C1154" w:rsidRDefault="005C1154" w:rsidP="005C1154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>
        <w:rPr>
          <w:noProof/>
          <w:color w:val="000000"/>
        </w:rPr>
        <w:t>Notifying administration</w:t>
      </w:r>
      <w:r>
        <w:rPr>
          <w:noProof/>
          <w:color w:val="000000"/>
        </w:rPr>
        <w:tab/>
      </w:r>
      <w:r>
        <w:rPr>
          <w:noProof/>
          <w:color w:val="000000"/>
        </w:rPr>
        <w:tab/>
        <w:t xml:space="preserve">Notifying </w:t>
      </w:r>
    </w:p>
    <w:p w:rsidR="005C1154" w:rsidRPr="00C73CC0" w:rsidRDefault="005C1154" w:rsidP="005C1154">
      <w:pPr>
        <w:pStyle w:val="TOC2"/>
        <w:keepLines w:val="0"/>
        <w:tabs>
          <w:tab w:val="left" w:pos="2268"/>
          <w:tab w:val="left" w:pos="7371"/>
        </w:tabs>
        <w:spacing w:before="0"/>
        <w:ind w:left="0" w:right="0" w:firstLine="992"/>
        <w:rPr>
          <w:noProof/>
          <w:color w:val="000000"/>
        </w:rPr>
      </w:pPr>
      <w:r>
        <w:rPr>
          <w:noProof/>
          <w:color w:val="000000"/>
        </w:rPr>
        <w:tab/>
      </w:r>
      <w:r>
        <w:rPr>
          <w:noProof/>
          <w:color w:val="000000"/>
        </w:rPr>
        <w:tab/>
      </w:r>
      <w:r>
        <w:rPr>
          <w:noProof/>
          <w:color w:val="000000"/>
        </w:rPr>
        <w:tab/>
      </w:r>
      <w:r>
        <w:rPr>
          <w:noProof/>
          <w:color w:val="000000"/>
        </w:rPr>
        <w:tab/>
        <w:t>administration</w:t>
      </w:r>
      <w:r w:rsidRPr="00C73CC0">
        <w:rPr>
          <w:noProof/>
          <w:color w:val="000000"/>
        </w:rPr>
        <w:t xml:space="preserve"> </w:t>
      </w:r>
      <w:r>
        <w:rPr>
          <w:noProof/>
          <w:color w:val="000000"/>
        </w:rPr>
        <w:t>-1</w:t>
      </w:r>
    </w:p>
    <w:p w:rsidR="00FB779B" w:rsidRPr="00C73CC0" w:rsidRDefault="00FB779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9</w:t>
      </w:r>
      <w:r w:rsidR="00895D8B">
        <w:rPr>
          <w:noProof/>
          <w:color w:val="000000"/>
        </w:rPr>
        <w:t xml:space="preserve"> of the RR</w:t>
      </w:r>
      <w:r w:rsidR="00895D8B">
        <w:rPr>
          <w:noProof/>
          <w:color w:val="000000"/>
        </w:rPr>
        <w:tab/>
      </w:r>
      <w:r w:rsidR="00895D8B">
        <w:rPr>
          <w:noProof/>
          <w:color w:val="000000"/>
        </w:rPr>
        <w:tab/>
        <w:t>AR9-1/31</w:t>
      </w:r>
    </w:p>
    <w:p w:rsidR="00FB779B" w:rsidRPr="00C73CC0" w:rsidRDefault="00FB779B" w:rsidP="00ED19F8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11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AR11-1/2</w:t>
      </w:r>
      <w:r w:rsidR="00ED19F8">
        <w:rPr>
          <w:noProof/>
          <w:color w:val="000000"/>
        </w:rPr>
        <w:t>5</w:t>
      </w:r>
    </w:p>
    <w:p w:rsidR="00FB779B" w:rsidRPr="00C73CC0" w:rsidRDefault="00FB779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12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AR12-1/2</w:t>
      </w:r>
    </w:p>
    <w:p w:rsidR="00FB779B" w:rsidRPr="00C73CC0" w:rsidRDefault="00FB779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13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AR13-1</w:t>
      </w:r>
    </w:p>
    <w:p w:rsidR="00FB779B" w:rsidRPr="00C73CC0" w:rsidRDefault="00FB779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21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AR21-1/3</w:t>
      </w:r>
    </w:p>
    <w:p w:rsidR="00FB779B" w:rsidRPr="00C73CC0" w:rsidRDefault="00FB779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22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AR22-1</w:t>
      </w:r>
    </w:p>
    <w:p w:rsidR="00FB779B" w:rsidRPr="00C73CC0" w:rsidRDefault="00FB779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23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AR23-1</w:t>
      </w:r>
    </w:p>
    <w:p w:rsidR="00FB779B" w:rsidRPr="00C73CC0" w:rsidRDefault="00FB779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Appendix </w:t>
      </w:r>
      <w:r w:rsidRPr="00C73CC0">
        <w:rPr>
          <w:b/>
          <w:noProof/>
          <w:color w:val="000000"/>
        </w:rPr>
        <w:t>4</w:t>
      </w:r>
      <w:r w:rsidRPr="00C73CC0">
        <w:rPr>
          <w:noProof/>
          <w:color w:val="000000"/>
        </w:rPr>
        <w:t xml:space="preserve"> to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AP4-1/2</w:t>
      </w:r>
    </w:p>
    <w:p w:rsidR="00FB779B" w:rsidRPr="00C73CC0" w:rsidRDefault="00FB779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Appendix </w:t>
      </w:r>
      <w:r w:rsidRPr="00C73CC0">
        <w:rPr>
          <w:b/>
          <w:noProof/>
          <w:color w:val="000000"/>
        </w:rPr>
        <w:t>5</w:t>
      </w:r>
      <w:r w:rsidRPr="00C73CC0">
        <w:rPr>
          <w:noProof/>
          <w:color w:val="000000"/>
        </w:rPr>
        <w:t xml:space="preserve"> to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AP5-1</w:t>
      </w:r>
    </w:p>
    <w:p w:rsidR="00FB779B" w:rsidRPr="00C73CC0" w:rsidRDefault="00FB779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Appendix </w:t>
      </w:r>
      <w:r w:rsidRPr="00C73CC0">
        <w:rPr>
          <w:b/>
          <w:bCs/>
          <w:noProof/>
          <w:color w:val="000000"/>
        </w:rPr>
        <w:t>7</w:t>
      </w:r>
      <w:r w:rsidRPr="00C73CC0">
        <w:rPr>
          <w:noProof/>
          <w:color w:val="000000"/>
        </w:rPr>
        <w:t xml:space="preserve"> to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AP7-1</w:t>
      </w:r>
    </w:p>
    <w:p w:rsidR="00FB779B" w:rsidRPr="00C73CC0" w:rsidRDefault="00FB779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Appendix </w:t>
      </w:r>
      <w:r w:rsidRPr="00C73CC0">
        <w:rPr>
          <w:b/>
          <w:noProof/>
          <w:color w:val="000000"/>
        </w:rPr>
        <w:t>27</w:t>
      </w:r>
      <w:r w:rsidRPr="00C73CC0">
        <w:rPr>
          <w:noProof/>
          <w:color w:val="000000"/>
        </w:rPr>
        <w:t xml:space="preserve"> to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AP27-1/2</w:t>
      </w:r>
    </w:p>
    <w:p w:rsidR="00FB779B" w:rsidRPr="00C73CC0" w:rsidRDefault="00FB779B" w:rsidP="003B3279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Appendix </w:t>
      </w:r>
      <w:r w:rsidRPr="00C73CC0">
        <w:rPr>
          <w:b/>
          <w:noProof/>
          <w:color w:val="000000"/>
        </w:rPr>
        <w:t>30</w:t>
      </w:r>
      <w:r w:rsidRPr="00C73CC0">
        <w:rPr>
          <w:noProof/>
          <w:color w:val="000000"/>
        </w:rPr>
        <w:t xml:space="preserve"> to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AP30-1/2</w:t>
      </w:r>
      <w:r w:rsidR="003B3279">
        <w:rPr>
          <w:noProof/>
          <w:color w:val="000000"/>
        </w:rPr>
        <w:t>2</w:t>
      </w:r>
    </w:p>
    <w:p w:rsidR="00FB779B" w:rsidRPr="00C73CC0" w:rsidRDefault="00FB779B" w:rsidP="003975DF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Appendix </w:t>
      </w:r>
      <w:r w:rsidRPr="00C73CC0">
        <w:rPr>
          <w:b/>
          <w:noProof/>
          <w:color w:val="000000"/>
        </w:rPr>
        <w:t>30A</w:t>
      </w:r>
      <w:r w:rsidRPr="00C73CC0">
        <w:rPr>
          <w:noProof/>
          <w:color w:val="000000"/>
        </w:rPr>
        <w:t xml:space="preserve"> to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AP30A-1/1</w:t>
      </w:r>
      <w:r w:rsidR="003975DF">
        <w:rPr>
          <w:noProof/>
          <w:color w:val="000000"/>
        </w:rPr>
        <w:t>6</w:t>
      </w:r>
    </w:p>
    <w:p w:rsidR="00FB779B" w:rsidRPr="00C73CC0" w:rsidRDefault="00FB779B" w:rsidP="00E60AB5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Appendix </w:t>
      </w:r>
      <w:r w:rsidRPr="00C73CC0">
        <w:rPr>
          <w:b/>
          <w:noProof/>
          <w:color w:val="000000"/>
        </w:rPr>
        <w:t>30B</w:t>
      </w:r>
      <w:r w:rsidR="00F8714A" w:rsidRPr="00C73CC0">
        <w:rPr>
          <w:noProof/>
          <w:color w:val="000000"/>
        </w:rPr>
        <w:t xml:space="preserve"> to the RR</w:t>
      </w:r>
      <w:r w:rsidR="00F8714A" w:rsidRPr="00C73CC0">
        <w:rPr>
          <w:noProof/>
          <w:color w:val="000000"/>
        </w:rPr>
        <w:tab/>
      </w:r>
      <w:r w:rsidR="00F8714A" w:rsidRPr="00C73CC0">
        <w:rPr>
          <w:noProof/>
          <w:color w:val="000000"/>
        </w:rPr>
        <w:tab/>
        <w:t>AP30B-1/</w:t>
      </w:r>
      <w:r w:rsidR="00E60AB5">
        <w:rPr>
          <w:noProof/>
          <w:color w:val="000000"/>
        </w:rPr>
        <w:t>8</w:t>
      </w:r>
    </w:p>
    <w:p w:rsidR="00FB779B" w:rsidRDefault="00FB779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color w:val="000000"/>
        </w:rPr>
        <w:t xml:space="preserve">Resolution </w:t>
      </w:r>
      <w:r w:rsidRPr="00C73CC0">
        <w:rPr>
          <w:b/>
          <w:color w:val="000000"/>
        </w:rPr>
        <w:t>1</w:t>
      </w:r>
      <w:r w:rsidRPr="00C73CC0">
        <w:rPr>
          <w:color w:val="000000"/>
        </w:rPr>
        <w:t xml:space="preserve"> </w:t>
      </w:r>
      <w:r w:rsidRPr="00C73CC0">
        <w:rPr>
          <w:b/>
          <w:color w:val="000000"/>
        </w:rPr>
        <w:t>(Rev.WRC-97)</w:t>
      </w:r>
      <w:r w:rsidRPr="00C73CC0">
        <w:rPr>
          <w:color w:val="000000"/>
        </w:rPr>
        <w:tab/>
      </w:r>
      <w:r w:rsidRPr="00C73CC0">
        <w:rPr>
          <w:color w:val="000000"/>
        </w:rPr>
        <w:tab/>
        <w:t>RES1</w:t>
      </w:r>
      <w:r w:rsidRPr="00C73CC0">
        <w:rPr>
          <w:noProof/>
          <w:color w:val="000000"/>
        </w:rPr>
        <w:t>-1/2</w:t>
      </w:r>
    </w:p>
    <w:p w:rsidR="009B61F5" w:rsidRPr="009B61F5" w:rsidRDefault="009B61F5" w:rsidP="009B61F5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</w:pPr>
      <w:r>
        <w:t xml:space="preserve">Resolution </w:t>
      </w:r>
      <w:r w:rsidRPr="009B61F5">
        <w:rPr>
          <w:b/>
          <w:bCs/>
        </w:rPr>
        <w:t>49 (Rev.WRC-15)</w:t>
      </w:r>
      <w:r>
        <w:tab/>
      </w:r>
      <w:r>
        <w:tab/>
        <w:t>RES49-1</w:t>
      </w:r>
    </w:p>
    <w:p w:rsidR="00FB779B" w:rsidRPr="00C73CC0" w:rsidRDefault="00FB779B" w:rsidP="00F8088B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2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A2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the Regional Agreement for the European Broadcasting Area concerning the use of frequencies by the broadcasting service in the VHF and UHF bands (Stockholm, 1961) (ST61)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ST61-1/2</w:t>
      </w:r>
    </w:p>
    <w:p w:rsidR="00FB779B" w:rsidRPr="00C73CC0" w:rsidRDefault="00FB779B" w:rsidP="00F8088B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2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A3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the Regional Agreement concerning the use by the broadcasting service of frequencies in the medium frequency bands in Regions 1 and 3 and in the low frequency bands in Region 1 (Geneva, 1975) (GE75)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GE75-1/</w:t>
      </w:r>
      <w:r w:rsidR="005C1154">
        <w:rPr>
          <w:b w:val="0"/>
          <w:bCs/>
          <w:noProof/>
          <w:color w:val="000000"/>
          <w:sz w:val="24"/>
        </w:rPr>
        <w:t>5</w:t>
      </w:r>
    </w:p>
    <w:p w:rsidR="00FB779B" w:rsidRPr="00C73CC0" w:rsidRDefault="00FB779B" w:rsidP="00F8088B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2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A4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the Regional Agreement for the use of the band 535 to 1</w:t>
      </w:r>
      <w:r w:rsidRPr="00C73CC0">
        <w:rPr>
          <w:rFonts w:ascii="Tms Rmn" w:hAnsi="Tms Rmn"/>
          <w:b w:val="0"/>
          <w:bCs/>
          <w:color w:val="000000"/>
          <w:sz w:val="12"/>
        </w:rPr>
        <w:t> </w:t>
      </w:r>
      <w:r w:rsidRPr="00C73CC0">
        <w:rPr>
          <w:b w:val="0"/>
          <w:bCs/>
          <w:color w:val="000000"/>
          <w:sz w:val="24"/>
        </w:rPr>
        <w:t xml:space="preserve">605 kHz in Region 2 by </w:t>
      </w:r>
      <w:r w:rsidRPr="00C73CC0">
        <w:rPr>
          <w:b w:val="0"/>
          <w:bCs/>
          <w:noProof/>
          <w:color w:val="000000"/>
          <w:sz w:val="24"/>
        </w:rPr>
        <w:t>the</w:t>
      </w:r>
      <w:r w:rsidRPr="00C73CC0">
        <w:rPr>
          <w:b w:val="0"/>
          <w:bCs/>
          <w:color w:val="000000"/>
          <w:sz w:val="24"/>
        </w:rPr>
        <w:t xml:space="preserve"> broadcasting service (Rio de Janeiro, 1981) (RJ81)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RJ81-1/5</w:t>
      </w:r>
    </w:p>
    <w:p w:rsidR="00F8088B" w:rsidRDefault="00F8088B" w:rsidP="009B61F5">
      <w:pPr>
        <w:pStyle w:val="Heading3"/>
        <w:keepNext w:val="0"/>
        <w:keepLines w:val="0"/>
        <w:tabs>
          <w:tab w:val="clear" w:pos="1134"/>
          <w:tab w:val="clear" w:pos="1871"/>
          <w:tab w:val="left" w:pos="993"/>
          <w:tab w:val="left" w:pos="7371"/>
        </w:tabs>
        <w:spacing w:before="0" w:line="120" w:lineRule="auto"/>
        <w:ind w:left="0" w:firstLine="0"/>
        <w:rPr>
          <w:noProof/>
          <w:color w:val="000000"/>
        </w:rPr>
      </w:pPr>
    </w:p>
    <w:p w:rsidR="00F8088B" w:rsidRPr="00F8088B" w:rsidRDefault="00F8088B" w:rsidP="009B61F5">
      <w:pPr>
        <w:spacing w:before="0" w:line="120" w:lineRule="auto"/>
        <w:rPr>
          <w:rtl/>
        </w:rPr>
        <w:sectPr w:rsidR="00F8088B" w:rsidRPr="00F8088B" w:rsidSect="00C73CC0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:rsidR="00FB779B" w:rsidRPr="00C73CC0" w:rsidRDefault="00FB779B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noProof/>
          <w:color w:val="000000"/>
        </w:rPr>
      </w:pPr>
      <w:r w:rsidRPr="00C73CC0">
        <w:rPr>
          <w:noProof/>
          <w:color w:val="000000"/>
        </w:rPr>
        <w:lastRenderedPageBreak/>
        <w:t>Section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Page</w:t>
      </w:r>
    </w:p>
    <w:p w:rsidR="00FB779B" w:rsidRPr="00C73CC0" w:rsidRDefault="00FB779B">
      <w:pPr>
        <w:pStyle w:val="TOC1"/>
        <w:keepNext w:val="0"/>
        <w:tabs>
          <w:tab w:val="left" w:pos="992"/>
          <w:tab w:val="left" w:leader="dot" w:pos="2268"/>
          <w:tab w:val="left" w:leader="dot" w:pos="7088"/>
          <w:tab w:val="left" w:pos="7371"/>
        </w:tabs>
        <w:spacing w:before="24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A5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the Regional Agreement relating to the use of the band 87.5-108 MHz for FM sound broadcasting (Geneva, 1984) (GE84)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GE84-1</w:t>
      </w:r>
    </w:p>
    <w:p w:rsidR="00FB779B" w:rsidRPr="00C73CC0" w:rsidRDefault="00FB779B">
      <w:pPr>
        <w:pStyle w:val="TOC1"/>
        <w:keepNext w:val="0"/>
        <w:tabs>
          <w:tab w:val="left" w:pos="992"/>
          <w:tab w:val="left" w:pos="1560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A6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the Regional Agreement relating to the planning of VHF/UHF television broadcasting in the African Broadcasting Area and neighbouring countries (Geneva, 1989) (GE89)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GE89-1/3</w:t>
      </w:r>
    </w:p>
    <w:p w:rsidR="00FB779B" w:rsidRPr="00C73CC0" w:rsidRDefault="00FB779B">
      <w:pPr>
        <w:pStyle w:val="TOC1"/>
        <w:keepNext w:val="0"/>
        <w:tabs>
          <w:tab w:val="left" w:pos="992"/>
          <w:tab w:val="left" w:leader="do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A7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Resolution 1 of the RJ88 Conference and Article 6 of the RJ88 Agreement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RJ88-1/2</w:t>
      </w:r>
    </w:p>
    <w:p w:rsidR="00FB779B" w:rsidRPr="00C73CC0" w:rsidRDefault="00FB779B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A8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the Regional Agreement concerning the MF maritime mobile and aeronautical radionavigation services (Region 1) (Geneva, 1985) (GE85-MM-R1)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GE85-R1-1/4</w:t>
      </w:r>
    </w:p>
    <w:p w:rsidR="00FB779B" w:rsidRPr="00C73CC0" w:rsidRDefault="00FB779B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 w:after="24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A9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the Regional Agreement concerning the planning of the maritime radionavigation service (radio</w:t>
      </w:r>
      <w:r w:rsidRPr="00C73CC0">
        <w:rPr>
          <w:b w:val="0"/>
          <w:bCs/>
          <w:color w:val="000000"/>
          <w:sz w:val="24"/>
        </w:rPr>
        <w:softHyphen/>
        <w:t>beacons) in the European Maritime Area (Geneva, 1985) (GE85-EMA)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GE85-EMA-1/4</w:t>
      </w:r>
    </w:p>
    <w:p w:rsidR="00B04987" w:rsidRPr="00C73CC0" w:rsidRDefault="00B04987" w:rsidP="0026622D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 w:after="24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A10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the Regional Agreement relating to the planning of the digital terrestrial broadcasting service in parts of Regions 1 and 3, in the frequency bands 174-230 MHz and 470-862 MHz (Geneva, 2006) (GE06)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GE06-1/</w:t>
      </w:r>
      <w:r w:rsidR="00362959">
        <w:rPr>
          <w:b w:val="0"/>
          <w:bCs/>
          <w:noProof/>
          <w:color w:val="000000"/>
          <w:sz w:val="24"/>
        </w:rPr>
        <w:t>1</w:t>
      </w:r>
      <w:r w:rsidR="0026622D">
        <w:rPr>
          <w:b w:val="0"/>
          <w:bCs/>
          <w:noProof/>
          <w:color w:val="000000"/>
          <w:sz w:val="24"/>
        </w:rPr>
        <w:t>2</w:t>
      </w:r>
    </w:p>
    <w:p w:rsidR="00FB779B" w:rsidRPr="00C73CC0" w:rsidRDefault="00FB779B"/>
    <w:p w:rsidR="002427DD" w:rsidRPr="00C73CC0" w:rsidRDefault="002427DD"/>
    <w:p w:rsidR="00FB779B" w:rsidRPr="00C73CC0" w:rsidRDefault="00FB779B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ind w:left="0" w:firstLine="0"/>
        <w:jc w:val="center"/>
        <w:rPr>
          <w:color w:val="000000"/>
          <w:sz w:val="26"/>
        </w:rPr>
      </w:pPr>
      <w:r w:rsidRPr="00C73CC0">
        <w:rPr>
          <w:color w:val="000000"/>
          <w:sz w:val="26"/>
        </w:rPr>
        <w:t>PART  B</w:t>
      </w:r>
    </w:p>
    <w:p w:rsidR="002427DD" w:rsidRPr="00C73CC0" w:rsidRDefault="002427DD" w:rsidP="002427DD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noProof/>
          <w:color w:val="000000"/>
        </w:rPr>
      </w:pPr>
      <w:r w:rsidRPr="00C73CC0">
        <w:rPr>
          <w:noProof/>
          <w:color w:val="000000"/>
        </w:rPr>
        <w:t>Section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Page</w:t>
      </w:r>
    </w:p>
    <w:p w:rsidR="00FB779B" w:rsidRPr="00C73CC0" w:rsidRDefault="00FB779B">
      <w:pPr>
        <w:pStyle w:val="TOC1"/>
        <w:keepNext w:val="0"/>
        <w:tabs>
          <w:tab w:val="left" w:pos="992"/>
          <w:tab w:val="left" w:pos="1843"/>
          <w:tab w:val="left" w:leader="dot" w:pos="7088"/>
          <w:tab w:val="left" w:pos="7371"/>
        </w:tabs>
        <w:spacing w:before="24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B1</w:t>
      </w:r>
      <w:r w:rsidRPr="00C73CC0">
        <w:rPr>
          <w:b w:val="0"/>
          <w:bCs/>
          <w:noProof/>
          <w:color w:val="000000"/>
          <w:sz w:val="24"/>
        </w:rPr>
        <w:tab/>
        <w:t>(Not used)</w:t>
      </w:r>
    </w:p>
    <w:p w:rsidR="00FB779B" w:rsidRPr="00C73CC0" w:rsidRDefault="00FB779B">
      <w:pPr>
        <w:pStyle w:val="TOC1"/>
        <w:keepNext w:val="0"/>
        <w:tabs>
          <w:tab w:val="left" w:pos="992"/>
          <w:tab w:val="left" w:pos="1843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B2</w:t>
      </w:r>
      <w:r w:rsidRPr="00C73CC0">
        <w:rPr>
          <w:b w:val="0"/>
          <w:bCs/>
          <w:noProof/>
          <w:color w:val="000000"/>
          <w:sz w:val="24"/>
        </w:rPr>
        <w:tab/>
        <w:t>(Not used)</w:t>
      </w:r>
    </w:p>
    <w:p w:rsidR="00FB779B" w:rsidRPr="00C73CC0" w:rsidRDefault="00FB779B" w:rsidP="0026622D">
      <w:pPr>
        <w:pStyle w:val="TOC1"/>
        <w:keepNext w:val="0"/>
        <w:tabs>
          <w:tab w:val="left" w:pos="992"/>
          <w:tab w:val="left" w:pos="1843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B3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calculation methodology for calculation of probability of harmful interference between space networks (</w:t>
      </w:r>
      <w:r w:rsidRPr="00C73CC0">
        <w:rPr>
          <w:b w:val="0"/>
          <w:bCs/>
          <w:i/>
          <w:color w:val="000000"/>
          <w:sz w:val="24"/>
        </w:rPr>
        <w:t>C</w:t>
      </w:r>
      <w:r w:rsidRPr="00C73CC0">
        <w:rPr>
          <w:b w:val="0"/>
          <w:bCs/>
          <w:color w:val="000000"/>
          <w:sz w:val="24"/>
        </w:rPr>
        <w:t>/</w:t>
      </w:r>
      <w:r w:rsidRPr="00C73CC0">
        <w:rPr>
          <w:b w:val="0"/>
          <w:bCs/>
          <w:i/>
          <w:color w:val="000000"/>
          <w:sz w:val="24"/>
        </w:rPr>
        <w:t>I</w:t>
      </w:r>
      <w:r w:rsidRPr="00C73CC0">
        <w:rPr>
          <w:b w:val="0"/>
          <w:bCs/>
          <w:color w:val="000000"/>
          <w:sz w:val="24"/>
        </w:rPr>
        <w:t xml:space="preserve"> ratios)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B3-1/1</w:t>
      </w:r>
      <w:r w:rsidR="0026622D">
        <w:rPr>
          <w:b w:val="0"/>
          <w:bCs/>
          <w:noProof/>
          <w:color w:val="000000"/>
          <w:sz w:val="24"/>
        </w:rPr>
        <w:t>9</w:t>
      </w:r>
    </w:p>
    <w:p w:rsidR="00FB779B" w:rsidRPr="00C73CC0" w:rsidRDefault="00FB779B" w:rsidP="001851F6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B4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calculation methodology and technical standards for determining the affected administrations and for assessing the probability of harmful interference in the bands between 9 kHz and 28</w:t>
      </w:r>
      <w:r w:rsidR="002427DD" w:rsidRPr="00C73CC0">
        <w:rPr>
          <w:rFonts w:ascii="Tms Rmn" w:hAnsi="Tms Rmn"/>
          <w:b w:val="0"/>
          <w:bCs/>
          <w:color w:val="000000"/>
          <w:sz w:val="12"/>
        </w:rPr>
        <w:t> </w:t>
      </w:r>
      <w:r w:rsidRPr="00C73CC0">
        <w:rPr>
          <w:b w:val="0"/>
          <w:bCs/>
          <w:color w:val="000000"/>
          <w:sz w:val="24"/>
        </w:rPr>
        <w:t>000 kHz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B4-1/2</w:t>
      </w:r>
      <w:r w:rsidR="001851F6">
        <w:rPr>
          <w:b w:val="0"/>
          <w:bCs/>
          <w:noProof/>
          <w:color w:val="000000"/>
          <w:sz w:val="24"/>
        </w:rPr>
        <w:t>5</w:t>
      </w:r>
    </w:p>
    <w:p w:rsidR="00EC14CC" w:rsidRPr="00C73CC0" w:rsidRDefault="00B04987" w:rsidP="00EC14CC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noProof/>
          <w:color w:val="000000"/>
        </w:rPr>
      </w:pPr>
      <w:r w:rsidRPr="00C73CC0">
        <w:rPr>
          <w:b w:val="0"/>
          <w:bCs/>
          <w:noProof/>
          <w:color w:val="000000"/>
        </w:rPr>
        <w:br w:type="page"/>
      </w:r>
      <w:r w:rsidR="00EC14CC" w:rsidRPr="00C73CC0">
        <w:rPr>
          <w:noProof/>
          <w:color w:val="000000"/>
        </w:rPr>
        <w:lastRenderedPageBreak/>
        <w:t>Section</w:t>
      </w:r>
      <w:r w:rsidR="00EC14CC" w:rsidRPr="00C73CC0">
        <w:rPr>
          <w:noProof/>
          <w:color w:val="000000"/>
        </w:rPr>
        <w:tab/>
      </w:r>
      <w:r w:rsidR="00EC14CC" w:rsidRPr="00C73CC0">
        <w:rPr>
          <w:noProof/>
          <w:color w:val="000000"/>
        </w:rPr>
        <w:tab/>
        <w:t>Page</w:t>
      </w:r>
    </w:p>
    <w:p w:rsidR="00FB779B" w:rsidRPr="00C73CC0" w:rsidRDefault="00FB779B">
      <w:pPr>
        <w:pStyle w:val="TOC1"/>
        <w:keepNext w:val="0"/>
        <w:tabs>
          <w:tab w:val="left" w:pos="992"/>
          <w:tab w:val="left" w:pos="1843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B5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criteria for applying the provisions of No. </w:t>
      </w:r>
      <w:r w:rsidRPr="00C73CC0">
        <w:rPr>
          <w:rStyle w:val="Artref"/>
          <w:color w:val="000000"/>
          <w:sz w:val="24"/>
        </w:rPr>
        <w:t>9.36</w:t>
      </w:r>
      <w:r w:rsidRPr="00C73CC0">
        <w:rPr>
          <w:b w:val="0"/>
          <w:bCs/>
          <w:color w:val="000000"/>
          <w:sz w:val="24"/>
        </w:rPr>
        <w:t xml:space="preserve"> to a frequency assignment in the bands governed by No. </w:t>
      </w:r>
      <w:r w:rsidRPr="00C73CC0">
        <w:rPr>
          <w:rStyle w:val="Artref"/>
          <w:color w:val="000000"/>
          <w:sz w:val="24"/>
        </w:rPr>
        <w:t>5.92</w:t>
      </w:r>
      <w:r w:rsidR="005C1154">
        <w:rPr>
          <w:b w:val="0"/>
          <w:bCs/>
          <w:noProof/>
          <w:color w:val="000000"/>
          <w:sz w:val="24"/>
        </w:rPr>
        <w:tab/>
      </w:r>
      <w:r w:rsidR="005C1154">
        <w:rPr>
          <w:b w:val="0"/>
          <w:bCs/>
          <w:noProof/>
          <w:color w:val="000000"/>
          <w:sz w:val="24"/>
        </w:rPr>
        <w:tab/>
      </w:r>
      <w:r w:rsidR="0026622D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>B5-1/3</w:t>
      </w:r>
    </w:p>
    <w:p w:rsidR="00FB779B" w:rsidRPr="00C73CC0" w:rsidRDefault="00FB779B" w:rsidP="00633E35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B6</w:t>
      </w:r>
      <w:r w:rsidRPr="00C73CC0">
        <w:rPr>
          <w:b w:val="0"/>
          <w:bCs/>
          <w:noProof/>
          <w:color w:val="000000"/>
          <w:sz w:val="24"/>
        </w:rPr>
        <w:tab/>
      </w:r>
      <w:r w:rsidR="0012535A" w:rsidRPr="0012535A">
        <w:rPr>
          <w:b w:val="0"/>
          <w:bCs/>
          <w:color w:val="000000"/>
          <w:sz w:val="24"/>
        </w:rPr>
        <w:t xml:space="preserve">Rules concerning criteria for applying the provisions of No. </w:t>
      </w:r>
      <w:r w:rsidR="0012535A" w:rsidRPr="0012535A">
        <w:rPr>
          <w:color w:val="000000"/>
          <w:sz w:val="24"/>
        </w:rPr>
        <w:t>9.36</w:t>
      </w:r>
      <w:r w:rsidR="0012535A" w:rsidRPr="0012535A">
        <w:rPr>
          <w:b w:val="0"/>
          <w:bCs/>
          <w:color w:val="000000"/>
          <w:sz w:val="24"/>
        </w:rPr>
        <w:t xml:space="preserve"> to a frequency assignment in the terrestrial services whose allocation or identification is governed by Nos. </w:t>
      </w:r>
      <w:r w:rsidR="0012535A" w:rsidRPr="0012535A">
        <w:rPr>
          <w:color w:val="000000"/>
          <w:sz w:val="24"/>
        </w:rPr>
        <w:t>5.292</w:t>
      </w:r>
      <w:r w:rsidR="0012535A" w:rsidRPr="0012535A">
        <w:rPr>
          <w:b w:val="0"/>
          <w:bCs/>
          <w:color w:val="000000"/>
          <w:sz w:val="24"/>
        </w:rPr>
        <w:t xml:space="preserve">, </w:t>
      </w:r>
      <w:r w:rsidR="0012535A" w:rsidRPr="0012535A">
        <w:rPr>
          <w:color w:val="000000"/>
          <w:sz w:val="24"/>
        </w:rPr>
        <w:t>5.293</w:t>
      </w:r>
      <w:r w:rsidR="0012535A" w:rsidRPr="0012535A">
        <w:rPr>
          <w:b w:val="0"/>
          <w:bCs/>
          <w:color w:val="000000"/>
          <w:sz w:val="24"/>
        </w:rPr>
        <w:t xml:space="preserve">, </w:t>
      </w:r>
      <w:r w:rsidR="0012535A" w:rsidRPr="0012535A">
        <w:rPr>
          <w:color w:val="000000"/>
          <w:sz w:val="24"/>
        </w:rPr>
        <w:t>5.295</w:t>
      </w:r>
      <w:r w:rsidR="0012535A" w:rsidRPr="0012535A">
        <w:rPr>
          <w:b w:val="0"/>
          <w:bCs/>
          <w:color w:val="000000"/>
          <w:sz w:val="24"/>
        </w:rPr>
        <w:t xml:space="preserve">, </w:t>
      </w:r>
      <w:r w:rsidR="0012535A" w:rsidRPr="0012535A">
        <w:rPr>
          <w:color w:val="000000"/>
          <w:sz w:val="24"/>
        </w:rPr>
        <w:t>5.296A</w:t>
      </w:r>
      <w:r w:rsidR="0012535A" w:rsidRPr="0012535A">
        <w:rPr>
          <w:b w:val="0"/>
          <w:bCs/>
          <w:color w:val="000000"/>
          <w:sz w:val="24"/>
        </w:rPr>
        <w:t xml:space="preserve">, </w:t>
      </w:r>
      <w:r w:rsidR="0012535A" w:rsidRPr="0012535A">
        <w:rPr>
          <w:color w:val="000000"/>
          <w:sz w:val="24"/>
        </w:rPr>
        <w:t>5.297</w:t>
      </w:r>
      <w:r w:rsidR="0012535A" w:rsidRPr="0012535A">
        <w:rPr>
          <w:b w:val="0"/>
          <w:bCs/>
          <w:color w:val="000000"/>
          <w:sz w:val="24"/>
        </w:rPr>
        <w:t xml:space="preserve">, </w:t>
      </w:r>
      <w:r w:rsidR="0012535A" w:rsidRPr="0012535A">
        <w:rPr>
          <w:color w:val="000000"/>
          <w:sz w:val="24"/>
        </w:rPr>
        <w:t>5.308</w:t>
      </w:r>
      <w:r w:rsidR="0012535A" w:rsidRPr="0012535A">
        <w:rPr>
          <w:b w:val="0"/>
          <w:bCs/>
          <w:color w:val="000000"/>
          <w:sz w:val="24"/>
        </w:rPr>
        <w:t xml:space="preserve">, </w:t>
      </w:r>
      <w:r w:rsidR="0012535A" w:rsidRPr="0012535A">
        <w:rPr>
          <w:color w:val="000000"/>
          <w:sz w:val="24"/>
        </w:rPr>
        <w:t>5.308A</w:t>
      </w:r>
      <w:r w:rsidR="0012535A" w:rsidRPr="0012535A">
        <w:rPr>
          <w:b w:val="0"/>
          <w:bCs/>
          <w:color w:val="000000"/>
          <w:sz w:val="24"/>
        </w:rPr>
        <w:t xml:space="preserve">, </w:t>
      </w:r>
      <w:r w:rsidR="0012535A" w:rsidRPr="0012535A">
        <w:rPr>
          <w:color w:val="000000"/>
          <w:sz w:val="24"/>
        </w:rPr>
        <w:t>5.309</w:t>
      </w:r>
      <w:r w:rsidR="0012535A" w:rsidRPr="0012535A">
        <w:rPr>
          <w:b w:val="0"/>
          <w:bCs/>
          <w:color w:val="000000"/>
          <w:sz w:val="24"/>
        </w:rPr>
        <w:t xml:space="preserve">, </w:t>
      </w:r>
      <w:r w:rsidR="0012535A" w:rsidRPr="0012535A">
        <w:rPr>
          <w:color w:val="000000"/>
          <w:sz w:val="24"/>
        </w:rPr>
        <w:t>5.323</w:t>
      </w:r>
      <w:r w:rsidR="0012535A" w:rsidRPr="0012535A">
        <w:rPr>
          <w:b w:val="0"/>
          <w:bCs/>
          <w:color w:val="000000"/>
          <w:sz w:val="24"/>
        </w:rPr>
        <w:t xml:space="preserve">, </w:t>
      </w:r>
      <w:r w:rsidR="0012535A" w:rsidRPr="0012535A">
        <w:rPr>
          <w:color w:val="000000"/>
          <w:sz w:val="24"/>
        </w:rPr>
        <w:t>5.325</w:t>
      </w:r>
      <w:r w:rsidR="0012535A" w:rsidRPr="0012535A">
        <w:rPr>
          <w:b w:val="0"/>
          <w:bCs/>
          <w:color w:val="000000"/>
          <w:sz w:val="24"/>
        </w:rPr>
        <w:t xml:space="preserve">, </w:t>
      </w:r>
      <w:r w:rsidR="0012535A" w:rsidRPr="0012535A">
        <w:rPr>
          <w:color w:val="000000"/>
          <w:sz w:val="24"/>
        </w:rPr>
        <w:t>5.326</w:t>
      </w:r>
      <w:r w:rsidR="0012535A" w:rsidRPr="0012535A">
        <w:rPr>
          <w:b w:val="0"/>
          <w:bCs/>
          <w:color w:val="000000"/>
          <w:sz w:val="24"/>
        </w:rPr>
        <w:t xml:space="preserve">, </w:t>
      </w:r>
      <w:r w:rsidR="0012535A" w:rsidRPr="0012535A">
        <w:rPr>
          <w:color w:val="000000"/>
          <w:sz w:val="24"/>
        </w:rPr>
        <w:t>5.341A</w:t>
      </w:r>
      <w:r w:rsidR="0012535A" w:rsidRPr="0012535A">
        <w:rPr>
          <w:b w:val="0"/>
          <w:bCs/>
          <w:color w:val="000000"/>
          <w:sz w:val="24"/>
        </w:rPr>
        <w:t xml:space="preserve">, </w:t>
      </w:r>
      <w:r w:rsidR="0012535A" w:rsidRPr="0012535A">
        <w:rPr>
          <w:color w:val="000000"/>
          <w:sz w:val="24"/>
        </w:rPr>
        <w:t>5.341C</w:t>
      </w:r>
      <w:r w:rsidR="0012535A" w:rsidRPr="0012535A">
        <w:rPr>
          <w:b w:val="0"/>
          <w:bCs/>
          <w:color w:val="000000"/>
          <w:sz w:val="24"/>
        </w:rPr>
        <w:t xml:space="preserve">, </w:t>
      </w:r>
      <w:r w:rsidR="0012535A" w:rsidRPr="0012535A">
        <w:rPr>
          <w:color w:val="000000"/>
          <w:sz w:val="24"/>
        </w:rPr>
        <w:t>5.346</w:t>
      </w:r>
      <w:r w:rsidR="0012535A" w:rsidRPr="0012535A">
        <w:rPr>
          <w:b w:val="0"/>
          <w:bCs/>
          <w:color w:val="000000"/>
          <w:sz w:val="24"/>
        </w:rPr>
        <w:t xml:space="preserve">, </w:t>
      </w:r>
      <w:r w:rsidR="0012535A" w:rsidRPr="0012535A">
        <w:rPr>
          <w:color w:val="000000"/>
          <w:sz w:val="24"/>
        </w:rPr>
        <w:t>5.346A</w:t>
      </w:r>
      <w:r w:rsidR="0012535A" w:rsidRPr="0012535A">
        <w:rPr>
          <w:b w:val="0"/>
          <w:bCs/>
          <w:color w:val="000000"/>
          <w:sz w:val="24"/>
        </w:rPr>
        <w:t xml:space="preserve">, </w:t>
      </w:r>
      <w:r w:rsidR="0012535A" w:rsidRPr="0012535A">
        <w:rPr>
          <w:color w:val="000000"/>
          <w:sz w:val="24"/>
        </w:rPr>
        <w:t>5.429D</w:t>
      </w:r>
      <w:r w:rsidR="0012535A" w:rsidRPr="0012535A">
        <w:rPr>
          <w:b w:val="0"/>
          <w:bCs/>
          <w:color w:val="000000"/>
          <w:sz w:val="24"/>
        </w:rPr>
        <w:t xml:space="preserve">, </w:t>
      </w:r>
      <w:r w:rsidR="0012535A" w:rsidRPr="0012535A">
        <w:rPr>
          <w:color w:val="000000"/>
          <w:sz w:val="24"/>
        </w:rPr>
        <w:t>5.429F</w:t>
      </w:r>
      <w:r w:rsidR="0012535A" w:rsidRPr="0012535A">
        <w:rPr>
          <w:b w:val="0"/>
          <w:bCs/>
          <w:color w:val="000000"/>
          <w:sz w:val="24"/>
        </w:rPr>
        <w:t xml:space="preserve">, </w:t>
      </w:r>
      <w:r w:rsidR="0012535A" w:rsidRPr="0012535A">
        <w:rPr>
          <w:color w:val="000000"/>
          <w:sz w:val="24"/>
        </w:rPr>
        <w:t>5.430A</w:t>
      </w:r>
      <w:r w:rsidR="0012535A" w:rsidRPr="0012535A">
        <w:rPr>
          <w:b w:val="0"/>
          <w:bCs/>
          <w:color w:val="000000"/>
          <w:sz w:val="24"/>
        </w:rPr>
        <w:t xml:space="preserve">, </w:t>
      </w:r>
      <w:r w:rsidR="0012535A" w:rsidRPr="0012535A">
        <w:rPr>
          <w:color w:val="000000"/>
          <w:sz w:val="24"/>
        </w:rPr>
        <w:t>5.431A</w:t>
      </w:r>
      <w:r w:rsidR="0012535A" w:rsidRPr="0012535A">
        <w:rPr>
          <w:b w:val="0"/>
          <w:bCs/>
          <w:color w:val="000000"/>
          <w:sz w:val="24"/>
        </w:rPr>
        <w:t xml:space="preserve">, </w:t>
      </w:r>
      <w:r w:rsidR="0012535A" w:rsidRPr="0012535A">
        <w:rPr>
          <w:color w:val="000000"/>
          <w:sz w:val="24"/>
        </w:rPr>
        <w:t>5.431B</w:t>
      </w:r>
      <w:r w:rsidR="0012535A" w:rsidRPr="0012535A">
        <w:rPr>
          <w:b w:val="0"/>
          <w:bCs/>
          <w:color w:val="000000"/>
          <w:sz w:val="24"/>
        </w:rPr>
        <w:t xml:space="preserve">, </w:t>
      </w:r>
      <w:r w:rsidR="0012535A" w:rsidRPr="0012535A">
        <w:rPr>
          <w:color w:val="000000"/>
          <w:sz w:val="24"/>
        </w:rPr>
        <w:t>5.432B</w:t>
      </w:r>
      <w:r w:rsidR="0012535A" w:rsidRPr="0012535A">
        <w:rPr>
          <w:b w:val="0"/>
          <w:bCs/>
          <w:color w:val="000000"/>
          <w:sz w:val="24"/>
        </w:rPr>
        <w:t xml:space="preserve"> and </w:t>
      </w:r>
      <w:r w:rsidR="0012535A" w:rsidRPr="0012535A">
        <w:rPr>
          <w:color w:val="000000"/>
          <w:sz w:val="24"/>
        </w:rPr>
        <w:t>5.434</w:t>
      </w:r>
      <w:bookmarkStart w:id="0" w:name="_GoBack"/>
      <w:bookmarkEnd w:id="0"/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B6-1/</w:t>
      </w:r>
      <w:r w:rsidR="009B61F5">
        <w:rPr>
          <w:b w:val="0"/>
          <w:bCs/>
          <w:noProof/>
          <w:color w:val="000000"/>
          <w:sz w:val="24"/>
        </w:rPr>
        <w:t>4</w:t>
      </w:r>
    </w:p>
    <w:p w:rsidR="005C1154" w:rsidRPr="00C73CC0" w:rsidRDefault="005C1154" w:rsidP="005C1154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B</w:t>
      </w:r>
      <w:r>
        <w:rPr>
          <w:b w:val="0"/>
          <w:bCs/>
          <w:noProof/>
          <w:color w:val="000000"/>
          <w:sz w:val="24"/>
        </w:rPr>
        <w:t>7</w:t>
      </w:r>
      <w:r w:rsidRPr="00C73CC0">
        <w:rPr>
          <w:b w:val="0"/>
          <w:bCs/>
          <w:noProof/>
          <w:color w:val="000000"/>
          <w:sz w:val="24"/>
        </w:rPr>
        <w:tab/>
      </w:r>
      <w:r w:rsidRPr="005C1154">
        <w:rPr>
          <w:b w:val="0"/>
          <w:bCs/>
          <w:color w:val="000000"/>
          <w:sz w:val="24"/>
        </w:rPr>
        <w:t>Rules concerning the protection ratio values and minimum values of field strength to be used in the case of digital modulation transmission systems when applying the provisions of Article 4 of the GE75 Regional Agreement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B</w:t>
      </w:r>
      <w:r>
        <w:rPr>
          <w:b w:val="0"/>
          <w:bCs/>
          <w:noProof/>
          <w:color w:val="000000"/>
          <w:sz w:val="24"/>
        </w:rPr>
        <w:t>7</w:t>
      </w:r>
      <w:r w:rsidRPr="00C73CC0">
        <w:rPr>
          <w:b w:val="0"/>
          <w:bCs/>
          <w:noProof/>
          <w:color w:val="000000"/>
          <w:sz w:val="24"/>
        </w:rPr>
        <w:t>-1/</w:t>
      </w:r>
      <w:r>
        <w:rPr>
          <w:b w:val="0"/>
          <w:bCs/>
          <w:noProof/>
          <w:color w:val="000000"/>
          <w:sz w:val="24"/>
        </w:rPr>
        <w:t>5</w:t>
      </w:r>
    </w:p>
    <w:p w:rsidR="005C1154" w:rsidRPr="00C73CC0" w:rsidRDefault="005C1154" w:rsidP="005C1154"/>
    <w:p w:rsidR="00B04987" w:rsidRPr="00C73CC0" w:rsidRDefault="00B04987" w:rsidP="00B04987"/>
    <w:p w:rsidR="002427DD" w:rsidRPr="00C73CC0" w:rsidRDefault="002427DD" w:rsidP="00B04987"/>
    <w:p w:rsidR="00FB779B" w:rsidRPr="00C73CC0" w:rsidRDefault="00FB779B">
      <w:pPr>
        <w:pStyle w:val="Heading3"/>
        <w:jc w:val="center"/>
        <w:rPr>
          <w:color w:val="000000"/>
        </w:rPr>
      </w:pPr>
      <w:r w:rsidRPr="00C73CC0">
        <w:rPr>
          <w:color w:val="000000"/>
        </w:rPr>
        <w:t>PART  C</w:t>
      </w:r>
    </w:p>
    <w:p w:rsidR="002427DD" w:rsidRPr="00C73CC0" w:rsidRDefault="002427DD" w:rsidP="002427DD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noProof/>
          <w:color w:val="000000"/>
        </w:rPr>
      </w:pPr>
      <w:r w:rsidRPr="00C73CC0">
        <w:rPr>
          <w:noProof/>
          <w:color w:val="000000"/>
        </w:rPr>
        <w:t>Section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Page</w:t>
      </w:r>
    </w:p>
    <w:p w:rsidR="00FB779B" w:rsidRPr="00C73CC0" w:rsidRDefault="00FB779B" w:rsidP="00F8714A">
      <w:pPr>
        <w:pStyle w:val="TOC1"/>
        <w:keepNext w:val="0"/>
        <w:tabs>
          <w:tab w:val="left" w:pos="992"/>
          <w:tab w:val="left" w:leader="dot" w:pos="7088"/>
          <w:tab w:val="left" w:pos="7371"/>
        </w:tabs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C</w:t>
      </w:r>
      <w:r w:rsidRPr="00C73CC0">
        <w:rPr>
          <w:b w:val="0"/>
          <w:bCs/>
          <w:noProof/>
          <w:color w:val="000000"/>
          <w:sz w:val="24"/>
        </w:rPr>
        <w:tab/>
      </w:r>
      <w:r w:rsidR="00F8714A" w:rsidRPr="00C73CC0">
        <w:rPr>
          <w:b w:val="0"/>
          <w:bCs/>
          <w:noProof/>
          <w:color w:val="000000"/>
          <w:sz w:val="24"/>
        </w:rPr>
        <w:t>Internal arrangements and</w:t>
      </w:r>
      <w:r w:rsidRPr="00C73CC0">
        <w:rPr>
          <w:b w:val="0"/>
          <w:bCs/>
          <w:color w:val="000000"/>
          <w:sz w:val="24"/>
        </w:rPr>
        <w:t xml:space="preserve"> working methods of the Radio Regulations Board</w:t>
      </w:r>
      <w:r w:rsidR="00F8714A" w:rsidRPr="00C73CC0">
        <w:rPr>
          <w:b w:val="0"/>
          <w:bCs/>
          <w:noProof/>
          <w:color w:val="000000"/>
          <w:sz w:val="24"/>
        </w:rPr>
        <w:tab/>
      </w:r>
      <w:r w:rsidR="00F8714A" w:rsidRPr="00C73CC0">
        <w:rPr>
          <w:b w:val="0"/>
          <w:bCs/>
          <w:noProof/>
          <w:color w:val="000000"/>
          <w:sz w:val="24"/>
        </w:rPr>
        <w:tab/>
        <w:t>C-1/6</w:t>
      </w:r>
    </w:p>
    <w:p w:rsidR="00FB779B" w:rsidRPr="00C73CC0" w:rsidRDefault="00FB779B" w:rsidP="002427DD"/>
    <w:p w:rsidR="00FB779B" w:rsidRPr="00C73CC0" w:rsidRDefault="00FB779B" w:rsidP="002427DD">
      <w:pPr>
        <w:jc w:val="center"/>
        <w:rPr>
          <w:bCs/>
        </w:rPr>
      </w:pPr>
      <w:r w:rsidRPr="00C73CC0">
        <w:rPr>
          <w:bCs/>
        </w:rPr>
        <w:t>____________________</w:t>
      </w:r>
    </w:p>
    <w:p w:rsidR="00FB779B" w:rsidRPr="00C73CC0" w:rsidRDefault="00FB779B" w:rsidP="002427DD"/>
    <w:p w:rsidR="00FB779B" w:rsidRPr="00C73CC0" w:rsidRDefault="00FB779B" w:rsidP="002427DD"/>
    <w:p w:rsidR="00FB779B" w:rsidRPr="00C73CC0" w:rsidRDefault="00FB779B" w:rsidP="002427DD"/>
    <w:p w:rsidR="00FB779B" w:rsidRPr="00C73CC0" w:rsidRDefault="00FB779B" w:rsidP="002427DD"/>
    <w:p w:rsidR="00FB779B" w:rsidRPr="00C73CC0" w:rsidRDefault="00FB779B" w:rsidP="002427DD"/>
    <w:p w:rsidR="00FB779B" w:rsidRPr="00C73CC0" w:rsidRDefault="00FB779B" w:rsidP="002427DD"/>
    <w:p w:rsidR="00FB779B" w:rsidRPr="00C73CC0" w:rsidRDefault="00FB779B" w:rsidP="002427DD"/>
    <w:p w:rsidR="00FB779B" w:rsidRPr="00C73CC0" w:rsidRDefault="00FB779B" w:rsidP="002427DD"/>
    <w:p w:rsidR="00FB779B" w:rsidRPr="00C73CC0" w:rsidRDefault="00FB779B" w:rsidP="002427DD"/>
    <w:p w:rsidR="002427DD" w:rsidRPr="00C73CC0" w:rsidRDefault="002427DD" w:rsidP="002427DD"/>
    <w:p w:rsidR="00FB779B" w:rsidRPr="00C73CC0" w:rsidRDefault="00FB779B" w:rsidP="002427DD">
      <w:pPr>
        <w:rPr>
          <w:bCs/>
          <w:rtl/>
        </w:rPr>
        <w:sectPr w:rsidR="00FB779B" w:rsidRPr="00C73CC0" w:rsidSect="00C73CC0">
          <w:headerReference w:type="even" r:id="rId12"/>
          <w:headerReference w:type="default" r:id="rId13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:rsidR="00FB779B" w:rsidRPr="00C73CC0" w:rsidRDefault="00FB779B" w:rsidP="002427DD">
      <w:pPr>
        <w:rPr>
          <w:bCs/>
        </w:rPr>
      </w:pPr>
    </w:p>
    <w:sectPr w:rsidR="00FB779B" w:rsidRPr="00C73CC0" w:rsidSect="00C73CC0">
      <w:headerReference w:type="even" r:id="rId14"/>
      <w:headerReference w:type="first" r:id="rId15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1A78" w:rsidRDefault="00771A78">
      <w:r>
        <w:separator/>
      </w:r>
    </w:p>
  </w:endnote>
  <w:endnote w:type="continuationSeparator" w:id="0">
    <w:p w:rsidR="00771A78" w:rsidRDefault="00771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6780" w:rsidRDefault="0059678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6780" w:rsidRDefault="0059678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6780" w:rsidRDefault="0059678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1A78" w:rsidRDefault="00771A78">
      <w:r>
        <w:rPr>
          <w:b/>
        </w:rPr>
        <w:t>_______________</w:t>
      </w:r>
    </w:p>
  </w:footnote>
  <w:footnote w:type="continuationSeparator" w:id="0">
    <w:p w:rsidR="00771A78" w:rsidRDefault="00771A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5"/>
      <w:gridCol w:w="1701"/>
      <w:gridCol w:w="1701"/>
    </w:tblGrid>
    <w:tr w:rsidR="00817080">
      <w:trPr>
        <w:cantSplit/>
      </w:trPr>
      <w:tc>
        <w:tcPr>
          <w:tcW w:w="1985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817080" w:rsidRDefault="00817080">
          <w:pPr>
            <w:pStyle w:val="HeaderRegProc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Table of Contents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817080" w:rsidRDefault="00817080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page </w:t>
          </w:r>
          <w:r w:rsidR="009B7005"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 w:rsidR="009B7005">
            <w:rPr>
              <w:rStyle w:val="PageNumber"/>
              <w:color w:val="000000"/>
            </w:rPr>
            <w:fldChar w:fldCharType="separate"/>
          </w:r>
          <w:r w:rsidR="009B61F5">
            <w:rPr>
              <w:rStyle w:val="PageNumber"/>
              <w:noProof/>
              <w:color w:val="000000"/>
            </w:rPr>
            <w:t>2</w:t>
          </w:r>
          <w:r w:rsidR="009B7005"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817080" w:rsidRDefault="00817080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fr-CH"/>
            </w:rPr>
            <w:t>rev.</w:t>
          </w:r>
          <w:r w:rsidR="00EC14CC">
            <w:rPr>
              <w:color w:val="000000"/>
              <w:lang w:val="fr-CH"/>
            </w:rPr>
            <w:t>-</w:t>
          </w:r>
        </w:p>
      </w:tc>
    </w:tr>
  </w:tbl>
  <w:p w:rsidR="00817080" w:rsidRDefault="00817080">
    <w:pPr>
      <w:rPr>
        <w:color w:val="000000"/>
        <w:lang w:val="fr-C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3"/>
      <w:gridCol w:w="1701"/>
      <w:gridCol w:w="1701"/>
    </w:tblGrid>
    <w:tr w:rsidR="00B04987">
      <w:trPr>
        <w:cantSplit/>
        <w:jc w:val="right"/>
      </w:trPr>
      <w:tc>
        <w:tcPr>
          <w:tcW w:w="19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B04987" w:rsidRDefault="00B04987">
          <w:pPr>
            <w:pStyle w:val="HeaderRegProc"/>
            <w:jc w:val="left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Table of Contents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B04987" w:rsidRDefault="00B04987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page </w:t>
          </w:r>
          <w:r w:rsidR="009B7005"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 w:rsidR="009B7005">
            <w:rPr>
              <w:rStyle w:val="PageNumber"/>
              <w:color w:val="000000"/>
            </w:rPr>
            <w:fldChar w:fldCharType="separate"/>
          </w:r>
          <w:r w:rsidR="00633E35">
            <w:rPr>
              <w:rStyle w:val="PageNumber"/>
              <w:noProof/>
              <w:color w:val="000000"/>
            </w:rPr>
            <w:t>1</w:t>
          </w:r>
          <w:r w:rsidR="009B7005"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B04987" w:rsidRDefault="00B04987" w:rsidP="003975DF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fr-CH"/>
            </w:rPr>
            <w:t>rev.</w:t>
          </w:r>
          <w:r w:rsidR="00E60AB5">
            <w:rPr>
              <w:color w:val="000000"/>
            </w:rPr>
            <w:t xml:space="preserve"> </w:t>
          </w:r>
          <w:r w:rsidR="00596780">
            <w:rPr>
              <w:color w:val="000000"/>
            </w:rPr>
            <w:t>1</w:t>
          </w:r>
          <w:r w:rsidR="003975DF">
            <w:rPr>
              <w:color w:val="000000"/>
            </w:rPr>
            <w:t>1</w:t>
          </w:r>
        </w:p>
      </w:tc>
    </w:tr>
  </w:tbl>
  <w:p w:rsidR="00B04987" w:rsidRDefault="00B04987">
    <w:pPr>
      <w:pStyle w:val="Header"/>
      <w:rPr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6780" w:rsidRDefault="00596780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5"/>
      <w:gridCol w:w="1701"/>
      <w:gridCol w:w="1701"/>
    </w:tblGrid>
    <w:tr w:rsidR="005C0D6E">
      <w:trPr>
        <w:cantSplit/>
      </w:trPr>
      <w:tc>
        <w:tcPr>
          <w:tcW w:w="1985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5C0D6E" w:rsidRDefault="005C0D6E">
          <w:pPr>
            <w:pStyle w:val="HeaderRegProc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Table of Contents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5C0D6E" w:rsidRDefault="005C0D6E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page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 w:rsidR="00633E35">
            <w:rPr>
              <w:rStyle w:val="PageNumber"/>
              <w:noProof/>
              <w:color w:val="000000"/>
            </w:rPr>
            <w:t>4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5C0D6E" w:rsidRDefault="005C0D6E" w:rsidP="00054A9C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fr-CH"/>
            </w:rPr>
            <w:t>rev.</w:t>
          </w:r>
          <w:r w:rsidR="00054A9C">
            <w:rPr>
              <w:color w:val="000000"/>
              <w:lang w:val="fr-CH"/>
            </w:rPr>
            <w:t>8</w:t>
          </w:r>
        </w:p>
      </w:tc>
    </w:tr>
  </w:tbl>
  <w:p w:rsidR="005C0D6E" w:rsidRDefault="005C0D6E">
    <w:pPr>
      <w:rPr>
        <w:color w:val="000000"/>
        <w:lang w:val="fr-CH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3"/>
      <w:gridCol w:w="1701"/>
      <w:gridCol w:w="1701"/>
    </w:tblGrid>
    <w:tr w:rsidR="005C0D6E">
      <w:trPr>
        <w:cantSplit/>
        <w:jc w:val="right"/>
      </w:trPr>
      <w:tc>
        <w:tcPr>
          <w:tcW w:w="19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5C0D6E" w:rsidRDefault="005C0D6E">
          <w:pPr>
            <w:pStyle w:val="HeaderRegProc"/>
            <w:jc w:val="left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Table of Contents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5C0D6E" w:rsidRDefault="005C0D6E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page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 w:rsidR="00633E35">
            <w:rPr>
              <w:rStyle w:val="PageNumber"/>
              <w:noProof/>
              <w:color w:val="000000"/>
            </w:rPr>
            <w:t>3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5C0D6E" w:rsidRDefault="005C0D6E" w:rsidP="003975DF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fr-CH"/>
            </w:rPr>
            <w:t>rev.</w:t>
          </w:r>
          <w:r w:rsidR="00596780">
            <w:rPr>
              <w:color w:val="000000"/>
            </w:rPr>
            <w:t xml:space="preserve"> 1</w:t>
          </w:r>
          <w:r w:rsidR="003975DF">
            <w:rPr>
              <w:color w:val="000000"/>
            </w:rPr>
            <w:t>1</w:t>
          </w:r>
        </w:p>
      </w:tc>
    </w:tr>
  </w:tbl>
  <w:p w:rsidR="005C0D6E" w:rsidRDefault="005C0D6E">
    <w:pPr>
      <w:pStyle w:val="Header"/>
      <w:rPr>
        <w:color w:val="000000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779B" w:rsidRDefault="00FB779B">
    <w:pPr>
      <w:pStyle w:val="Header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0802" w:rsidRDefault="00FD080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mirrorMargin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779B"/>
    <w:rsid w:val="00054A9C"/>
    <w:rsid w:val="000B05B3"/>
    <w:rsid w:val="000C636A"/>
    <w:rsid w:val="0012535A"/>
    <w:rsid w:val="0017511D"/>
    <w:rsid w:val="001851F6"/>
    <w:rsid w:val="002427DD"/>
    <w:rsid w:val="0025715F"/>
    <w:rsid w:val="0026622D"/>
    <w:rsid w:val="0027511E"/>
    <w:rsid w:val="002E2240"/>
    <w:rsid w:val="00362959"/>
    <w:rsid w:val="003975DF"/>
    <w:rsid w:val="003B3279"/>
    <w:rsid w:val="003F26DD"/>
    <w:rsid w:val="00422CB5"/>
    <w:rsid w:val="00514D83"/>
    <w:rsid w:val="00585C14"/>
    <w:rsid w:val="00596780"/>
    <w:rsid w:val="005A562C"/>
    <w:rsid w:val="005C0D6E"/>
    <w:rsid w:val="005C1154"/>
    <w:rsid w:val="00633E35"/>
    <w:rsid w:val="006D6908"/>
    <w:rsid w:val="006F23BD"/>
    <w:rsid w:val="00771A78"/>
    <w:rsid w:val="007C521B"/>
    <w:rsid w:val="007D7817"/>
    <w:rsid w:val="007E6305"/>
    <w:rsid w:val="00817080"/>
    <w:rsid w:val="00821536"/>
    <w:rsid w:val="00895D8B"/>
    <w:rsid w:val="008B6856"/>
    <w:rsid w:val="009A033C"/>
    <w:rsid w:val="009B61F5"/>
    <w:rsid w:val="009B7005"/>
    <w:rsid w:val="009C2EEA"/>
    <w:rsid w:val="00B04987"/>
    <w:rsid w:val="00B21D77"/>
    <w:rsid w:val="00B4381B"/>
    <w:rsid w:val="00C17E14"/>
    <w:rsid w:val="00C379E8"/>
    <w:rsid w:val="00C42756"/>
    <w:rsid w:val="00C73CC0"/>
    <w:rsid w:val="00C8078C"/>
    <w:rsid w:val="00CB635F"/>
    <w:rsid w:val="00D35428"/>
    <w:rsid w:val="00E2050C"/>
    <w:rsid w:val="00E60AB5"/>
    <w:rsid w:val="00EC14CC"/>
    <w:rsid w:val="00ED19F8"/>
    <w:rsid w:val="00F8088B"/>
    <w:rsid w:val="00F8714A"/>
    <w:rsid w:val="00FB779B"/>
    <w:rsid w:val="00FD0802"/>
    <w:rsid w:val="00FE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B74E927-5B63-4879-AA72-9AB3E51C2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050C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E2050C"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E2050C"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rsid w:val="00E2050C"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E2050C"/>
    <w:pPr>
      <w:outlineLvl w:val="3"/>
    </w:pPr>
  </w:style>
  <w:style w:type="paragraph" w:styleId="Heading5">
    <w:name w:val="heading 5"/>
    <w:basedOn w:val="Heading3"/>
    <w:next w:val="Normal"/>
    <w:qFormat/>
    <w:rsid w:val="00E2050C"/>
    <w:pPr>
      <w:outlineLvl w:val="4"/>
    </w:pPr>
  </w:style>
  <w:style w:type="paragraph" w:styleId="Heading6">
    <w:name w:val="heading 6"/>
    <w:basedOn w:val="Heading3"/>
    <w:next w:val="Normal"/>
    <w:qFormat/>
    <w:rsid w:val="00E2050C"/>
    <w:pPr>
      <w:outlineLvl w:val="5"/>
    </w:pPr>
  </w:style>
  <w:style w:type="paragraph" w:styleId="Heading7">
    <w:name w:val="heading 7"/>
    <w:basedOn w:val="Heading3"/>
    <w:next w:val="Normal"/>
    <w:qFormat/>
    <w:rsid w:val="00E2050C"/>
    <w:pPr>
      <w:outlineLvl w:val="6"/>
    </w:pPr>
  </w:style>
  <w:style w:type="paragraph" w:styleId="Heading8">
    <w:name w:val="heading 8"/>
    <w:basedOn w:val="Heading3"/>
    <w:next w:val="Normal"/>
    <w:qFormat/>
    <w:rsid w:val="00E2050C"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rsid w:val="00E205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sid w:val="00E2050C"/>
    <w:rPr>
      <w:vertAlign w:val="superscript"/>
    </w:rPr>
  </w:style>
  <w:style w:type="paragraph" w:styleId="TOC8">
    <w:name w:val="toc 8"/>
    <w:basedOn w:val="Normal"/>
    <w:next w:val="Normal"/>
    <w:semiHidden/>
    <w:rsid w:val="00E2050C"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rsid w:val="00E2050C"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rsid w:val="00E2050C"/>
    <w:pPr>
      <w:ind w:left="3913"/>
    </w:pPr>
  </w:style>
  <w:style w:type="paragraph" w:styleId="TOC4">
    <w:name w:val="toc 4"/>
    <w:basedOn w:val="TOC3"/>
    <w:next w:val="Normal"/>
    <w:semiHidden/>
    <w:rsid w:val="00E2050C"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rsid w:val="00E2050C"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rsid w:val="00E2050C"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rsid w:val="00E2050C"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rsid w:val="00E2050C"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  <w:rsid w:val="00E2050C"/>
  </w:style>
  <w:style w:type="paragraph" w:styleId="Footer">
    <w:name w:val="footer"/>
    <w:basedOn w:val="Normal"/>
    <w:rsid w:val="00E2050C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rsid w:val="00E2050C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sid w:val="00E2050C"/>
    <w:rPr>
      <w:position w:val="6"/>
      <w:sz w:val="16"/>
    </w:rPr>
  </w:style>
  <w:style w:type="paragraph" w:styleId="FootnoteText">
    <w:name w:val="footnote text"/>
    <w:basedOn w:val="Normal"/>
    <w:semiHidden/>
    <w:rsid w:val="00E2050C"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rsid w:val="00E2050C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rsid w:val="00E2050C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rsid w:val="00E2050C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rsid w:val="00E2050C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E2050C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rsid w:val="00E2050C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rsid w:val="00E2050C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rsid w:val="00E2050C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rsid w:val="00E2050C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  <w:rsid w:val="00E2050C"/>
  </w:style>
  <w:style w:type="paragraph" w:customStyle="1" w:styleId="Figure0">
    <w:name w:val="Figure_#"/>
    <w:basedOn w:val="Table"/>
    <w:next w:val="FigureTitle"/>
    <w:rsid w:val="00E2050C"/>
  </w:style>
  <w:style w:type="paragraph" w:customStyle="1" w:styleId="FigureTitle">
    <w:name w:val="Figure_Title"/>
    <w:basedOn w:val="TableTitle"/>
    <w:next w:val="Normal"/>
    <w:rsid w:val="00E2050C"/>
    <w:pPr>
      <w:spacing w:after="720"/>
    </w:pPr>
  </w:style>
  <w:style w:type="paragraph" w:customStyle="1" w:styleId="Annex">
    <w:name w:val="Annex_#"/>
    <w:basedOn w:val="Art"/>
    <w:next w:val="AnnexRef"/>
    <w:rsid w:val="00E2050C"/>
  </w:style>
  <w:style w:type="paragraph" w:customStyle="1" w:styleId="Art">
    <w:name w:val="Art_#"/>
    <w:basedOn w:val="Normal"/>
    <w:next w:val="Arttitle"/>
    <w:rsid w:val="00E2050C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rsid w:val="00E2050C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rsid w:val="00E2050C"/>
    <w:pPr>
      <w:spacing w:before="360"/>
    </w:pPr>
  </w:style>
  <w:style w:type="paragraph" w:customStyle="1" w:styleId="AnnexRef">
    <w:name w:val="Annex_Ref"/>
    <w:basedOn w:val="Normal"/>
    <w:rsid w:val="00E2050C"/>
    <w:pPr>
      <w:jc w:val="center"/>
    </w:pPr>
  </w:style>
  <w:style w:type="paragraph" w:customStyle="1" w:styleId="AnnexTitle">
    <w:name w:val="Annex_Title"/>
    <w:basedOn w:val="Arttitle"/>
    <w:next w:val="Normal"/>
    <w:rsid w:val="00E2050C"/>
    <w:pPr>
      <w:spacing w:after="0"/>
    </w:pPr>
  </w:style>
  <w:style w:type="paragraph" w:customStyle="1" w:styleId="Appendix">
    <w:name w:val="Appendix_#"/>
    <w:basedOn w:val="Art"/>
    <w:next w:val="AppendixTitle"/>
    <w:rsid w:val="00E2050C"/>
  </w:style>
  <w:style w:type="paragraph" w:customStyle="1" w:styleId="AppendixTitle">
    <w:name w:val="Appendix_Title"/>
    <w:basedOn w:val="Arttitle"/>
    <w:next w:val="Normal"/>
    <w:rsid w:val="00E2050C"/>
  </w:style>
  <w:style w:type="paragraph" w:customStyle="1" w:styleId="headfoot">
    <w:name w:val="head_foot"/>
    <w:basedOn w:val="Normal"/>
    <w:next w:val="Normalaftertitle"/>
    <w:rsid w:val="00E2050C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  <w:rsid w:val="00E2050C"/>
  </w:style>
  <w:style w:type="paragraph" w:customStyle="1" w:styleId="RefTitle">
    <w:name w:val="Ref_Title"/>
    <w:basedOn w:val="Normal"/>
    <w:next w:val="RefText"/>
    <w:rsid w:val="00E2050C"/>
    <w:pPr>
      <w:spacing w:before="480"/>
      <w:jc w:val="left"/>
    </w:pPr>
    <w:rPr>
      <w:b/>
    </w:rPr>
  </w:style>
  <w:style w:type="paragraph" w:customStyle="1" w:styleId="RefText">
    <w:name w:val="Ref_Text"/>
    <w:basedOn w:val="Normal"/>
    <w:rsid w:val="00E2050C"/>
  </w:style>
  <w:style w:type="paragraph" w:customStyle="1" w:styleId="listitem">
    <w:name w:val="listitem"/>
    <w:basedOn w:val="Normal"/>
    <w:rsid w:val="00E2050C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rsid w:val="00E2050C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rsid w:val="00E2050C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rsid w:val="00E2050C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rsid w:val="00E2050C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sid w:val="00E2050C"/>
    <w:rPr>
      <w:sz w:val="32"/>
    </w:rPr>
  </w:style>
  <w:style w:type="paragraph" w:customStyle="1" w:styleId="Protfin">
    <w:name w:val="Prot_fin"/>
    <w:basedOn w:val="Normal"/>
    <w:next w:val="Normalaftertitle"/>
    <w:rsid w:val="00E2050C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rsid w:val="00E2050C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rsid w:val="00E2050C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rsid w:val="00E2050C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rsid w:val="00E2050C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rsid w:val="00E2050C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  <w:rsid w:val="00E2050C"/>
  </w:style>
  <w:style w:type="paragraph" w:customStyle="1" w:styleId="Restitle">
    <w:name w:val="Res_title"/>
    <w:basedOn w:val="Arttitle"/>
    <w:next w:val="headfoot"/>
    <w:rsid w:val="00E2050C"/>
    <w:pPr>
      <w:spacing w:after="120"/>
    </w:pPr>
  </w:style>
  <w:style w:type="paragraph" w:customStyle="1" w:styleId="Rec">
    <w:name w:val="Rec_#"/>
    <w:basedOn w:val="Res"/>
    <w:next w:val="Rectitle"/>
    <w:rsid w:val="00E2050C"/>
  </w:style>
  <w:style w:type="paragraph" w:customStyle="1" w:styleId="Rectitle">
    <w:name w:val="Rec_title"/>
    <w:basedOn w:val="Restitle"/>
    <w:next w:val="headfoot"/>
    <w:rsid w:val="00E2050C"/>
  </w:style>
  <w:style w:type="paragraph" w:customStyle="1" w:styleId="Equation">
    <w:name w:val="Equation"/>
    <w:basedOn w:val="Normal"/>
    <w:rsid w:val="00E2050C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rsid w:val="00E2050C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rsid w:val="00E2050C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rsid w:val="00E2050C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rsid w:val="00E2050C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rsid w:val="00E2050C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rsid w:val="00E2050C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rsid w:val="00E2050C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rsid w:val="00E2050C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rsid w:val="00E2050C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rsid w:val="00E2050C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  <w:rsid w:val="00E2050C"/>
  </w:style>
  <w:style w:type="paragraph" w:customStyle="1" w:styleId="TableFin">
    <w:name w:val="Table_Fin"/>
    <w:basedOn w:val="Normal"/>
    <w:rsid w:val="00E2050C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  <w:rsid w:val="00E2050C"/>
  </w:style>
  <w:style w:type="paragraph" w:customStyle="1" w:styleId="head">
    <w:name w:val="head"/>
    <w:basedOn w:val="headfoot"/>
    <w:rsid w:val="00E2050C"/>
  </w:style>
  <w:style w:type="paragraph" w:customStyle="1" w:styleId="foot">
    <w:name w:val="foot"/>
    <w:basedOn w:val="headfoot"/>
    <w:rsid w:val="00E2050C"/>
  </w:style>
  <w:style w:type="character" w:customStyle="1" w:styleId="href">
    <w:name w:val="href"/>
    <w:basedOn w:val="DefaultParagraphFont"/>
    <w:rsid w:val="00E2050C"/>
  </w:style>
  <w:style w:type="paragraph" w:customStyle="1" w:styleId="Section2">
    <w:name w:val="Section_2"/>
    <w:basedOn w:val="Section1"/>
    <w:rsid w:val="00E2050C"/>
    <w:pPr>
      <w:jc w:val="left"/>
    </w:pPr>
    <w:rPr>
      <w:b w:val="0"/>
      <w:i/>
    </w:rPr>
  </w:style>
  <w:style w:type="paragraph" w:customStyle="1" w:styleId="Section3">
    <w:name w:val="Section_3"/>
    <w:basedOn w:val="Section1"/>
    <w:rsid w:val="00E2050C"/>
    <w:rPr>
      <w:b w:val="0"/>
    </w:rPr>
  </w:style>
  <w:style w:type="paragraph" w:customStyle="1" w:styleId="enumlev4">
    <w:name w:val="enumlev4"/>
    <w:basedOn w:val="enumlev3"/>
    <w:rsid w:val="00E2050C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paragraph" w:customStyle="1" w:styleId="EquationLegend">
    <w:name w:val="Equation_Legend"/>
    <w:basedOn w:val="NormalIndent"/>
    <w:rsid w:val="00E2050C"/>
  </w:style>
  <w:style w:type="paragraph" w:customStyle="1" w:styleId="Call">
    <w:name w:val="Call"/>
    <w:basedOn w:val="Normal"/>
    <w:next w:val="Normal"/>
    <w:rsid w:val="00E2050C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rsid w:val="00E2050C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rsid w:val="00E2050C"/>
    <w:pPr>
      <w:spacing w:before="80" w:after="80"/>
      <w:jc w:val="center"/>
    </w:pPr>
    <w:rPr>
      <w:b/>
    </w:rPr>
  </w:style>
  <w:style w:type="character" w:customStyle="1" w:styleId="Appdef">
    <w:name w:val="App_def"/>
    <w:basedOn w:val="DefaultParagraphFont"/>
    <w:rsid w:val="00E2050C"/>
    <w:rPr>
      <w:b/>
      <w:color w:val="FFCC00"/>
    </w:rPr>
  </w:style>
  <w:style w:type="character" w:customStyle="1" w:styleId="Appref">
    <w:name w:val="App_ref"/>
    <w:basedOn w:val="DefaultParagraphFont"/>
    <w:rsid w:val="00E2050C"/>
    <w:rPr>
      <w:color w:val="3366FF"/>
    </w:rPr>
  </w:style>
  <w:style w:type="character" w:customStyle="1" w:styleId="Artdef">
    <w:name w:val="Art_def"/>
    <w:basedOn w:val="DefaultParagraphFont"/>
    <w:rsid w:val="00E2050C"/>
    <w:rPr>
      <w:b/>
      <w:color w:val="FFCC00"/>
    </w:rPr>
  </w:style>
  <w:style w:type="character" w:customStyle="1" w:styleId="Artref">
    <w:name w:val="Art_ref"/>
    <w:basedOn w:val="DefaultParagraphFont"/>
    <w:rsid w:val="00E2050C"/>
    <w:rPr>
      <w:color w:val="3366FF"/>
    </w:rPr>
  </w:style>
  <w:style w:type="character" w:customStyle="1" w:styleId="Recdef">
    <w:name w:val="Rec_def"/>
    <w:basedOn w:val="DefaultParagraphFont"/>
    <w:rsid w:val="00E2050C"/>
    <w:rPr>
      <w:b/>
      <w:color w:val="FFCC00"/>
    </w:rPr>
  </w:style>
  <w:style w:type="character" w:customStyle="1" w:styleId="Recref">
    <w:name w:val="Rec_ref"/>
    <w:basedOn w:val="DefaultParagraphFont"/>
    <w:rsid w:val="00E2050C"/>
    <w:rPr>
      <w:color w:val="3366FF"/>
    </w:rPr>
  </w:style>
  <w:style w:type="paragraph" w:customStyle="1" w:styleId="Line">
    <w:name w:val="Line"/>
    <w:basedOn w:val="Normal"/>
    <w:next w:val="Normal"/>
    <w:rsid w:val="00E2050C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sid w:val="00E2050C"/>
    <w:rPr>
      <w:b w:val="0"/>
      <w:i/>
    </w:rPr>
  </w:style>
  <w:style w:type="paragraph" w:styleId="TableofFigures">
    <w:name w:val="table of figures"/>
    <w:basedOn w:val="Normal"/>
    <w:next w:val="Normal"/>
    <w:semiHidden/>
    <w:rsid w:val="00E2050C"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rsid w:val="00E2050C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sid w:val="00E2050C"/>
    <w:rPr>
      <w:sz w:val="16"/>
    </w:rPr>
  </w:style>
  <w:style w:type="paragraph" w:styleId="CommentText">
    <w:name w:val="annotation text"/>
    <w:basedOn w:val="Normal"/>
    <w:semiHidden/>
    <w:rsid w:val="00E2050C"/>
    <w:rPr>
      <w:sz w:val="20"/>
      <w:lang w:val="fr-FR"/>
    </w:rPr>
  </w:style>
  <w:style w:type="paragraph" w:customStyle="1" w:styleId="Tabletext0">
    <w:name w:val="Table_text"/>
    <w:basedOn w:val="Normal"/>
    <w:rsid w:val="00E2050C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rsid w:val="00E2050C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rsid w:val="00E2050C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  <w:rsid w:val="00E2050C"/>
  </w:style>
  <w:style w:type="character" w:customStyle="1" w:styleId="Apprefdef">
    <w:name w:val="App_ref_def"/>
    <w:basedOn w:val="DefaultParagraphFont"/>
    <w:rsid w:val="00E2050C"/>
  </w:style>
  <w:style w:type="character" w:customStyle="1" w:styleId="Resrefdef">
    <w:name w:val="Res_ref_def"/>
    <w:basedOn w:val="DefaultParagraphFont"/>
    <w:rsid w:val="00E2050C"/>
  </w:style>
  <w:style w:type="paragraph" w:customStyle="1" w:styleId="HeaderRegProc">
    <w:name w:val="Header_RegProc"/>
    <w:basedOn w:val="Normal"/>
    <w:rsid w:val="00E2050C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character" w:customStyle="1" w:styleId="Resdef">
    <w:name w:val="Res_def"/>
    <w:basedOn w:val="DefaultParagraphFont"/>
    <w:rsid w:val="00E2050C"/>
    <w:rPr>
      <w:b/>
      <w:color w:val="FFCC00"/>
    </w:rPr>
  </w:style>
  <w:style w:type="character" w:customStyle="1" w:styleId="href2">
    <w:name w:val="href2"/>
    <w:basedOn w:val="href"/>
    <w:rsid w:val="00E2050C"/>
  </w:style>
  <w:style w:type="character" w:customStyle="1" w:styleId="Style1">
    <w:name w:val="Style1"/>
    <w:basedOn w:val="DefaultParagraphFont"/>
    <w:rsid w:val="00E2050C"/>
  </w:style>
  <w:style w:type="character" w:customStyle="1" w:styleId="Resref">
    <w:name w:val="Res_ref"/>
    <w:basedOn w:val="DefaultParagraphFont"/>
    <w:rsid w:val="00E2050C"/>
    <w:rPr>
      <w:color w:val="3366FF"/>
    </w:rPr>
  </w:style>
  <w:style w:type="character" w:customStyle="1" w:styleId="Tableref0">
    <w:name w:val="Table_ref"/>
    <w:basedOn w:val="DefaultParagraphFont"/>
    <w:rsid w:val="00E2050C"/>
    <w:rPr>
      <w:color w:val="3366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5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header" Target="header7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ammouni\AppData\Roaming\Microsoft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23</TotalTime>
  <Pages>5</Pages>
  <Words>565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Edition 2005 Table des Matières</vt:lpstr>
    </vt:vector>
  </TitlesOfParts>
  <Manager>CP   3342  /  CI</Manager>
  <Company>ITU</Company>
  <LinksUpToDate>false</LinksUpToDate>
  <CharactersWithSpaces>3784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Edition 2005 Table des Matières</dc:title>
  <dc:subject>Template</dc:subject>
  <dc:creator>Composition des Publications</dc:creator>
  <cp:keywords>FOLIOS:  1  -  4 (bl)</cp:keywords>
  <dc:description>Saisie,  formatage,   MEP       19.05.2005  /  CI_x000d_
1e Corr._x000d_
2e Corr._x000d_
BAT_x000d_
2e BAT_x000d_
ULT.</dc:description>
  <cp:lastModifiedBy>Al-Yammouni, Hala</cp:lastModifiedBy>
  <cp:revision>19</cp:revision>
  <cp:lastPrinted>2017-03-01T13:28:00Z</cp:lastPrinted>
  <dcterms:created xsi:type="dcterms:W3CDTF">2014-08-13T12:52:00Z</dcterms:created>
  <dcterms:modified xsi:type="dcterms:W3CDTF">2017-03-08T12:26:00Z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