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884" w:rsidRDefault="00C75884" w:rsidP="00E34BF0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  B</w:t>
      </w:r>
    </w:p>
    <w:p w:rsidR="00C75884" w:rsidRDefault="00C75884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SECTION  B</w:t>
      </w:r>
      <w:r>
        <w:rPr>
          <w:rStyle w:val="href2"/>
          <w:lang w:val="es-ES"/>
        </w:rPr>
        <w:t>2</w:t>
      </w:r>
    </w:p>
    <w:p w:rsidR="00C75884" w:rsidRDefault="00C75884">
      <w:pPr>
        <w:pStyle w:val="Heading2"/>
        <w:jc w:val="center"/>
        <w:rPr>
          <w:lang w:val="es-ES"/>
        </w:rPr>
      </w:pPr>
      <w:r>
        <w:rPr>
          <w:lang w:val="es-ES"/>
        </w:rPr>
        <w:t>(Not used)</w:t>
      </w:r>
    </w:p>
    <w:p w:rsidR="00C75884" w:rsidRDefault="00C75884" w:rsidP="00E34BF0">
      <w:pPr>
        <w:rPr>
          <w:lang w:val="es-ES"/>
        </w:rPr>
      </w:pPr>
    </w:p>
    <w:p w:rsidR="00C75884" w:rsidRDefault="00C75884" w:rsidP="00E34BF0">
      <w:pPr>
        <w:jc w:val="center"/>
      </w:pPr>
      <w:r>
        <w:t>____________________</w:t>
      </w: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C75884" w:rsidRDefault="00C75884" w:rsidP="00E34BF0">
      <w:pPr>
        <w:rPr>
          <w:lang w:val="fr-FR"/>
        </w:rPr>
      </w:pPr>
    </w:p>
    <w:p w:rsidR="00E34BF0" w:rsidRDefault="00E34BF0" w:rsidP="00E34BF0">
      <w:pPr>
        <w:rPr>
          <w:lang w:val="fr-FR"/>
        </w:rPr>
      </w:pPr>
    </w:p>
    <w:p w:rsidR="00E34BF0" w:rsidRDefault="00E34BF0" w:rsidP="00E34BF0">
      <w:pPr>
        <w:rPr>
          <w:lang w:val="fr-FR"/>
        </w:rPr>
      </w:pPr>
    </w:p>
    <w:p w:rsidR="00E34BF0" w:rsidRDefault="00E34BF0" w:rsidP="00E34BF0">
      <w:pPr>
        <w:rPr>
          <w:lang w:val="fr-FR"/>
        </w:rPr>
      </w:pPr>
    </w:p>
    <w:p w:rsidR="00E34BF0" w:rsidRDefault="00E34BF0" w:rsidP="00E34BF0">
      <w:pPr>
        <w:rPr>
          <w:lang w:val="fr-FR"/>
        </w:rPr>
      </w:pPr>
    </w:p>
    <w:p w:rsidR="00C75884" w:rsidRDefault="00C75884" w:rsidP="00E34BF0">
      <w:pPr>
        <w:rPr>
          <w:lang w:val="en-US"/>
        </w:rPr>
        <w:sectPr w:rsidR="00C75884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C75884" w:rsidRDefault="00C75884" w:rsidP="00E34BF0"/>
    <w:sectPr w:rsidR="00C75884">
      <w:headerReference w:type="default" r:id="rId9"/>
      <w:headerReference w:type="first" r:id="rId10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3F3" w:rsidRDefault="007943F3">
      <w:r>
        <w:separator/>
      </w:r>
    </w:p>
  </w:endnote>
  <w:endnote w:type="continuationSeparator" w:id="0">
    <w:p w:rsidR="007943F3" w:rsidRDefault="00794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3F3" w:rsidRDefault="007943F3">
      <w:r>
        <w:rPr>
          <w:b/>
        </w:rPr>
        <w:t>_______________</w:t>
      </w:r>
    </w:p>
  </w:footnote>
  <w:footnote w:type="continuationSeparator" w:id="0">
    <w:p w:rsidR="007943F3" w:rsidRDefault="00794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C75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 w:rsidR="00E34BF0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E34BF0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34BF0">
              <w:rPr>
                <w:lang w:val="fr-CH"/>
              </w:rPr>
              <w:t>-</w:t>
            </w:r>
          </w:fldSimple>
        </w:p>
      </w:tc>
    </w:tr>
  </w:tbl>
  <w:p w:rsidR="00C75884" w:rsidRDefault="00C75884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C75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CC092E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C092E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34BF0">
              <w:rPr>
                <w:lang w:val="fr-CH"/>
              </w:rPr>
              <w:t>-</w:t>
            </w:r>
          </w:fldSimple>
        </w:p>
      </w:tc>
    </w:tr>
  </w:tbl>
  <w:p w:rsidR="00C75884" w:rsidRDefault="00C7588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C7588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E34BF0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E34BF0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C75884" w:rsidRDefault="00C75884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34BF0">
              <w:rPr>
                <w:lang w:val="fr-CH"/>
              </w:rPr>
              <w:t>-</w:t>
            </w:r>
          </w:fldSimple>
        </w:p>
      </w:tc>
    </w:tr>
  </w:tbl>
  <w:p w:rsidR="00C75884" w:rsidRDefault="00C7588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884" w:rsidRDefault="00C758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267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C75884"/>
    <w:rsid w:val="007943F3"/>
    <w:rsid w:val="00C75884"/>
    <w:rsid w:val="00CC092E"/>
    <w:rsid w:val="00E34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SECB2 du RR</dc:subject>
  <dc:creator>Composition des Publications</dc:creator>
  <cp:keywords>FOLIOS:  1  -  2 (bl)</cp:keywords>
  <dc:description>Ediition 2009:  10.02.2009/SdN_x000d_
Corr.:  24.02.2009/DD</dc:description>
  <cp:lastModifiedBy>simon denicola</cp:lastModifiedBy>
  <cp:revision>2</cp:revision>
  <cp:lastPrinted>2009-02-24T12:29:00Z</cp:lastPrinted>
  <dcterms:created xsi:type="dcterms:W3CDTF">2012-08-08T06:53:00Z</dcterms:created>
  <dcterms:modified xsi:type="dcterms:W3CDTF">2012-08-08T06:53:00Z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