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B7C" w:rsidRPr="002B16E0" w:rsidRDefault="00AF0B7C" w:rsidP="002B16E0">
      <w:pPr>
        <w:pStyle w:val="Heading1"/>
        <w:spacing w:before="300"/>
        <w:jc w:val="center"/>
        <w:rPr>
          <w:color w:val="000000"/>
        </w:rPr>
      </w:pPr>
      <w:r w:rsidRPr="002B16E0">
        <w:rPr>
          <w:color w:val="000000"/>
        </w:rPr>
        <w:t>Rules concerning</w:t>
      </w:r>
    </w:p>
    <w:p w:rsidR="00AF0B7C" w:rsidRPr="002B16E0" w:rsidRDefault="00AF0B7C">
      <w:pPr>
        <w:pStyle w:val="Heading2"/>
        <w:jc w:val="center"/>
        <w:rPr>
          <w:color w:val="000000"/>
        </w:rPr>
      </w:pPr>
      <w:r w:rsidRPr="002B16E0">
        <w:rPr>
          <w:color w:val="000000"/>
        </w:rPr>
        <w:t xml:space="preserve">APPENDIX  </w:t>
      </w:r>
      <w:r w:rsidRPr="002B16E0">
        <w:rPr>
          <w:rStyle w:val="href2"/>
          <w:color w:val="000000"/>
        </w:rPr>
        <w:t>4</w:t>
      </w:r>
      <w:r w:rsidRPr="002B16E0">
        <w:rPr>
          <w:color w:val="000000"/>
        </w:rPr>
        <w:t xml:space="preserve"> to the RR</w:t>
      </w:r>
    </w:p>
    <w:p w:rsidR="00AF0B7C" w:rsidRPr="002B16E0" w:rsidRDefault="00AF0B7C" w:rsidP="002B16E0">
      <w:pPr>
        <w:pStyle w:val="Heading8"/>
        <w:rPr>
          <w:color w:val="000000"/>
        </w:rPr>
      </w:pPr>
      <w:r w:rsidRPr="002B16E0">
        <w:rPr>
          <w:color w:val="000000"/>
        </w:rPr>
        <w:t xml:space="preserve">An. </w:t>
      </w:r>
      <w:r w:rsidRPr="002B16E0">
        <w:rPr>
          <w:rStyle w:val="href"/>
          <w:color w:val="000000"/>
        </w:rPr>
        <w:t>1</w:t>
      </w:r>
    </w:p>
    <w:p w:rsidR="00AF0B7C" w:rsidRPr="002B16E0" w:rsidRDefault="00AF0B7C" w:rsidP="002B16E0">
      <w:pPr>
        <w:pStyle w:val="Heading9"/>
        <w:ind w:right="7768"/>
        <w:rPr>
          <w:color w:val="000000"/>
        </w:rPr>
      </w:pPr>
      <w:r w:rsidRPr="002B16E0">
        <w:rPr>
          <w:color w:val="000000"/>
        </w:rPr>
        <w:t>ITEM 3A</w:t>
      </w:r>
      <w:r w:rsidR="009D2D61" w:rsidRPr="002B16E0">
        <w:rPr>
          <w:color w:val="000000"/>
        </w:rPr>
        <w:t>1</w:t>
      </w:r>
    </w:p>
    <w:p w:rsidR="00AF0B7C" w:rsidRPr="002B16E0" w:rsidRDefault="00AF0B7C" w:rsidP="002B16E0">
      <w:pPr>
        <w:rPr>
          <w:color w:val="000000"/>
        </w:rPr>
      </w:pPr>
      <w:r w:rsidRPr="002B16E0">
        <w:rPr>
          <w:color w:val="000000"/>
        </w:rPr>
        <w:t xml:space="preserve">When submitting a notice within the procedure of Article </w:t>
      </w:r>
      <w:r w:rsidRPr="002B16E0">
        <w:rPr>
          <w:rStyle w:val="Artref"/>
          <w:b/>
          <w:color w:val="000000"/>
        </w:rPr>
        <w:t>11</w:t>
      </w:r>
      <w:r w:rsidRPr="002B16E0">
        <w:rPr>
          <w:color w:val="000000"/>
        </w:rPr>
        <w:t>, the administrations are required to provide information on the call sign or other identification used, as requested by Nos.</w:t>
      </w:r>
      <w:r w:rsidR="002B16E0" w:rsidRPr="002B16E0">
        <w:rPr>
          <w:color w:val="000000"/>
        </w:rPr>
        <w:t> </w:t>
      </w:r>
      <w:r w:rsidRPr="002B16E0">
        <w:rPr>
          <w:rStyle w:val="Artref"/>
          <w:b/>
          <w:color w:val="000000"/>
        </w:rPr>
        <w:t>19.7</w:t>
      </w:r>
      <w:r w:rsidRPr="002B16E0">
        <w:rPr>
          <w:color w:val="000000"/>
        </w:rPr>
        <w:t xml:space="preserve"> to </w:t>
      </w:r>
      <w:r w:rsidRPr="002B16E0">
        <w:rPr>
          <w:rStyle w:val="Artref"/>
          <w:b/>
          <w:color w:val="000000"/>
        </w:rPr>
        <w:t>19.9</w:t>
      </w:r>
      <w:r w:rsidR="009D2D61" w:rsidRPr="002B16E0">
        <w:rPr>
          <w:color w:val="000000"/>
        </w:rPr>
        <w:t xml:space="preserve"> and </w:t>
      </w:r>
      <w:r w:rsidR="009D2D61" w:rsidRPr="002B16E0">
        <w:rPr>
          <w:b/>
          <w:bCs/>
          <w:color w:val="000000"/>
        </w:rPr>
        <w:t>19.29</w:t>
      </w:r>
      <w:r w:rsidR="009D2D61" w:rsidRPr="002B16E0">
        <w:rPr>
          <w:color w:val="000000"/>
        </w:rPr>
        <w:t>.</w:t>
      </w:r>
      <w:r w:rsidRPr="002B16E0">
        <w:rPr>
          <w:color w:val="000000"/>
        </w:rPr>
        <w:t xml:space="preserve"> Bearing in mind the variety of special arrangements concluded between administrations concerning notification of frequency assignments, the Board instructed the Bureau not to perform systematic control of the call signs </w:t>
      </w:r>
      <w:r w:rsidR="009D2D61" w:rsidRPr="002B16E0">
        <w:t xml:space="preserve">referred to in No. </w:t>
      </w:r>
      <w:r w:rsidR="009D2D61" w:rsidRPr="002B16E0">
        <w:rPr>
          <w:b/>
          <w:bCs/>
        </w:rPr>
        <w:t>19.29</w:t>
      </w:r>
      <w:r w:rsidR="009D2D61" w:rsidRPr="002B16E0">
        <w:t xml:space="preserve"> </w:t>
      </w:r>
      <w:r w:rsidRPr="002B16E0">
        <w:rPr>
          <w:color w:val="000000"/>
        </w:rPr>
        <w:t>during the validation and examination of the notice. Nevertheless, if non-conformity of the call sign with the international call series is identified, the notifying administration is to be informed thereof.</w:t>
      </w:r>
    </w:p>
    <w:p w:rsidR="00AF0B7C" w:rsidRPr="002B16E0" w:rsidRDefault="00AF0B7C" w:rsidP="009D2D61">
      <w:pPr>
        <w:pStyle w:val="Heading8"/>
        <w:rPr>
          <w:color w:val="000000"/>
        </w:rPr>
      </w:pPr>
      <w:r w:rsidRPr="002B16E0">
        <w:rPr>
          <w:color w:val="000000"/>
        </w:rPr>
        <w:t>An. 2</w:t>
      </w:r>
    </w:p>
    <w:p w:rsidR="00AF0B7C" w:rsidRPr="002B16E0" w:rsidRDefault="00AF0B7C">
      <w:pPr>
        <w:pStyle w:val="Heading9"/>
      </w:pPr>
      <w:r w:rsidRPr="002B16E0">
        <w:t xml:space="preserve">A.18 </w:t>
      </w:r>
      <w:r w:rsidRPr="002B16E0">
        <w:rPr>
          <w:i/>
          <w:iCs/>
        </w:rPr>
        <w:t>a)</w:t>
      </w:r>
    </w:p>
    <w:p w:rsidR="00AF0B7C" w:rsidRPr="002B16E0" w:rsidRDefault="00AF0B7C" w:rsidP="002B16E0">
      <w:pPr>
        <w:rPr>
          <w:rStyle w:val="Appref0"/>
          <w:bCs/>
          <w:color w:val="000000"/>
        </w:rPr>
      </w:pPr>
      <w:r w:rsidRPr="002B16E0">
        <w:rPr>
          <w:color w:val="000000"/>
        </w:rPr>
        <w:t xml:space="preserve">The Board noted that the description of Annex 2 of Appendix </w:t>
      </w:r>
      <w:r w:rsidRPr="002B16E0">
        <w:rPr>
          <w:rStyle w:val="Appref"/>
          <w:b/>
          <w:color w:val="000000"/>
        </w:rPr>
        <w:t>4</w:t>
      </w:r>
      <w:r w:rsidRPr="002B16E0">
        <w:rPr>
          <w:rStyle w:val="Appref0"/>
          <w:bCs/>
          <w:color w:val="000000"/>
        </w:rPr>
        <w:t>,</w:t>
      </w:r>
      <w:r w:rsidRPr="002B16E0">
        <w:rPr>
          <w:rStyle w:val="Appref0"/>
          <w:b/>
          <w:color w:val="000000"/>
        </w:rPr>
        <w:t xml:space="preserve">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a)</w:t>
      </w:r>
      <w:r w:rsidRPr="002B16E0">
        <w:rPr>
          <w:rStyle w:val="Appref0"/>
          <w:bCs/>
          <w:color w:val="000000"/>
        </w:rPr>
        <w:t xml:space="preserve"> corresponds to the commitment required from an administration in the case of the possible communication of </w:t>
      </w:r>
      <w:r w:rsidRPr="002B16E0">
        <w:rPr>
          <w:color w:val="000000"/>
        </w:rPr>
        <w:t>aircraft earth stations in the secondary aeronautical mobile-satellite service with space stations in the fixed-satellite service</w:t>
      </w:r>
      <w:r w:rsidRPr="002B16E0">
        <w:rPr>
          <w:rStyle w:val="Appref0"/>
          <w:bCs/>
          <w:color w:val="000000"/>
        </w:rPr>
        <w:t xml:space="preserve">, in accordance with No. </w:t>
      </w:r>
      <w:r w:rsidRPr="002B16E0">
        <w:rPr>
          <w:rStyle w:val="Artref"/>
          <w:b/>
          <w:color w:val="000000"/>
        </w:rPr>
        <w:t>5.504A</w:t>
      </w:r>
      <w:r w:rsidRPr="002B16E0">
        <w:rPr>
          <w:rStyle w:val="Appref0"/>
          <w:bCs/>
          <w:color w:val="000000"/>
        </w:rPr>
        <w:t>. The Board further noted that this data element is mandatory in the case of submission of notification or coordination of a geostationary or a non-geostationary satellite network.</w:t>
      </w:r>
    </w:p>
    <w:p w:rsidR="00AF0B7C" w:rsidRPr="002B16E0" w:rsidRDefault="00AF0B7C" w:rsidP="002B16E0">
      <w:pPr>
        <w:rPr>
          <w:color w:val="000000"/>
        </w:rPr>
      </w:pPr>
      <w:r w:rsidRPr="002B16E0">
        <w:rPr>
          <w:rStyle w:val="Appref0"/>
          <w:bCs/>
          <w:color w:val="000000"/>
        </w:rPr>
        <w:t xml:space="preserve">However, this data element is also required to check under No. </w:t>
      </w:r>
      <w:r w:rsidRPr="002B16E0">
        <w:rPr>
          <w:rStyle w:val="Artref"/>
          <w:b/>
          <w:color w:val="000000"/>
        </w:rPr>
        <w:t>11.31</w:t>
      </w:r>
      <w:r w:rsidRPr="002B16E0">
        <w:rPr>
          <w:rStyle w:val="Appref0"/>
          <w:bCs/>
          <w:color w:val="000000"/>
        </w:rPr>
        <w:t xml:space="preserve"> the compliance with respect to No. </w:t>
      </w:r>
      <w:r w:rsidRPr="002B16E0">
        <w:rPr>
          <w:rStyle w:val="Artref"/>
          <w:b/>
          <w:color w:val="000000"/>
        </w:rPr>
        <w:t>5.504A</w:t>
      </w:r>
      <w:r w:rsidRPr="002B16E0">
        <w:rPr>
          <w:rStyle w:val="Appref0"/>
          <w:b/>
          <w:color w:val="000000"/>
        </w:rPr>
        <w:t xml:space="preserve"> </w:t>
      </w:r>
      <w:r w:rsidRPr="002B16E0">
        <w:rPr>
          <w:rStyle w:val="Appref0"/>
          <w:bCs/>
          <w:color w:val="000000"/>
        </w:rPr>
        <w:t xml:space="preserve">of the notification of an </w:t>
      </w:r>
      <w:r w:rsidRPr="002B16E0">
        <w:rPr>
          <w:color w:val="000000"/>
        </w:rPr>
        <w:t>aircraft earth station in the secondary aeronautical mobile-satellite service communicating with a space station in the fixed-satellite service</w:t>
      </w:r>
      <w:r w:rsidRPr="002B16E0">
        <w:rPr>
          <w:rStyle w:val="Appref0"/>
          <w:bCs/>
          <w:color w:val="000000"/>
        </w:rPr>
        <w:t xml:space="preserve">. This requirement </w:t>
      </w:r>
      <w:r w:rsidRPr="002B16E0">
        <w:rPr>
          <w:color w:val="000000"/>
        </w:rPr>
        <w:t>was probably omitted by inadvertence at WRC</w:t>
      </w:r>
      <w:r w:rsidR="002B16E0" w:rsidRPr="002B16E0">
        <w:noBreakHyphen/>
      </w:r>
      <w:r w:rsidRPr="002B16E0">
        <w:rPr>
          <w:color w:val="000000"/>
        </w:rPr>
        <w:t>03.</w:t>
      </w:r>
    </w:p>
    <w:p w:rsidR="00AF0B7C" w:rsidRPr="002B16E0" w:rsidRDefault="00AF0B7C" w:rsidP="002B16E0">
      <w:pPr>
        <w:rPr>
          <w:color w:val="000000"/>
        </w:rPr>
      </w:pPr>
      <w:r w:rsidRPr="002B16E0">
        <w:rPr>
          <w:color w:val="000000"/>
        </w:rPr>
        <w:t xml:space="preserve">To correct this inconsistency, the Board decided that the Administrations will be requested to provide, in addition to the relevant characteristics listed in Appendix </w:t>
      </w:r>
      <w:r w:rsidRPr="002B16E0">
        <w:rPr>
          <w:rStyle w:val="Appref"/>
          <w:b/>
          <w:color w:val="000000"/>
        </w:rPr>
        <w:t>4</w:t>
      </w:r>
      <w:r w:rsidRPr="002B16E0">
        <w:rPr>
          <w:color w:val="000000"/>
        </w:rPr>
        <w:t xml:space="preserve">, the data element described in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 xml:space="preserve">a) </w:t>
      </w:r>
      <w:r w:rsidRPr="002B16E0">
        <w:rPr>
          <w:color w:val="000000"/>
        </w:rPr>
        <w:t xml:space="preserve">of Annex 2 of Appendix </w:t>
      </w:r>
      <w:r w:rsidRPr="002B16E0">
        <w:rPr>
          <w:rStyle w:val="Appref"/>
          <w:b/>
          <w:color w:val="000000"/>
        </w:rPr>
        <w:t>4</w:t>
      </w:r>
      <w:r w:rsidRPr="002B16E0">
        <w:rPr>
          <w:color w:val="000000"/>
        </w:rPr>
        <w:t xml:space="preserve">, when submitting </w:t>
      </w:r>
      <w:r w:rsidRPr="002B16E0">
        <w:rPr>
          <w:rStyle w:val="Appref0"/>
          <w:bCs/>
          <w:color w:val="000000"/>
        </w:rPr>
        <w:t>the notification infor</w:t>
      </w:r>
      <w:r w:rsidR="002B16E0" w:rsidRPr="002B16E0">
        <w:rPr>
          <w:rStyle w:val="Appref0"/>
          <w:bCs/>
          <w:color w:val="000000"/>
        </w:rPr>
        <w:softHyphen/>
      </w:r>
      <w:r w:rsidRPr="002B16E0">
        <w:rPr>
          <w:rStyle w:val="Appref0"/>
          <w:bCs/>
          <w:color w:val="000000"/>
        </w:rPr>
        <w:t xml:space="preserve">mation of an </w:t>
      </w:r>
      <w:r w:rsidRPr="002B16E0">
        <w:rPr>
          <w:color w:val="000000"/>
        </w:rPr>
        <w:t>aircraft earth station in the secondary aeronautical mobile-satellite service com</w:t>
      </w:r>
      <w:r w:rsidR="002B16E0" w:rsidRPr="002B16E0">
        <w:rPr>
          <w:color w:val="000000"/>
        </w:rPr>
        <w:softHyphen/>
      </w:r>
      <w:r w:rsidRPr="002B16E0">
        <w:rPr>
          <w:color w:val="000000"/>
        </w:rPr>
        <w:t xml:space="preserve">municating with a space station in the fixed-satellite service in accordance with </w:t>
      </w:r>
      <w:r w:rsidRPr="002B16E0">
        <w:rPr>
          <w:rStyle w:val="Appref0"/>
          <w:bCs/>
          <w:color w:val="000000"/>
        </w:rPr>
        <w:t>No. </w:t>
      </w:r>
      <w:r w:rsidRPr="002B16E0">
        <w:rPr>
          <w:rStyle w:val="Artref"/>
          <w:b/>
          <w:color w:val="000000"/>
        </w:rPr>
        <w:t>5.504A</w:t>
      </w:r>
      <w:r w:rsidRPr="002B16E0">
        <w:rPr>
          <w:color w:val="000000"/>
        </w:rPr>
        <w:t>. The Bureau will then subsequently take account of this data element §</w:t>
      </w:r>
      <w:r w:rsidR="002B16E0" w:rsidRPr="002B16E0">
        <w:rPr>
          <w:color w:val="000000"/>
        </w:rPr>
        <w:t> </w:t>
      </w:r>
      <w:r w:rsidRPr="002B16E0">
        <w:rPr>
          <w:color w:val="000000"/>
        </w:rPr>
        <w:t>A.18</w:t>
      </w:r>
      <w:r w:rsidR="002B16E0" w:rsidRPr="002B16E0">
        <w:rPr>
          <w:color w:val="000000"/>
        </w:rPr>
        <w:t xml:space="preserve"> </w:t>
      </w:r>
      <w:r w:rsidRPr="002B16E0">
        <w:rPr>
          <w:i/>
          <w:iCs/>
          <w:color w:val="000000"/>
        </w:rPr>
        <w:t>a)</w:t>
      </w:r>
      <w:r w:rsidRPr="002B16E0">
        <w:rPr>
          <w:color w:val="000000"/>
        </w:rPr>
        <w:t xml:space="preserve"> in its com</w:t>
      </w:r>
      <w:r w:rsidR="002B16E0" w:rsidRPr="002B16E0">
        <w:rPr>
          <w:color w:val="000000"/>
        </w:rPr>
        <w:softHyphen/>
      </w:r>
      <w:r w:rsidRPr="002B16E0">
        <w:rPr>
          <w:color w:val="000000"/>
        </w:rPr>
        <w:t>pleteness check of the submitted data.</w:t>
      </w:r>
    </w:p>
    <w:p w:rsidR="00AF0B7C" w:rsidRPr="002B16E0" w:rsidRDefault="002146F2" w:rsidP="002146F2">
      <w:pPr>
        <w:pStyle w:val="Heading9"/>
        <w:rPr>
          <w:color w:val="000000"/>
        </w:rPr>
      </w:pPr>
      <w:r w:rsidRPr="002B16E0">
        <w:rPr>
          <w:color w:val="000000"/>
        </w:rPr>
        <w:br w:type="page"/>
      </w:r>
      <w:r w:rsidR="00AF0B7C" w:rsidRPr="002B16E0">
        <w:rPr>
          <w:color w:val="000000"/>
        </w:rPr>
        <w:lastRenderedPageBreak/>
        <w:t xml:space="preserve">B.4 </w:t>
      </w:r>
      <w:r w:rsidR="00AF0B7C" w:rsidRPr="002B16E0">
        <w:rPr>
          <w:i/>
          <w:color w:val="000000"/>
        </w:rPr>
        <w:t>a)</w:t>
      </w:r>
    </w:p>
    <w:p w:rsidR="00AF0B7C" w:rsidRPr="002B16E0" w:rsidRDefault="00AF0B7C">
      <w:pPr>
        <w:rPr>
          <w:color w:val="000000"/>
        </w:rPr>
      </w:pPr>
      <w:r w:rsidRPr="002B16E0">
        <w:rPr>
          <w:color w:val="000000"/>
        </w:rPr>
        <w:t xml:space="preserve">When submitting a notice within the applicable procedures of Articles </w:t>
      </w:r>
      <w:r w:rsidRPr="002B16E0">
        <w:rPr>
          <w:rStyle w:val="Artref"/>
          <w:b/>
          <w:color w:val="000000"/>
        </w:rPr>
        <w:t>9</w:t>
      </w:r>
      <w:r w:rsidRPr="002B16E0">
        <w:rPr>
          <w:color w:val="000000"/>
        </w:rPr>
        <w:t xml:space="preserve"> or </w:t>
      </w:r>
      <w:r w:rsidRPr="002B16E0">
        <w:rPr>
          <w:rStyle w:val="Artref"/>
          <w:b/>
          <w:color w:val="000000"/>
        </w:rPr>
        <w:t>11</w:t>
      </w:r>
      <w:r w:rsidRPr="002B16E0">
        <w:rPr>
          <w:color w:val="000000"/>
        </w:rPr>
        <w:t>, in order to better describe the power flux-density pattern on the surface of the Earth resulting from the emission of a space station abroad a non-GSO satellite in circular orbit, the following optional information can be provided together with the other data contained in Appendix </w:t>
      </w:r>
      <w:r w:rsidRPr="002B16E0">
        <w:rPr>
          <w:rStyle w:val="Appref"/>
          <w:b/>
          <w:color w:val="000000"/>
        </w:rPr>
        <w:t>4</w:t>
      </w:r>
      <w:r w:rsidRPr="002B16E0">
        <w:rPr>
          <w:color w:val="000000"/>
        </w:rPr>
        <w:t>:</w:t>
      </w:r>
    </w:p>
    <w:p w:rsidR="00AF0B7C" w:rsidRPr="002B16E0" w:rsidRDefault="00AF0B7C">
      <w:pPr>
        <w:rPr>
          <w:color w:val="000000"/>
        </w:rPr>
      </w:pPr>
      <w:r w:rsidRPr="002B16E0">
        <w:rPr>
          <w:b/>
          <w:color w:val="000000"/>
        </w:rPr>
        <w:t xml:space="preserve">Appendix </w:t>
      </w:r>
      <w:r w:rsidRPr="002B16E0">
        <w:rPr>
          <w:rStyle w:val="Appref"/>
          <w:b/>
          <w:color w:val="000000"/>
        </w:rPr>
        <w:t>4</w:t>
      </w:r>
      <w:r w:rsidRPr="002B16E0">
        <w:rPr>
          <w:b/>
          <w:color w:val="000000"/>
        </w:rPr>
        <w:t>, Annex 2A, § B.4 </w:t>
      </w:r>
      <w:r w:rsidRPr="002B16E0">
        <w:rPr>
          <w:b/>
          <w:i/>
          <w:color w:val="000000"/>
        </w:rPr>
        <w:t>a)</w:t>
      </w:r>
      <w:r w:rsidRPr="002B16E0">
        <w:rPr>
          <w:color w:val="000000"/>
        </w:rPr>
        <w:t xml:space="preserve"> (non-GSO space station antenna characteristics)</w:t>
      </w:r>
    </w:p>
    <w:p w:rsidR="00AF0B7C" w:rsidRPr="002B16E0" w:rsidRDefault="00AF0B7C">
      <w:pPr>
        <w:rPr>
          <w:color w:val="000000"/>
        </w:rPr>
      </w:pPr>
      <w:r w:rsidRPr="002B16E0">
        <w:rPr>
          <w:color w:val="000000"/>
        </w:rPr>
        <w:t>1</w:t>
      </w:r>
      <w:r w:rsidRPr="002B16E0">
        <w:rPr>
          <w:color w:val="000000"/>
        </w:rPr>
        <w:tab/>
        <w:t xml:space="preserve">In addition to the information currently contained in Appendix </w:t>
      </w:r>
      <w:r w:rsidRPr="002B16E0">
        <w:rPr>
          <w:rStyle w:val="Appref"/>
          <w:b/>
          <w:color w:val="000000"/>
        </w:rPr>
        <w:t>4</w:t>
      </w:r>
      <w:r w:rsidRPr="002B16E0">
        <w:rPr>
          <w:color w:val="000000"/>
        </w:rPr>
        <w:t xml:space="preserve"> to be provided under this item, if appropriate, indicate:</w:t>
      </w:r>
    </w:p>
    <w:p w:rsidR="00AF0B7C" w:rsidRPr="002B16E0" w:rsidRDefault="00AF0B7C">
      <w:pPr>
        <w:pStyle w:val="enumlev1"/>
        <w:ind w:left="0" w:firstLine="0"/>
        <w:rPr>
          <w:color w:val="000000"/>
        </w:rPr>
      </w:pPr>
      <w:r w:rsidRPr="002B16E0">
        <w:rPr>
          <w:color w:val="000000"/>
        </w:rPr>
        <w:t>1.1</w:t>
      </w:r>
      <w:r w:rsidRPr="002B16E0">
        <w:rPr>
          <w:color w:val="000000"/>
        </w:rPr>
        <w:tab/>
        <w:t>in the case of a transmitting space station aboard a non-GSO satellite in a circular orbit that is intended to communicate with earth stations via a transmitting antenna pointing in a direction that is fixed with respect to the satellite, the maximum isotropic gain (dBi) and the gain contours plotted in a radial projection from the satellite onto a plane perpendicular to the axis from the centre of the Earth to the satellite. The space station antenna gain contours shall be drawn as isolines of the isotropic gain at least for –</w:t>
      </w:r>
      <w:r w:rsidRPr="002B16E0">
        <w:rPr>
          <w:rFonts w:ascii="Tms Rmn" w:hAnsi="Tms Rmn"/>
          <w:color w:val="000000"/>
          <w:sz w:val="12"/>
        </w:rPr>
        <w:t> </w:t>
      </w:r>
      <w:r w:rsidRPr="002B16E0">
        <w:rPr>
          <w:color w:val="000000"/>
        </w:rPr>
        <w:t>2, –</w:t>
      </w:r>
      <w:r w:rsidRPr="002B16E0">
        <w:rPr>
          <w:rFonts w:ascii="Tms Rmn" w:hAnsi="Tms Rmn"/>
          <w:color w:val="000000"/>
          <w:sz w:val="12"/>
        </w:rPr>
        <w:t> </w:t>
      </w:r>
      <w:r w:rsidRPr="002B16E0">
        <w:rPr>
          <w:color w:val="000000"/>
        </w:rPr>
        <w:t>4, –</w:t>
      </w:r>
      <w:r w:rsidRPr="002B16E0">
        <w:rPr>
          <w:rFonts w:ascii="Tms Rmn" w:hAnsi="Tms Rmn"/>
          <w:color w:val="000000"/>
          <w:sz w:val="12"/>
        </w:rPr>
        <w:t> </w:t>
      </w:r>
      <w:r w:rsidRPr="002B16E0">
        <w:rPr>
          <w:color w:val="000000"/>
        </w:rPr>
        <w:t>6, –10, and –</w:t>
      </w:r>
      <w:r w:rsidRPr="002B16E0">
        <w:rPr>
          <w:rFonts w:ascii="Tms Rmn" w:hAnsi="Tms Rmn"/>
          <w:color w:val="000000"/>
          <w:sz w:val="12"/>
        </w:rPr>
        <w:t> </w:t>
      </w:r>
      <w:r w:rsidRPr="002B16E0">
        <w:rPr>
          <w:color w:val="000000"/>
        </w:rPr>
        <w:t>20 dB and at 10 dB intervals thereafter, as necessary, relative to the maximum antenna gain, when any of these contours is located either totally or partially within the limit of visibility of the Earth from the given non-GSO satellite;</w:t>
      </w:r>
    </w:p>
    <w:p w:rsidR="00AF0B7C" w:rsidRPr="002B16E0" w:rsidRDefault="00AF0B7C">
      <w:pPr>
        <w:pStyle w:val="enumlev1"/>
        <w:ind w:left="0" w:firstLine="0"/>
        <w:rPr>
          <w:color w:val="000000"/>
        </w:rPr>
      </w:pPr>
      <w:r w:rsidRPr="002B16E0">
        <w:rPr>
          <w:color w:val="000000"/>
        </w:rPr>
        <w:t>1.2</w:t>
      </w:r>
      <w:r w:rsidRPr="002B16E0">
        <w:rPr>
          <w:color w:val="000000"/>
        </w:rPr>
        <w:tab/>
        <w:t>in the case of a space station aboard a non-GSO satellite in a circular orbit where a steerable beam is used, data on the antenna radiation characteristics as follows:</w:t>
      </w:r>
    </w:p>
    <w:p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identical with the global or nearly global service area, provide only the maximum isotropic antenna gain (dBi) that is then applicable to all points on the surface of the Earth;</w:t>
      </w:r>
    </w:p>
    <w:p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less than the global or nearly global service area, provide the maximum isotropic gain and the effective gain contours (see No. </w:t>
      </w:r>
      <w:r w:rsidRPr="002B16E0">
        <w:rPr>
          <w:rStyle w:val="Artref"/>
          <w:b/>
          <w:bCs/>
          <w:color w:val="000000"/>
        </w:rPr>
        <w:t>1.176</w:t>
      </w:r>
      <w:r w:rsidRPr="002B16E0">
        <w:rPr>
          <w:color w:val="000000"/>
        </w:rPr>
        <w:t>) as defined above.</w:t>
      </w:r>
    </w:p>
    <w:p w:rsidR="00AF0B7C" w:rsidRPr="002B16E0" w:rsidRDefault="00AF0B7C" w:rsidP="002B16E0">
      <w:pPr>
        <w:rPr>
          <w:color w:val="000000"/>
        </w:rPr>
      </w:pPr>
      <w:r w:rsidRPr="002B16E0">
        <w:rPr>
          <w:color w:val="000000"/>
        </w:rPr>
        <w:t>2</w:t>
      </w:r>
      <w:r w:rsidRPr="002B16E0">
        <w:rPr>
          <w:color w:val="000000"/>
        </w:rPr>
        <w:tab/>
        <w:t>The additional information detailed in §</w:t>
      </w:r>
      <w:r w:rsidR="002B16E0" w:rsidRPr="002B16E0">
        <w:rPr>
          <w:color w:val="000000"/>
        </w:rPr>
        <w:t> </w:t>
      </w:r>
      <w:r w:rsidRPr="002B16E0">
        <w:rPr>
          <w:color w:val="000000"/>
        </w:rPr>
        <w:t>1.1 and 1.2 above is considered as optional. When examining such a case, the Bureau shall use the more detailed information to calculate power flux-density values if it is provided; if it is not the calculation shall be made as at present and be based on the maximum e.i.r.p. transmitted.</w:t>
      </w:r>
    </w:p>
    <w:p w:rsidR="00AF0B7C" w:rsidRPr="002B16E0" w:rsidRDefault="00AF0B7C">
      <w:pPr>
        <w:rPr>
          <w:color w:val="000000"/>
        </w:rPr>
      </w:pPr>
    </w:p>
    <w:p w:rsidR="00AF0B7C" w:rsidRPr="002B16E0" w:rsidRDefault="00AF0B7C">
      <w:pPr>
        <w:jc w:val="center"/>
        <w:rPr>
          <w:color w:val="000000"/>
        </w:rPr>
      </w:pPr>
      <w:r w:rsidRPr="002B16E0">
        <w:rPr>
          <w:color w:val="000000"/>
        </w:rPr>
        <w:t>____________________</w:t>
      </w:r>
    </w:p>
    <w:p w:rsidR="00AF0B7C" w:rsidRPr="002B16E0" w:rsidRDefault="00AF0B7C">
      <w:pPr>
        <w:rPr>
          <w:color w:val="000000"/>
        </w:rPr>
      </w:pPr>
    </w:p>
    <w:p w:rsidR="00AF0B7C" w:rsidRPr="002B16E0" w:rsidRDefault="00AF0B7C"/>
    <w:p w:rsidR="002B16E0" w:rsidRPr="002B16E0" w:rsidRDefault="002B16E0"/>
    <w:p w:rsidR="002B16E0" w:rsidRPr="002B16E0" w:rsidRDefault="002B16E0"/>
    <w:p w:rsidR="002B16E0" w:rsidRPr="002B16E0" w:rsidRDefault="002B16E0"/>
    <w:p w:rsidR="00AF0B7C" w:rsidRPr="002B16E0" w:rsidRDefault="00AF0B7C">
      <w:pPr>
        <w:sectPr w:rsidR="00AF0B7C" w:rsidRPr="002B16E0" w:rsidSect="002146F2">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rsidR="00AF0B7C" w:rsidRPr="002B16E0" w:rsidRDefault="00AF0B7C"/>
    <w:sectPr w:rsidR="00AF0B7C" w:rsidRPr="002B16E0" w:rsidSect="002B16E0">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1A2" w:rsidRDefault="000111A2">
      <w:r>
        <w:separator/>
      </w:r>
    </w:p>
  </w:endnote>
  <w:endnote w:type="continuationSeparator" w:id="0">
    <w:p w:rsidR="000111A2" w:rsidRDefault="000111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1A2" w:rsidRDefault="000111A2">
      <w:r>
        <w:rPr>
          <w:b/>
        </w:rPr>
        <w:t>_______________</w:t>
      </w:r>
    </w:p>
  </w:footnote>
  <w:footnote w:type="continuationSeparator" w:id="0">
    <w:p w:rsidR="000111A2" w:rsidRDefault="000111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AF0B7C">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pPr>
          <w:r>
            <w:t>Part A</w:t>
          </w:r>
          <w:fldSimple w:instr="styleref href">
            <w:r w:rsidR="000D04E2">
              <w:rPr>
                <w:noProof/>
              </w:rPr>
              <w:t>1</w:t>
            </w:r>
          </w:fldSimple>
        </w:p>
      </w:tc>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rPr>
              <w:lang w:val="fr-FR"/>
            </w:rPr>
          </w:pPr>
          <w:fldSimple w:instr=" DOCPROPERTY &quot;Header1&quot; \* MERGEFORMAT ">
            <w:r w:rsidR="002B16E0">
              <w:t>AP</w:t>
            </w:r>
          </w:fldSimple>
          <w:fldSimple w:instr="styleref href2">
            <w:r w:rsidR="000D04E2">
              <w:rPr>
                <w:noProof/>
              </w:rPr>
              <w:t>4</w:t>
            </w:r>
          </w:fldSimple>
        </w:p>
      </w:tc>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D04E2">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rPr>
              <w:lang w:val="fr-CH"/>
            </w:rPr>
          </w:pPr>
          <w:r>
            <w:rPr>
              <w:lang w:val="fr-CH"/>
            </w:rPr>
            <w:t>rev.</w:t>
          </w:r>
          <w:fldSimple w:instr=" DOCPROPERTY &quot;Header10&quot; \* MERGEFORMAT ">
            <w:r w:rsidR="002B16E0">
              <w:rPr>
                <w:lang w:val="fr-CH"/>
              </w:rPr>
              <w:t>-</w:t>
            </w:r>
          </w:fldSimple>
        </w:p>
      </w:tc>
    </w:tr>
  </w:tbl>
  <w:p w:rsidR="00AF0B7C" w:rsidRDefault="00AF0B7C">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AF0B7C">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pPr>
          <w:r>
            <w:t>Part A</w:t>
          </w:r>
          <w:fldSimple w:instr="styleref href">
            <w:r w:rsidR="000D04E2">
              <w:rPr>
                <w:noProof/>
              </w:rPr>
              <w:t>1</w:t>
            </w:r>
          </w:fldSimple>
        </w:p>
      </w:tc>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rPr>
              <w:lang w:val="fr-FR"/>
            </w:rPr>
          </w:pPr>
          <w:fldSimple w:instr=" DOCPROPERTY &quot;Header1&quot; \* MERGEFORMAT ">
            <w:r w:rsidR="002B16E0">
              <w:t>AP</w:t>
            </w:r>
          </w:fldSimple>
          <w:fldSimple w:instr="styleref href2">
            <w:r w:rsidR="000D04E2">
              <w:rPr>
                <w:noProof/>
              </w:rPr>
              <w:t>4</w:t>
            </w:r>
          </w:fldSimple>
        </w:p>
      </w:tc>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D04E2">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B7C" w:rsidRDefault="00AF0B7C">
          <w:pPr>
            <w:pStyle w:val="HeaderRegProc"/>
            <w:rPr>
              <w:lang w:val="fr-CH"/>
            </w:rPr>
          </w:pPr>
          <w:r>
            <w:rPr>
              <w:lang w:val="fr-CH"/>
            </w:rPr>
            <w:t>rev.</w:t>
          </w:r>
          <w:r w:rsidR="002146F2">
            <w:t>-</w:t>
          </w:r>
        </w:p>
      </w:tc>
    </w:tr>
  </w:tbl>
  <w:p w:rsidR="00AF0B7C" w:rsidRDefault="00AF0B7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B7C" w:rsidRDefault="00AF0B7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mirrorMargins/>
  <w:attachedTemplate r:id="rId1"/>
  <w:stylePaneFormatFilter w:val="3F01"/>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9D2D61"/>
    <w:rsid w:val="000111A2"/>
    <w:rsid w:val="00021E21"/>
    <w:rsid w:val="000D04E2"/>
    <w:rsid w:val="000E35C0"/>
    <w:rsid w:val="002146F2"/>
    <w:rsid w:val="002B16E0"/>
    <w:rsid w:val="009D2D61"/>
    <w:rsid w:val="00AF0B7C"/>
    <w:rsid w:val="00D24FE0"/>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Char">
    <w:name w:val=" Char"/>
    <w:basedOn w:val="Normal"/>
    <w:rsid w:val="009D2D6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AP4</dc:subject>
  <dc:creator>Composition des Publications</dc:creator>
  <cp:keywords>FOLIOS:  1  -  2</cp:keywords>
  <dc:description>Edition 2009: 10.02.2009/SdN_x000d_
Corr.:  24.02.2009/DD  (dict. ok)</dc:description>
  <cp:lastModifiedBy>simon denicola</cp:lastModifiedBy>
  <cp:revision>2</cp:revision>
  <cp:lastPrinted>2009-02-24T08:51:00Z</cp:lastPrinted>
  <dcterms:created xsi:type="dcterms:W3CDTF">2012-08-08T06:50:00Z</dcterms:created>
  <dcterms:modified xsi:type="dcterms:W3CDTF">2012-08-08T06:50:00Z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