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F2" w:rsidRPr="00983EF9" w:rsidRDefault="009720F2" w:rsidP="00983EF9">
      <w:pPr>
        <w:pStyle w:val="Heading1"/>
        <w:spacing w:before="300"/>
        <w:jc w:val="center"/>
      </w:pPr>
      <w:r w:rsidRPr="00983EF9">
        <w:t>Rules concerning</w:t>
      </w:r>
    </w:p>
    <w:p w:rsidR="009720F2" w:rsidRPr="00983EF9" w:rsidRDefault="009720F2">
      <w:pPr>
        <w:pStyle w:val="Heading2"/>
        <w:jc w:val="center"/>
      </w:pPr>
      <w:r w:rsidRPr="00983EF9">
        <w:t xml:space="preserve">ARTICLE </w:t>
      </w:r>
      <w:r w:rsidR="00983EF9" w:rsidRPr="00983EF9">
        <w:t xml:space="preserve"> </w:t>
      </w:r>
      <w:r w:rsidRPr="00983EF9">
        <w:t>6 of the RR</w:t>
      </w:r>
    </w:p>
    <w:p w:rsidR="00983EF9" w:rsidRPr="00983EF9" w:rsidRDefault="00983EF9" w:rsidP="00983EF9"/>
    <w:p w:rsidR="009720F2" w:rsidRPr="00983EF9" w:rsidRDefault="009720F2">
      <w:pPr>
        <w:pStyle w:val="Heading8"/>
      </w:pPr>
      <w:r w:rsidRPr="00983EF9">
        <w:rPr>
          <w:rStyle w:val="href2"/>
        </w:rPr>
        <w:t>6</w:t>
      </w:r>
      <w:r w:rsidRPr="00983EF9">
        <w:t>.7</w:t>
      </w:r>
    </w:p>
    <w:p w:rsidR="009720F2" w:rsidRPr="00983EF9" w:rsidRDefault="009720F2">
      <w:pPr>
        <w:pStyle w:val="Normalaftertitle"/>
      </w:pPr>
      <w:r w:rsidRPr="00983EF9">
        <w:t>The information on the effected coordination referred to in this provision, when communicated to the Bureau, will be recorded in the Master Register with a reference to this provision.</w:t>
      </w:r>
    </w:p>
    <w:p w:rsidR="009720F2" w:rsidRPr="00983EF9" w:rsidRDefault="009720F2" w:rsidP="00983EF9"/>
    <w:p w:rsidR="009720F2" w:rsidRPr="00983EF9" w:rsidRDefault="009720F2" w:rsidP="00983EF9">
      <w:pPr>
        <w:jc w:val="center"/>
      </w:pPr>
      <w:r w:rsidRPr="00983EF9">
        <w:t>____________________</w:t>
      </w:r>
    </w:p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/>
    <w:p w:rsidR="009720F2" w:rsidRPr="00983EF9" w:rsidRDefault="009720F2" w:rsidP="00983EF9">
      <w:pPr>
        <w:sectPr w:rsidR="009720F2" w:rsidRPr="00983EF9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9720F2" w:rsidRPr="00983EF9" w:rsidRDefault="009720F2" w:rsidP="00983EF9"/>
    <w:sectPr w:rsidR="009720F2" w:rsidRPr="00983EF9" w:rsidSect="00983EF9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192" w:rsidRDefault="00310192">
      <w:r>
        <w:separator/>
      </w:r>
    </w:p>
  </w:endnote>
  <w:endnote w:type="continuationSeparator" w:id="0">
    <w:p w:rsidR="00310192" w:rsidRDefault="00310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192" w:rsidRDefault="00310192">
      <w:r>
        <w:rPr>
          <w:b/>
        </w:rPr>
        <w:t>_______________</w:t>
      </w:r>
    </w:p>
    <w:p w:rsidR="00310192" w:rsidRDefault="00310192"/>
  </w:footnote>
  <w:footnote w:type="continuationSeparator" w:id="0">
    <w:p w:rsidR="00310192" w:rsidRDefault="003101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9720F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983EF9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fldSimple w:instr=" DOCPROPERTY &quot;Header&quot; \* MERGEFORMAT ">
            <w:r w:rsidR="00983EF9">
              <w:rPr>
                <w:lang w:val="en-US"/>
              </w:rPr>
              <w:t>AR</w:t>
            </w:r>
          </w:fldSimple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983EF9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983EF9">
              <w:rPr>
                <w:lang w:val="fr-CH"/>
              </w:rPr>
              <w:t>-</w:t>
            </w:r>
          </w:fldSimple>
        </w:p>
      </w:tc>
    </w:tr>
  </w:tbl>
  <w:p w:rsidR="009720F2" w:rsidRDefault="009720F2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9720F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fldSimple w:instr=" DOCPROPERTY &quot;Header&quot; \* MERGEFORMAT ">
            <w:r w:rsidR="00983EF9">
              <w:rPr>
                <w:lang w:val="en-US"/>
              </w:rPr>
              <w:t>AR</w:t>
            </w:r>
          </w:fldSimple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474F86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74F8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983EF9">
              <w:rPr>
                <w:lang w:val="fr-CH"/>
              </w:rPr>
              <w:t>-</w:t>
            </w:r>
          </w:fldSimple>
        </w:p>
      </w:tc>
    </w:tr>
  </w:tbl>
  <w:p w:rsidR="009720F2" w:rsidRDefault="009720F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0F2" w:rsidRDefault="009720F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267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720F2"/>
    <w:rsid w:val="00310192"/>
    <w:rsid w:val="00474F86"/>
    <w:rsid w:val="009720F2"/>
    <w:rsid w:val="00983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9</dc:subject>
  <dc:creator>Composition des Publications</dc:creator>
  <cp:keywords>Folios: 1 - 2 (blanc)</cp:keywords>
  <dc:description>Edition 2009:  10.02.2009/SdN_x000d_
Corr.:   23.02.2009/DD  (dict. ok)_x000d_
</dc:description>
  <cp:lastModifiedBy>simon denicola</cp:lastModifiedBy>
  <cp:revision>2</cp:revision>
  <cp:lastPrinted>2005-04-29T09:55:00Z</cp:lastPrinted>
  <dcterms:created xsi:type="dcterms:W3CDTF">2012-08-08T06:48:00Z</dcterms:created>
  <dcterms:modified xsi:type="dcterms:W3CDTF">2012-08-08T06:48:00Z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